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F468A" w14:textId="09BC494B" w:rsidR="00CC19E9" w:rsidRDefault="00CC19E9" w:rsidP="00782F2B">
      <w:pPr>
        <w:rPr>
          <w:b/>
          <w:bCs/>
        </w:rPr>
      </w:pPr>
    </w:p>
    <w:p w14:paraId="3141F945" w14:textId="32D49D58" w:rsidR="00CC19E9" w:rsidRPr="00CC19E9" w:rsidRDefault="00CC19E9" w:rsidP="00CC19E9"/>
    <w:p w14:paraId="4B049D70" w14:textId="7CC95E9E" w:rsidR="00CC19E9" w:rsidRPr="00CC19E9" w:rsidRDefault="00CC19E9" w:rsidP="00CC19E9"/>
    <w:p w14:paraId="0B18B592" w14:textId="4DFA3E5B" w:rsidR="00CC19E9" w:rsidRPr="00CC19E9" w:rsidRDefault="00CC19E9" w:rsidP="00CC19E9"/>
    <w:p w14:paraId="4DFA5A62" w14:textId="0BF60CBB" w:rsidR="00CC19E9" w:rsidRDefault="00CC19E9" w:rsidP="0093285B">
      <w:pPr>
        <w:ind w:left="270"/>
      </w:pPr>
    </w:p>
    <w:p w14:paraId="186A5239" w14:textId="15270C26" w:rsidR="00C70496" w:rsidRPr="00CC19E9" w:rsidRDefault="00C70496" w:rsidP="0093285B">
      <w:pPr>
        <w:ind w:left="270"/>
      </w:pPr>
    </w:p>
    <w:p w14:paraId="41E10868" w14:textId="380994A0" w:rsidR="00CC19E9" w:rsidRPr="00CC19E9" w:rsidRDefault="00CC19E9" w:rsidP="0093285B">
      <w:pPr>
        <w:ind w:left="270"/>
      </w:pPr>
    </w:p>
    <w:p w14:paraId="42280126" w14:textId="15CFBB02" w:rsidR="0093285B" w:rsidRDefault="0093285B" w:rsidP="0093285B">
      <w:pPr>
        <w:ind w:left="270"/>
      </w:pPr>
    </w:p>
    <w:p w14:paraId="5D45FBCA" w14:textId="60D959D6" w:rsidR="0033492D" w:rsidRDefault="0033492D" w:rsidP="0093285B">
      <w:pPr>
        <w:ind w:left="270"/>
      </w:pPr>
    </w:p>
    <w:p w14:paraId="0D583E56" w14:textId="0D5C29AF" w:rsidR="0033492D" w:rsidRDefault="0033492D" w:rsidP="0093285B">
      <w:pPr>
        <w:ind w:left="270"/>
      </w:pPr>
    </w:p>
    <w:p w14:paraId="23B7DA25" w14:textId="77777777" w:rsidR="0033492D" w:rsidRPr="00CC19E9" w:rsidRDefault="0033492D" w:rsidP="0093285B">
      <w:pPr>
        <w:ind w:left="270"/>
      </w:pPr>
    </w:p>
    <w:p w14:paraId="0372EA74" w14:textId="06ACDCF3" w:rsidR="00A04363" w:rsidRPr="00581C5C" w:rsidRDefault="00A04363" w:rsidP="00581C5C">
      <w:pPr>
        <w:pStyle w:val="UnitName-CoverPage"/>
      </w:pPr>
      <w:r w:rsidRPr="00581C5C">
        <w:t>Unit Name Goes Here</w:t>
      </w:r>
    </w:p>
    <w:p w14:paraId="6A990D20" w14:textId="77777777" w:rsidR="00A04363" w:rsidRPr="00A04363" w:rsidRDefault="00A04363" w:rsidP="0093285B">
      <w:pPr>
        <w:pStyle w:val="UnitName"/>
        <w:ind w:left="270"/>
      </w:pPr>
    </w:p>
    <w:p w14:paraId="0C996C2E" w14:textId="753204B8" w:rsidR="00CC19E9" w:rsidRPr="00581C5C" w:rsidRDefault="00DF1D14" w:rsidP="00581C5C">
      <w:pPr>
        <w:pStyle w:val="DOCUMENTTITLE"/>
      </w:pPr>
      <w:r w:rsidRPr="00581C5C">
        <w:t xml:space="preserve">DOCUMENT TITLE </w:t>
      </w:r>
      <w:r w:rsidRPr="00581C5C">
        <w:br/>
        <w:t>GOES HERE</w:t>
      </w:r>
    </w:p>
    <w:p w14:paraId="74D7D53C" w14:textId="77777777" w:rsidR="00CC19E9" w:rsidRPr="00CC19E9" w:rsidRDefault="00CC19E9" w:rsidP="0093285B">
      <w:pPr>
        <w:ind w:left="270"/>
      </w:pPr>
      <w:r>
        <w:rPr>
          <w:b/>
          <w:bCs/>
          <w:noProof/>
        </w:rPr>
        <mc:AlternateContent>
          <mc:Choice Requires="wps">
            <w:drawing>
              <wp:anchor distT="0" distB="0" distL="114300" distR="114300" simplePos="0" relativeHeight="251689984" behindDoc="0" locked="0" layoutInCell="1" allowOverlap="1" wp14:anchorId="299A7A57" wp14:editId="630BA1BD">
                <wp:simplePos x="0" y="0"/>
                <wp:positionH relativeFrom="margin">
                  <wp:posOffset>175602</wp:posOffset>
                </wp:positionH>
                <wp:positionV relativeFrom="paragraph">
                  <wp:posOffset>151130</wp:posOffset>
                </wp:positionV>
                <wp:extent cx="901065" cy="0"/>
                <wp:effectExtent l="0" t="25400" r="26035" b="25400"/>
                <wp:wrapNone/>
                <wp:docPr id="117" name="Straight Connector 11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901065" cy="0"/>
                        </a:xfrm>
                        <a:prstGeom prst="line">
                          <a:avLst/>
                        </a:prstGeom>
                        <a:ln w="508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03837B1F" id="Straight Connector 117" o:spid="_x0000_s1026" alt="&quot;&quot;" style="position:absolute;z-index:251689984;visibility:visible;mso-wrap-style:square;mso-wrap-distance-left:9pt;mso-wrap-distance-top:0;mso-wrap-distance-right:9pt;mso-wrap-distance-bottom:0;mso-position-horizontal:absolute;mso-position-horizontal-relative:margin;mso-position-vertical:absolute;mso-position-vertical-relative:text" from="13.85pt,11.9pt" to="84.8pt,11.9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" strokecolor="white [3212]" strokeweight="4pt">
                <v:stroke joinstyle="miter"/>
                <w10:wrap anchorx="margin"/>
              </v:line>
            </w:pict>
          </mc:Fallback>
        </mc:AlternateContent>
      </w:r>
    </w:p>
    <w:p w14:paraId="171C454D" w14:textId="5321D60F" w:rsidR="00392CDF" w:rsidRPr="0033492D" w:rsidRDefault="00CC19E9" w:rsidP="0033492D">
      <w:pPr>
        <w:pStyle w:val="CoverPageDescription"/>
      </w:pPr>
      <w:r w:rsidRPr="0033492D">
        <w:t xml:space="preserve">Lorem ipsum dolor sit </w:t>
      </w:r>
      <w:proofErr w:type="spellStart"/>
      <w:r w:rsidRPr="0033492D">
        <w:t>amet</w:t>
      </w:r>
      <w:proofErr w:type="spellEnd"/>
      <w:r w:rsidRPr="0033492D">
        <w:t xml:space="preserve">, </w:t>
      </w:r>
      <w:proofErr w:type="spellStart"/>
      <w:r w:rsidRPr="0033492D">
        <w:t>consectetuer</w:t>
      </w:r>
      <w:proofErr w:type="spellEnd"/>
      <w:r w:rsidRPr="0033492D">
        <w:t xml:space="preserve"> </w:t>
      </w:r>
      <w:proofErr w:type="spellStart"/>
      <w:r w:rsidRPr="0033492D">
        <w:t>adipiscing</w:t>
      </w:r>
      <w:proofErr w:type="spellEnd"/>
      <w:r w:rsidRPr="0033492D">
        <w:t xml:space="preserve"> </w:t>
      </w:r>
      <w:proofErr w:type="spellStart"/>
      <w:r w:rsidRPr="0033492D">
        <w:t>elit</w:t>
      </w:r>
      <w:proofErr w:type="spellEnd"/>
      <w:r w:rsidRPr="0033492D">
        <w:t xml:space="preserve">. Maecenas </w:t>
      </w:r>
      <w:proofErr w:type="spellStart"/>
      <w:r w:rsidRPr="0033492D">
        <w:t>porttitor</w:t>
      </w:r>
      <w:proofErr w:type="spellEnd"/>
      <w:r w:rsidRPr="0033492D">
        <w:t xml:space="preserve"> </w:t>
      </w:r>
      <w:proofErr w:type="spellStart"/>
      <w:r w:rsidRPr="0033492D">
        <w:t>congue</w:t>
      </w:r>
      <w:proofErr w:type="spellEnd"/>
      <w:r w:rsidRPr="0033492D">
        <w:t xml:space="preserve"> </w:t>
      </w:r>
      <w:proofErr w:type="spellStart"/>
      <w:r w:rsidRPr="0033492D">
        <w:t>massa</w:t>
      </w:r>
      <w:proofErr w:type="spellEnd"/>
      <w:r w:rsidRPr="0033492D">
        <w:t xml:space="preserve">. </w:t>
      </w:r>
      <w:proofErr w:type="spellStart"/>
      <w:r w:rsidRPr="0033492D">
        <w:t>Fusce</w:t>
      </w:r>
      <w:proofErr w:type="spellEnd"/>
      <w:r w:rsidRPr="0033492D">
        <w:t xml:space="preserve"> </w:t>
      </w:r>
      <w:proofErr w:type="spellStart"/>
      <w:r w:rsidRPr="0033492D">
        <w:t>posuere</w:t>
      </w:r>
      <w:proofErr w:type="spellEnd"/>
      <w:r w:rsidRPr="0033492D">
        <w:t xml:space="preserve">, magna sed pulvinar </w:t>
      </w:r>
      <w:proofErr w:type="spellStart"/>
      <w:r w:rsidRPr="0033492D">
        <w:t>ultricies</w:t>
      </w:r>
      <w:proofErr w:type="spellEnd"/>
      <w:r w:rsidRPr="0033492D">
        <w:t xml:space="preserve">, </w:t>
      </w:r>
      <w:proofErr w:type="spellStart"/>
      <w:r w:rsidRPr="0033492D">
        <w:t>purus</w:t>
      </w:r>
      <w:proofErr w:type="spellEnd"/>
      <w:r w:rsidRPr="0033492D">
        <w:t xml:space="preserve"> </w:t>
      </w:r>
      <w:proofErr w:type="spellStart"/>
      <w:r w:rsidRPr="0033492D">
        <w:t>lectus</w:t>
      </w:r>
      <w:proofErr w:type="spellEnd"/>
      <w:r w:rsidRPr="0033492D">
        <w:t xml:space="preserve"> </w:t>
      </w:r>
      <w:proofErr w:type="spellStart"/>
      <w:r w:rsidRPr="0033492D">
        <w:t>malesuada</w:t>
      </w:r>
      <w:proofErr w:type="spellEnd"/>
      <w:r w:rsidRPr="0033492D">
        <w:t xml:space="preserve"> libero, sit </w:t>
      </w:r>
      <w:proofErr w:type="spellStart"/>
      <w:r w:rsidRPr="0033492D">
        <w:t>amet</w:t>
      </w:r>
      <w:proofErr w:type="spellEnd"/>
      <w:r w:rsidRPr="0033492D">
        <w:t xml:space="preserve"> </w:t>
      </w:r>
      <w:proofErr w:type="spellStart"/>
      <w:r w:rsidRPr="0033492D">
        <w:t>commodo</w:t>
      </w:r>
      <w:proofErr w:type="spellEnd"/>
      <w:r w:rsidRPr="0033492D">
        <w:t xml:space="preserve"> magna eros </w:t>
      </w:r>
      <w:proofErr w:type="spellStart"/>
      <w:r w:rsidRPr="0033492D">
        <w:t>quis</w:t>
      </w:r>
      <w:proofErr w:type="spellEnd"/>
      <w:r w:rsidRPr="0033492D">
        <w:t xml:space="preserve"> </w:t>
      </w:r>
      <w:proofErr w:type="spellStart"/>
      <w:r w:rsidRPr="0033492D">
        <w:t>urna</w:t>
      </w:r>
      <w:proofErr w:type="spellEnd"/>
      <w:r w:rsidRPr="0033492D">
        <w:t>.</w:t>
      </w:r>
      <w:r w:rsidR="000D6412">
        <w:t xml:space="preserve"> </w:t>
      </w:r>
      <w:r w:rsidRPr="0033492D">
        <w:t xml:space="preserve">Nunc </w:t>
      </w:r>
      <w:proofErr w:type="spellStart"/>
      <w:r w:rsidRPr="0033492D">
        <w:t>viverra</w:t>
      </w:r>
      <w:proofErr w:type="spellEnd"/>
      <w:r w:rsidRPr="0033492D">
        <w:t xml:space="preserve"> </w:t>
      </w:r>
      <w:proofErr w:type="spellStart"/>
      <w:r w:rsidRPr="0033492D">
        <w:t>imperdiet</w:t>
      </w:r>
      <w:proofErr w:type="spellEnd"/>
      <w:r w:rsidRPr="0033492D">
        <w:t xml:space="preserve"> </w:t>
      </w:r>
      <w:proofErr w:type="spellStart"/>
      <w:r w:rsidRPr="0033492D">
        <w:t>enim</w:t>
      </w:r>
      <w:proofErr w:type="spellEnd"/>
      <w:r w:rsidRPr="0033492D">
        <w:t xml:space="preserve">. </w:t>
      </w:r>
      <w:proofErr w:type="spellStart"/>
      <w:r w:rsidRPr="0033492D">
        <w:t>Fusce</w:t>
      </w:r>
      <w:proofErr w:type="spellEnd"/>
      <w:r w:rsidRPr="0033492D">
        <w:t xml:space="preserve"> est. </w:t>
      </w:r>
      <w:proofErr w:type="spellStart"/>
      <w:r w:rsidRPr="0033492D">
        <w:t>Vivamus</w:t>
      </w:r>
      <w:proofErr w:type="spellEnd"/>
      <w:r w:rsidRPr="0033492D">
        <w:t xml:space="preserve"> a </w:t>
      </w:r>
      <w:proofErr w:type="spellStart"/>
      <w:r w:rsidRPr="0033492D">
        <w:t>tellus</w:t>
      </w:r>
      <w:proofErr w:type="spellEnd"/>
      <w:r w:rsidRPr="0033492D">
        <w:t xml:space="preserve">. Lorem ipsum dolor sit </w:t>
      </w:r>
      <w:proofErr w:type="spellStart"/>
      <w:r w:rsidRPr="0033492D">
        <w:t>amet</w:t>
      </w:r>
      <w:proofErr w:type="spellEnd"/>
      <w:r w:rsidRPr="0033492D">
        <w:t xml:space="preserve">, </w:t>
      </w:r>
      <w:proofErr w:type="spellStart"/>
      <w:r w:rsidRPr="0033492D">
        <w:t>consectetuer</w:t>
      </w:r>
      <w:proofErr w:type="spellEnd"/>
      <w:r w:rsidRPr="0033492D">
        <w:t xml:space="preserve"> </w:t>
      </w:r>
      <w:proofErr w:type="spellStart"/>
      <w:r w:rsidRPr="0033492D">
        <w:t>adipiscing</w:t>
      </w:r>
      <w:proofErr w:type="spellEnd"/>
      <w:r w:rsidRPr="0033492D">
        <w:t xml:space="preserve"> </w:t>
      </w:r>
      <w:proofErr w:type="spellStart"/>
      <w:r w:rsidRPr="0033492D">
        <w:t>elit</w:t>
      </w:r>
      <w:proofErr w:type="spellEnd"/>
      <w:r w:rsidRPr="0033492D">
        <w:t xml:space="preserve">. Maecenas </w:t>
      </w:r>
      <w:proofErr w:type="spellStart"/>
      <w:r w:rsidRPr="0033492D">
        <w:t>porttitor</w:t>
      </w:r>
      <w:proofErr w:type="spellEnd"/>
      <w:r w:rsidRPr="0033492D">
        <w:t xml:space="preserve"> </w:t>
      </w:r>
      <w:proofErr w:type="spellStart"/>
      <w:r w:rsidRPr="0033492D">
        <w:t>congue</w:t>
      </w:r>
      <w:proofErr w:type="spellEnd"/>
      <w:r w:rsidRPr="0033492D">
        <w:t xml:space="preserve"> </w:t>
      </w:r>
      <w:proofErr w:type="spellStart"/>
      <w:r w:rsidRPr="0033492D">
        <w:t>massa</w:t>
      </w:r>
      <w:proofErr w:type="spellEnd"/>
      <w:r w:rsidRPr="0033492D">
        <w:t xml:space="preserve">. </w:t>
      </w:r>
      <w:proofErr w:type="spellStart"/>
      <w:r w:rsidRPr="0033492D">
        <w:t>Fusce</w:t>
      </w:r>
      <w:proofErr w:type="spellEnd"/>
      <w:r w:rsidRPr="0033492D">
        <w:t xml:space="preserve"> </w:t>
      </w:r>
      <w:proofErr w:type="spellStart"/>
      <w:r w:rsidRPr="0033492D">
        <w:t>posuere</w:t>
      </w:r>
      <w:proofErr w:type="spellEnd"/>
      <w:r w:rsidRPr="0033492D">
        <w:t xml:space="preserve">, magna sed pulvinar </w:t>
      </w:r>
      <w:proofErr w:type="spellStart"/>
      <w:r w:rsidRPr="0033492D">
        <w:t>ultricies</w:t>
      </w:r>
      <w:proofErr w:type="spellEnd"/>
      <w:r w:rsidRPr="0033492D">
        <w:t xml:space="preserve">, </w:t>
      </w:r>
      <w:proofErr w:type="spellStart"/>
      <w:r w:rsidRPr="0033492D">
        <w:t>purus</w:t>
      </w:r>
      <w:proofErr w:type="spellEnd"/>
      <w:r w:rsidRPr="0033492D">
        <w:t xml:space="preserve"> </w:t>
      </w:r>
      <w:proofErr w:type="spellStart"/>
      <w:r w:rsidRPr="0033492D">
        <w:t>lectus</w:t>
      </w:r>
      <w:proofErr w:type="spellEnd"/>
      <w:r w:rsidRPr="0033492D">
        <w:t xml:space="preserve">, sit </w:t>
      </w:r>
      <w:proofErr w:type="spellStart"/>
      <w:r w:rsidRPr="0033492D">
        <w:t>amet</w:t>
      </w:r>
      <w:proofErr w:type="spellEnd"/>
      <w:r w:rsidRPr="0033492D">
        <w:t xml:space="preserve"> </w:t>
      </w:r>
      <w:proofErr w:type="spellStart"/>
      <w:r w:rsidRPr="0033492D">
        <w:t>commodo</w:t>
      </w:r>
      <w:proofErr w:type="spellEnd"/>
      <w:r w:rsidRPr="0033492D">
        <w:t xml:space="preserve"> magna eros.</w:t>
      </w:r>
    </w:p>
    <w:p w14:paraId="3073E62E" w14:textId="61984B22" w:rsidR="009721AC" w:rsidRPr="009721AC" w:rsidRDefault="00056A8B" w:rsidP="009721AC">
      <w:pPr>
        <w:ind w:left="270" w:right="-1080"/>
        <w:rPr>
          <w:b/>
          <w:bCs/>
        </w:rPr>
      </w:pPr>
      <w:r w:rsidRPr="00CC19E9">
        <w:br w:type="page"/>
      </w:r>
    </w:p>
    <w:sdt>
      <w:sdtPr>
        <w:rPr>
          <w:rFonts w:ascii="Raleway" w:hAnsi="Raleway"/>
          <w:b w:val="0"/>
          <w:bCs w:val="0"/>
          <w:caps w:val="0"/>
          <w:smallCaps/>
          <w:sz w:val="22"/>
          <w:szCs w:val="22"/>
        </w:rPr>
        <w:id w:val="-2127684293"/>
        <w:docPartObj>
          <w:docPartGallery w:val="Table of Contents"/>
          <w:docPartUnique/>
        </w:docPartObj>
      </w:sdtPr>
      <w:sdtEndPr>
        <w:rPr>
          <w:rFonts w:ascii="Roboto" w:hAnsi="Roboto"/>
          <w:smallCaps w:val="0"/>
          <w:noProof/>
          <w:sz w:val="20"/>
          <w:szCs w:val="20"/>
        </w:rPr>
      </w:sdtEndPr>
      <w:sdtContent>
        <w:p w14:paraId="0DE64361" w14:textId="767BB417" w:rsidR="00007CEE" w:rsidRPr="00581C5C" w:rsidRDefault="00DF4191" w:rsidP="00DF1D14">
          <w:pPr>
            <w:pStyle w:val="TOCTitle"/>
          </w:pPr>
          <w:r w:rsidRPr="00581C5C">
            <w:t>TABLE OF CONTENTS</w:t>
          </w:r>
        </w:p>
        <w:p w14:paraId="08BB7D25" w14:textId="7897AE94" w:rsidR="009B469C" w:rsidRDefault="00F61A80">
          <w:pPr>
            <w:pStyle w:val="TOC1"/>
            <w:tabs>
              <w:tab w:val="right" w:leader="dot" w:pos="10214"/>
            </w:tabs>
            <w:rPr>
              <w:rFonts w:eastAsiaTheme="minorEastAsia" w:cstheme="minorBidi"/>
              <w:b w:val="0"/>
              <w:bCs w:val="0"/>
              <w:iCs w:val="0"/>
              <w:noProof/>
            </w:rPr>
          </w:pPr>
          <w:r>
            <w:rPr>
              <w:rFonts w:asciiTheme="majorHAnsi" w:eastAsia="Times New Roman" w:hAnsiTheme="majorHAnsi"/>
              <w:i/>
              <w:iCs w:val="0"/>
              <w:noProof/>
              <w:color w:val="000000" w:themeColor="text1"/>
              <w:sz w:val="26"/>
              <w:szCs w:val="32"/>
            </w:rPr>
            <w:fldChar w:fldCharType="begin"/>
          </w:r>
          <w:r>
            <w:rPr>
              <w:rFonts w:asciiTheme="majorHAnsi" w:eastAsia="Times New Roman" w:hAnsiTheme="majorHAnsi"/>
              <w:i/>
              <w:iCs w:val="0"/>
              <w:noProof/>
              <w:color w:val="000000" w:themeColor="text1"/>
              <w:sz w:val="26"/>
              <w:szCs w:val="32"/>
            </w:rPr>
            <w:instrText xml:space="preserve"> TOC \o "1-1" \h \z \t "Heading 2,2" </w:instrText>
          </w:r>
          <w:r>
            <w:rPr>
              <w:rFonts w:asciiTheme="majorHAnsi" w:eastAsia="Times New Roman" w:hAnsiTheme="majorHAnsi"/>
              <w:i/>
              <w:iCs w:val="0"/>
              <w:noProof/>
              <w:color w:val="000000" w:themeColor="text1"/>
              <w:sz w:val="26"/>
              <w:szCs w:val="32"/>
            </w:rPr>
            <w:fldChar w:fldCharType="separate"/>
          </w:r>
          <w:hyperlink w:anchor="_Toc81246688" w:history="1">
            <w:r w:rsidR="009B469C" w:rsidRPr="00645D89">
              <w:rPr>
                <w:rStyle w:val="Hyperlink"/>
                <w:noProof/>
              </w:rPr>
              <w:t>Subhead 01</w:t>
            </w:r>
            <w:r w:rsidR="009B469C">
              <w:rPr>
                <w:noProof/>
                <w:webHidden/>
              </w:rPr>
              <w:tab/>
            </w:r>
            <w:r w:rsidR="009B469C">
              <w:rPr>
                <w:noProof/>
                <w:webHidden/>
              </w:rPr>
              <w:fldChar w:fldCharType="begin"/>
            </w:r>
            <w:r w:rsidR="009B469C">
              <w:rPr>
                <w:noProof/>
                <w:webHidden/>
              </w:rPr>
              <w:instrText xml:space="preserve"> PAGEREF _Toc81246688 \h </w:instrText>
            </w:r>
            <w:r w:rsidR="009B469C">
              <w:rPr>
                <w:noProof/>
                <w:webHidden/>
              </w:rPr>
            </w:r>
            <w:r w:rsidR="009B469C">
              <w:rPr>
                <w:noProof/>
                <w:webHidden/>
              </w:rPr>
              <w:fldChar w:fldCharType="separate"/>
            </w:r>
            <w:r w:rsidR="009B469C">
              <w:rPr>
                <w:noProof/>
                <w:webHidden/>
              </w:rPr>
              <w:t>3</w:t>
            </w:r>
            <w:r w:rsidR="009B469C">
              <w:rPr>
                <w:noProof/>
                <w:webHidden/>
              </w:rPr>
              <w:fldChar w:fldCharType="end"/>
            </w:r>
          </w:hyperlink>
        </w:p>
        <w:p w14:paraId="1BBCB183" w14:textId="2C72763D" w:rsidR="009B469C" w:rsidRDefault="00000000">
          <w:pPr>
            <w:pStyle w:val="TOC2"/>
            <w:tabs>
              <w:tab w:val="right" w:leader="dot" w:pos="10214"/>
            </w:tabs>
            <w:rPr>
              <w:rFonts w:eastAsiaTheme="minorEastAsia" w:cstheme="minorBidi"/>
              <w:b w:val="0"/>
              <w:bCs w:val="0"/>
              <w:noProof/>
              <w:sz w:val="24"/>
              <w:szCs w:val="24"/>
            </w:rPr>
          </w:pPr>
          <w:hyperlink w:anchor="_Toc81246689" w:history="1">
            <w:r w:rsidR="009B469C" w:rsidRPr="00645D89">
              <w:rPr>
                <w:rStyle w:val="Hyperlink"/>
                <w:noProof/>
              </w:rPr>
              <w:t>Subhead 02</w:t>
            </w:r>
            <w:r w:rsidR="009B469C">
              <w:rPr>
                <w:noProof/>
                <w:webHidden/>
              </w:rPr>
              <w:tab/>
            </w:r>
            <w:r w:rsidR="009B469C">
              <w:rPr>
                <w:noProof/>
                <w:webHidden/>
              </w:rPr>
              <w:fldChar w:fldCharType="begin"/>
            </w:r>
            <w:r w:rsidR="009B469C">
              <w:rPr>
                <w:noProof/>
                <w:webHidden/>
              </w:rPr>
              <w:instrText xml:space="preserve"> PAGEREF _Toc81246689 \h </w:instrText>
            </w:r>
            <w:r w:rsidR="009B469C">
              <w:rPr>
                <w:noProof/>
                <w:webHidden/>
              </w:rPr>
            </w:r>
            <w:r w:rsidR="009B469C">
              <w:rPr>
                <w:noProof/>
                <w:webHidden/>
              </w:rPr>
              <w:fldChar w:fldCharType="separate"/>
            </w:r>
            <w:r w:rsidR="009B469C">
              <w:rPr>
                <w:noProof/>
                <w:webHidden/>
              </w:rPr>
              <w:t>3</w:t>
            </w:r>
            <w:r w:rsidR="009B469C">
              <w:rPr>
                <w:noProof/>
                <w:webHidden/>
              </w:rPr>
              <w:fldChar w:fldCharType="end"/>
            </w:r>
          </w:hyperlink>
        </w:p>
        <w:p w14:paraId="30F2A37E" w14:textId="4E6B9D6D" w:rsidR="009B469C" w:rsidRDefault="00000000">
          <w:pPr>
            <w:pStyle w:val="TOC1"/>
            <w:tabs>
              <w:tab w:val="right" w:leader="dot" w:pos="10214"/>
            </w:tabs>
            <w:rPr>
              <w:rFonts w:eastAsiaTheme="minorEastAsia" w:cstheme="minorBidi"/>
              <w:b w:val="0"/>
              <w:bCs w:val="0"/>
              <w:iCs w:val="0"/>
              <w:noProof/>
            </w:rPr>
          </w:pPr>
          <w:hyperlink w:anchor="_Toc81246690" w:history="1">
            <w:r w:rsidR="009B469C" w:rsidRPr="00645D89">
              <w:rPr>
                <w:rStyle w:val="Hyperlink"/>
                <w:noProof/>
              </w:rPr>
              <w:t>Subhead 01</w:t>
            </w:r>
            <w:r w:rsidR="009B469C">
              <w:rPr>
                <w:noProof/>
                <w:webHidden/>
              </w:rPr>
              <w:tab/>
            </w:r>
            <w:r w:rsidR="009B469C">
              <w:rPr>
                <w:noProof/>
                <w:webHidden/>
              </w:rPr>
              <w:fldChar w:fldCharType="begin"/>
            </w:r>
            <w:r w:rsidR="009B469C">
              <w:rPr>
                <w:noProof/>
                <w:webHidden/>
              </w:rPr>
              <w:instrText xml:space="preserve"> PAGEREF _Toc81246690 \h </w:instrText>
            </w:r>
            <w:r w:rsidR="009B469C">
              <w:rPr>
                <w:noProof/>
                <w:webHidden/>
              </w:rPr>
            </w:r>
            <w:r w:rsidR="009B469C">
              <w:rPr>
                <w:noProof/>
                <w:webHidden/>
              </w:rPr>
              <w:fldChar w:fldCharType="separate"/>
            </w:r>
            <w:r w:rsidR="009B469C">
              <w:rPr>
                <w:noProof/>
                <w:webHidden/>
              </w:rPr>
              <w:t>4</w:t>
            </w:r>
            <w:r w:rsidR="009B469C">
              <w:rPr>
                <w:noProof/>
                <w:webHidden/>
              </w:rPr>
              <w:fldChar w:fldCharType="end"/>
            </w:r>
          </w:hyperlink>
        </w:p>
        <w:p w14:paraId="49929ED8" w14:textId="6776D563" w:rsidR="005324DB" w:rsidRDefault="00F61A80" w:rsidP="009721AC">
          <w:pPr>
            <w:tabs>
              <w:tab w:val="left" w:pos="808"/>
            </w:tabs>
          </w:pPr>
          <w:r>
            <w:rPr>
              <w:rFonts w:asciiTheme="majorHAnsi" w:eastAsia="Times New Roman" w:hAnsiTheme="majorHAnsi"/>
              <w:i/>
              <w:iCs/>
              <w:noProof/>
              <w:color w:val="000000" w:themeColor="text1"/>
              <w:sz w:val="26"/>
              <w:szCs w:val="32"/>
            </w:rPr>
            <w:fldChar w:fldCharType="end"/>
          </w:r>
          <w:r w:rsidR="00122FC1">
            <w:rPr>
              <w:rFonts w:asciiTheme="majorHAnsi" w:eastAsia="Times New Roman" w:hAnsiTheme="majorHAnsi"/>
              <w:bCs/>
              <w:noProof/>
              <w:color w:val="000000" w:themeColor="text1"/>
              <w:sz w:val="24"/>
              <w:szCs w:val="32"/>
            </w:rPr>
            <w:tab/>
          </w:r>
          <w:r w:rsidR="00275355">
            <w:br w:type="page"/>
          </w:r>
        </w:p>
      </w:sdtContent>
    </w:sdt>
    <w:p w14:paraId="18E4A08F" w14:textId="4816F163" w:rsidR="008258C8" w:rsidRPr="00DF1D14" w:rsidRDefault="00DF1D14" w:rsidP="00DF1D14">
      <w:pPr>
        <w:pStyle w:val="Title"/>
      </w:pPr>
      <w:r w:rsidRPr="00DF1D14">
        <w:lastRenderedPageBreak/>
        <w:t>PAGE TITLE</w:t>
      </w:r>
    </w:p>
    <w:p w14:paraId="15F04A7F" w14:textId="77777777" w:rsidR="00D47A1C" w:rsidRPr="0012075A" w:rsidRDefault="00D47A1C" w:rsidP="009313EA">
      <w:pPr>
        <w:pStyle w:val="BodyText1"/>
      </w:pPr>
      <w:r w:rsidRPr="0012075A">
        <w:t xml:space="preserve">Lorem ipsum dolor sit </w:t>
      </w:r>
      <w:proofErr w:type="spellStart"/>
      <w:r w:rsidRPr="0012075A">
        <w:t>amet</w:t>
      </w:r>
      <w:proofErr w:type="spellEnd"/>
      <w:r w:rsidRPr="0012075A">
        <w:t xml:space="preserve">, </w:t>
      </w:r>
      <w:proofErr w:type="spellStart"/>
      <w:r w:rsidRPr="0012075A">
        <w:t>consectetuer</w:t>
      </w:r>
      <w:proofErr w:type="spellEnd"/>
      <w:r w:rsidRPr="0012075A">
        <w:t xml:space="preserve"> </w:t>
      </w:r>
      <w:proofErr w:type="spellStart"/>
      <w:r w:rsidRPr="0012075A">
        <w:t>adipiscing</w:t>
      </w:r>
      <w:proofErr w:type="spellEnd"/>
      <w:r w:rsidRPr="0012075A">
        <w:t xml:space="preserve"> </w:t>
      </w:r>
      <w:proofErr w:type="spellStart"/>
      <w:r w:rsidRPr="0012075A">
        <w:t>elit</w:t>
      </w:r>
      <w:proofErr w:type="spellEnd"/>
      <w:r w:rsidRPr="0012075A">
        <w:t xml:space="preserve">. Maecenas </w:t>
      </w:r>
      <w:proofErr w:type="spellStart"/>
      <w:r w:rsidRPr="0012075A">
        <w:t>porttitor</w:t>
      </w:r>
      <w:proofErr w:type="spellEnd"/>
      <w:r w:rsidRPr="0012075A">
        <w:t xml:space="preserve"> </w:t>
      </w:r>
      <w:proofErr w:type="spellStart"/>
      <w:r w:rsidRPr="0012075A">
        <w:t>congue</w:t>
      </w:r>
      <w:proofErr w:type="spellEnd"/>
      <w:r w:rsidRPr="0012075A">
        <w:t xml:space="preserve"> </w:t>
      </w:r>
      <w:proofErr w:type="spellStart"/>
      <w:r w:rsidRPr="0012075A">
        <w:t>massa</w:t>
      </w:r>
      <w:proofErr w:type="spellEnd"/>
      <w:r w:rsidRPr="0012075A">
        <w:t xml:space="preserve">. </w:t>
      </w:r>
      <w:proofErr w:type="spellStart"/>
      <w:r w:rsidRPr="0012075A">
        <w:t>Fusce</w:t>
      </w:r>
      <w:proofErr w:type="spellEnd"/>
      <w:r w:rsidRPr="0012075A">
        <w:t xml:space="preserve"> </w:t>
      </w:r>
      <w:proofErr w:type="spellStart"/>
      <w:r w:rsidRPr="0012075A">
        <w:t>posuere</w:t>
      </w:r>
      <w:proofErr w:type="spellEnd"/>
      <w:r w:rsidRPr="0012075A">
        <w:t xml:space="preserve">, magna sed pulvinar </w:t>
      </w:r>
      <w:proofErr w:type="spellStart"/>
      <w:r w:rsidRPr="0012075A">
        <w:t>ultricies</w:t>
      </w:r>
      <w:proofErr w:type="spellEnd"/>
      <w:r w:rsidRPr="0012075A">
        <w:t xml:space="preserve">, </w:t>
      </w:r>
      <w:proofErr w:type="spellStart"/>
      <w:r w:rsidRPr="0012075A">
        <w:t>purus</w:t>
      </w:r>
      <w:proofErr w:type="spellEnd"/>
      <w:r w:rsidRPr="0012075A">
        <w:t xml:space="preserve"> </w:t>
      </w:r>
      <w:proofErr w:type="spellStart"/>
      <w:r w:rsidRPr="0012075A">
        <w:t>lectus</w:t>
      </w:r>
      <w:proofErr w:type="spellEnd"/>
      <w:r w:rsidRPr="0012075A">
        <w:t xml:space="preserve"> </w:t>
      </w:r>
      <w:proofErr w:type="spellStart"/>
      <w:r w:rsidRPr="0012075A">
        <w:t>malesuada</w:t>
      </w:r>
      <w:proofErr w:type="spellEnd"/>
      <w:r w:rsidRPr="0012075A">
        <w:t xml:space="preserve"> libero, sit </w:t>
      </w:r>
      <w:proofErr w:type="spellStart"/>
      <w:r w:rsidRPr="0012075A">
        <w:t>amet</w:t>
      </w:r>
      <w:proofErr w:type="spellEnd"/>
      <w:r w:rsidRPr="0012075A">
        <w:t xml:space="preserve"> </w:t>
      </w:r>
      <w:proofErr w:type="spellStart"/>
      <w:r w:rsidRPr="0012075A">
        <w:t>commodo</w:t>
      </w:r>
      <w:proofErr w:type="spellEnd"/>
      <w:r w:rsidRPr="0012075A">
        <w:t xml:space="preserve"> magna eros </w:t>
      </w:r>
      <w:proofErr w:type="spellStart"/>
      <w:r w:rsidRPr="0012075A">
        <w:t>quis</w:t>
      </w:r>
      <w:proofErr w:type="spellEnd"/>
      <w:r w:rsidRPr="0012075A">
        <w:t xml:space="preserve"> </w:t>
      </w:r>
      <w:proofErr w:type="spellStart"/>
      <w:r w:rsidRPr="0012075A">
        <w:t>urna</w:t>
      </w:r>
      <w:proofErr w:type="spellEnd"/>
      <w:r w:rsidRPr="0012075A">
        <w:t>.</w:t>
      </w:r>
    </w:p>
    <w:p w14:paraId="3E66949F" w14:textId="77777777" w:rsidR="00D47A1C" w:rsidRPr="00B62AD9" w:rsidRDefault="00D47A1C" w:rsidP="009313EA">
      <w:pPr>
        <w:pStyle w:val="BodyText1"/>
      </w:pPr>
      <w:r w:rsidRPr="00B62AD9">
        <w:t xml:space="preserve">Nunc </w:t>
      </w:r>
      <w:proofErr w:type="spellStart"/>
      <w:r w:rsidRPr="00B62AD9">
        <w:t>viverra</w:t>
      </w:r>
      <w:proofErr w:type="spellEnd"/>
      <w:r w:rsidRPr="00B62AD9">
        <w:t xml:space="preserve"> </w:t>
      </w:r>
      <w:proofErr w:type="spellStart"/>
      <w:r w:rsidRPr="00B62AD9">
        <w:t>imperdiet</w:t>
      </w:r>
      <w:proofErr w:type="spellEnd"/>
      <w:r w:rsidRPr="00B62AD9">
        <w:t xml:space="preserve"> </w:t>
      </w:r>
      <w:proofErr w:type="spellStart"/>
      <w:r w:rsidRPr="00B62AD9">
        <w:t>enim</w:t>
      </w:r>
      <w:proofErr w:type="spellEnd"/>
      <w:r w:rsidRPr="00B62AD9">
        <w:t xml:space="preserve">. </w:t>
      </w:r>
      <w:proofErr w:type="spellStart"/>
      <w:r w:rsidRPr="00B62AD9">
        <w:t>Fusce</w:t>
      </w:r>
      <w:proofErr w:type="spellEnd"/>
      <w:r w:rsidRPr="00B62AD9">
        <w:t xml:space="preserve"> est. </w:t>
      </w:r>
      <w:proofErr w:type="spellStart"/>
      <w:r w:rsidRPr="00B62AD9">
        <w:t>Vivamus</w:t>
      </w:r>
      <w:proofErr w:type="spellEnd"/>
      <w:r w:rsidRPr="00B62AD9">
        <w:t xml:space="preserve"> a </w:t>
      </w:r>
      <w:proofErr w:type="spellStart"/>
      <w:r w:rsidRPr="00B62AD9">
        <w:t>tellus</w:t>
      </w:r>
      <w:proofErr w:type="spellEnd"/>
      <w:r w:rsidRPr="00B62AD9">
        <w:t>.</w:t>
      </w:r>
    </w:p>
    <w:p w14:paraId="0060713B" w14:textId="77777777" w:rsidR="00D47A1C" w:rsidRPr="00D47A1C" w:rsidRDefault="00D47A1C" w:rsidP="009313EA">
      <w:pPr>
        <w:pStyle w:val="BodyText1"/>
      </w:pPr>
      <w:proofErr w:type="spellStart"/>
      <w:r w:rsidRPr="00B62AD9">
        <w:t>Pellentesque</w:t>
      </w:r>
      <w:proofErr w:type="spellEnd"/>
      <w:r w:rsidRPr="00B62AD9">
        <w:t xml:space="preserve"> habitant </w:t>
      </w:r>
      <w:proofErr w:type="spellStart"/>
      <w:r w:rsidRPr="00B62AD9">
        <w:t>morbi</w:t>
      </w:r>
      <w:proofErr w:type="spellEnd"/>
      <w:r w:rsidRPr="00B62AD9">
        <w:t xml:space="preserve"> </w:t>
      </w:r>
      <w:proofErr w:type="spellStart"/>
      <w:r w:rsidRPr="00B62AD9">
        <w:t>tristique</w:t>
      </w:r>
      <w:proofErr w:type="spellEnd"/>
      <w:r w:rsidRPr="00B62AD9">
        <w:t xml:space="preserve"> </w:t>
      </w:r>
      <w:proofErr w:type="spellStart"/>
      <w:r w:rsidRPr="00B62AD9">
        <w:t>senectus</w:t>
      </w:r>
      <w:proofErr w:type="spellEnd"/>
      <w:r w:rsidRPr="00B62AD9">
        <w:t xml:space="preserve"> et </w:t>
      </w:r>
      <w:proofErr w:type="spellStart"/>
      <w:r w:rsidRPr="00B62AD9">
        <w:t>netus</w:t>
      </w:r>
      <w:proofErr w:type="spellEnd"/>
      <w:r w:rsidRPr="00B62AD9">
        <w:t xml:space="preserve"> et </w:t>
      </w:r>
      <w:proofErr w:type="spellStart"/>
      <w:r w:rsidRPr="00B62AD9">
        <w:t>malesuada</w:t>
      </w:r>
      <w:proofErr w:type="spellEnd"/>
      <w:r w:rsidRPr="00B62AD9">
        <w:t xml:space="preserve"> fames ac </w:t>
      </w:r>
      <w:proofErr w:type="spellStart"/>
      <w:r w:rsidRPr="00B62AD9">
        <w:t>turpis</w:t>
      </w:r>
      <w:proofErr w:type="spellEnd"/>
      <w:r w:rsidRPr="00B62AD9">
        <w:t xml:space="preserve"> </w:t>
      </w:r>
      <w:proofErr w:type="spellStart"/>
      <w:r w:rsidRPr="00B62AD9">
        <w:t>egestas</w:t>
      </w:r>
      <w:proofErr w:type="spellEnd"/>
      <w:r w:rsidRPr="00B62AD9">
        <w:t xml:space="preserve">. Proin pharetra </w:t>
      </w:r>
      <w:proofErr w:type="spellStart"/>
      <w:r w:rsidRPr="00B62AD9">
        <w:t>nonummy</w:t>
      </w:r>
      <w:proofErr w:type="spellEnd"/>
      <w:r w:rsidRPr="00B62AD9">
        <w:t xml:space="preserve"> </w:t>
      </w:r>
      <w:proofErr w:type="spellStart"/>
      <w:r w:rsidRPr="00B62AD9">
        <w:t>pede</w:t>
      </w:r>
      <w:proofErr w:type="spellEnd"/>
      <w:r w:rsidRPr="00B62AD9">
        <w:t xml:space="preserve">. </w:t>
      </w:r>
      <w:proofErr w:type="spellStart"/>
      <w:r w:rsidRPr="00B62AD9">
        <w:t>Mauris</w:t>
      </w:r>
      <w:proofErr w:type="spellEnd"/>
      <w:r w:rsidRPr="00B62AD9">
        <w:t xml:space="preserve"> et </w:t>
      </w:r>
      <w:proofErr w:type="spellStart"/>
      <w:r w:rsidRPr="00B62AD9">
        <w:t>orci</w:t>
      </w:r>
      <w:proofErr w:type="spellEnd"/>
      <w:r w:rsidRPr="00B62AD9">
        <w:t>.</w:t>
      </w:r>
    </w:p>
    <w:p w14:paraId="0EE49344" w14:textId="77777777" w:rsidR="00522735" w:rsidRPr="00522735" w:rsidRDefault="003C5A5F" w:rsidP="00522735">
      <w:pPr>
        <w:pStyle w:val="Heading1"/>
      </w:pPr>
      <w:bookmarkStart w:id="0" w:name="_Toc81246688"/>
      <w:r>
        <w:t>Subhead</w:t>
      </w:r>
      <w:r w:rsidR="00522735" w:rsidRPr="00522735">
        <w:t xml:space="preserve"> 01</w:t>
      </w:r>
      <w:bookmarkEnd w:id="0"/>
      <w:r w:rsidR="00522735" w:rsidRPr="00522735">
        <w:t xml:space="preserve"> </w:t>
      </w:r>
    </w:p>
    <w:p w14:paraId="71F25F55" w14:textId="77777777" w:rsidR="00D47A1C" w:rsidRPr="00581C5C" w:rsidRDefault="00D47A1C" w:rsidP="00581C5C">
      <w:pPr>
        <w:pStyle w:val="BodyText1"/>
      </w:pPr>
      <w:r w:rsidRPr="00581C5C">
        <w:t xml:space="preserve">Lorem ipsum dolor sit </w:t>
      </w:r>
      <w:proofErr w:type="spellStart"/>
      <w:r w:rsidRPr="00581C5C">
        <w:t>amet</w:t>
      </w:r>
      <w:proofErr w:type="spellEnd"/>
      <w:r w:rsidRPr="00581C5C">
        <w:t xml:space="preserve">, </w:t>
      </w:r>
      <w:proofErr w:type="spellStart"/>
      <w:r w:rsidRPr="00581C5C">
        <w:t>consectetuer</w:t>
      </w:r>
      <w:proofErr w:type="spellEnd"/>
      <w:r w:rsidRPr="00581C5C">
        <w:t xml:space="preserve"> </w:t>
      </w:r>
      <w:proofErr w:type="spellStart"/>
      <w:r w:rsidRPr="00581C5C">
        <w:t>adipiscing</w:t>
      </w:r>
      <w:proofErr w:type="spellEnd"/>
      <w:r w:rsidRPr="00581C5C">
        <w:t xml:space="preserve"> </w:t>
      </w:r>
      <w:proofErr w:type="spellStart"/>
      <w:r w:rsidRPr="00581C5C">
        <w:t>elit</w:t>
      </w:r>
      <w:proofErr w:type="spellEnd"/>
      <w:r w:rsidRPr="00581C5C">
        <w:t xml:space="preserve">. Maecenas </w:t>
      </w:r>
      <w:proofErr w:type="spellStart"/>
      <w:r w:rsidRPr="00581C5C">
        <w:t>porttitor</w:t>
      </w:r>
      <w:proofErr w:type="spellEnd"/>
      <w:r w:rsidRPr="00581C5C">
        <w:t xml:space="preserve"> </w:t>
      </w:r>
      <w:proofErr w:type="spellStart"/>
      <w:r w:rsidRPr="00581C5C">
        <w:t>congue</w:t>
      </w:r>
      <w:proofErr w:type="spellEnd"/>
      <w:r w:rsidRPr="00581C5C">
        <w:t xml:space="preserve"> </w:t>
      </w:r>
      <w:proofErr w:type="spellStart"/>
      <w:r w:rsidRPr="00581C5C">
        <w:t>massa</w:t>
      </w:r>
      <w:proofErr w:type="spellEnd"/>
      <w:r w:rsidRPr="00581C5C">
        <w:t xml:space="preserve">. </w:t>
      </w:r>
      <w:proofErr w:type="spellStart"/>
      <w:r w:rsidRPr="00581C5C">
        <w:t>Fusce</w:t>
      </w:r>
      <w:proofErr w:type="spellEnd"/>
      <w:r w:rsidRPr="00581C5C">
        <w:t xml:space="preserve"> </w:t>
      </w:r>
      <w:proofErr w:type="spellStart"/>
      <w:r w:rsidRPr="00581C5C">
        <w:t>posuere</w:t>
      </w:r>
      <w:proofErr w:type="spellEnd"/>
      <w:r w:rsidRPr="00581C5C">
        <w:t xml:space="preserve">, magna sed pulvinar </w:t>
      </w:r>
      <w:proofErr w:type="spellStart"/>
      <w:r w:rsidRPr="00581C5C">
        <w:t>ultricies</w:t>
      </w:r>
      <w:proofErr w:type="spellEnd"/>
      <w:r w:rsidRPr="00581C5C">
        <w:t xml:space="preserve">, </w:t>
      </w:r>
      <w:proofErr w:type="spellStart"/>
      <w:r w:rsidRPr="00581C5C">
        <w:t>purus</w:t>
      </w:r>
      <w:proofErr w:type="spellEnd"/>
      <w:r w:rsidRPr="00581C5C">
        <w:t xml:space="preserve"> </w:t>
      </w:r>
      <w:proofErr w:type="spellStart"/>
      <w:r w:rsidRPr="00581C5C">
        <w:t>lectus</w:t>
      </w:r>
      <w:proofErr w:type="spellEnd"/>
      <w:r w:rsidRPr="00581C5C">
        <w:t xml:space="preserve"> </w:t>
      </w:r>
      <w:proofErr w:type="spellStart"/>
      <w:r w:rsidRPr="00581C5C">
        <w:t>malesuada</w:t>
      </w:r>
      <w:proofErr w:type="spellEnd"/>
      <w:r w:rsidRPr="00581C5C">
        <w:t xml:space="preserve"> libero, sit </w:t>
      </w:r>
      <w:proofErr w:type="spellStart"/>
      <w:r w:rsidRPr="00581C5C">
        <w:t>amet</w:t>
      </w:r>
      <w:proofErr w:type="spellEnd"/>
      <w:r w:rsidRPr="00581C5C">
        <w:t xml:space="preserve"> </w:t>
      </w:r>
      <w:proofErr w:type="spellStart"/>
      <w:r w:rsidRPr="00581C5C">
        <w:t>commodo</w:t>
      </w:r>
      <w:proofErr w:type="spellEnd"/>
      <w:r w:rsidRPr="00581C5C">
        <w:t xml:space="preserve"> magna eros </w:t>
      </w:r>
      <w:proofErr w:type="spellStart"/>
      <w:proofErr w:type="gramStart"/>
      <w:r w:rsidRPr="00581C5C">
        <w:t>quis</w:t>
      </w:r>
      <w:proofErr w:type="spellEnd"/>
      <w:r w:rsidRPr="00581C5C">
        <w:t xml:space="preserve"> </w:t>
      </w:r>
      <w:r w:rsidR="00330A36" w:rsidRPr="00581C5C">
        <w:t xml:space="preserve"> </w:t>
      </w:r>
      <w:proofErr w:type="spellStart"/>
      <w:r w:rsidRPr="00581C5C">
        <w:t>urna</w:t>
      </w:r>
      <w:proofErr w:type="spellEnd"/>
      <w:proofErr w:type="gramEnd"/>
      <w:r w:rsidRPr="00581C5C">
        <w:t>.</w:t>
      </w:r>
      <w:r w:rsidR="00330A36" w:rsidRPr="00581C5C">
        <w:t xml:space="preserve"> </w:t>
      </w:r>
    </w:p>
    <w:p w14:paraId="7A4040F5" w14:textId="77777777" w:rsidR="00D47A1C" w:rsidRPr="00581C5C" w:rsidRDefault="00D47A1C" w:rsidP="00581C5C">
      <w:pPr>
        <w:pStyle w:val="BodyText1"/>
      </w:pPr>
      <w:r w:rsidRPr="00581C5C">
        <w:t xml:space="preserve">Nunc </w:t>
      </w:r>
      <w:proofErr w:type="spellStart"/>
      <w:r w:rsidRPr="00581C5C">
        <w:t>viverra</w:t>
      </w:r>
      <w:proofErr w:type="spellEnd"/>
      <w:r w:rsidRPr="00581C5C">
        <w:t xml:space="preserve"> </w:t>
      </w:r>
      <w:proofErr w:type="spellStart"/>
      <w:r w:rsidRPr="00581C5C">
        <w:t>imperdiet</w:t>
      </w:r>
      <w:proofErr w:type="spellEnd"/>
      <w:r w:rsidRPr="00581C5C">
        <w:t xml:space="preserve"> </w:t>
      </w:r>
      <w:proofErr w:type="spellStart"/>
      <w:r w:rsidRPr="00581C5C">
        <w:t>enim</w:t>
      </w:r>
      <w:proofErr w:type="spellEnd"/>
      <w:r w:rsidRPr="00581C5C">
        <w:t xml:space="preserve">. </w:t>
      </w:r>
      <w:proofErr w:type="spellStart"/>
      <w:r w:rsidRPr="00581C5C">
        <w:t>Fusce</w:t>
      </w:r>
      <w:proofErr w:type="spellEnd"/>
      <w:r w:rsidRPr="00581C5C">
        <w:t xml:space="preserve"> est. </w:t>
      </w:r>
      <w:proofErr w:type="spellStart"/>
      <w:r w:rsidRPr="00581C5C">
        <w:t>Vivamus</w:t>
      </w:r>
      <w:proofErr w:type="spellEnd"/>
      <w:r w:rsidRPr="00581C5C">
        <w:t xml:space="preserve"> a </w:t>
      </w:r>
      <w:proofErr w:type="spellStart"/>
      <w:r w:rsidRPr="00581C5C">
        <w:t>tellus</w:t>
      </w:r>
      <w:proofErr w:type="spellEnd"/>
      <w:r w:rsidRPr="00581C5C">
        <w:t>.</w:t>
      </w:r>
    </w:p>
    <w:p w14:paraId="0E08FDCE" w14:textId="77777777" w:rsidR="00D47A1C" w:rsidRPr="00581C5C" w:rsidRDefault="00330A36" w:rsidP="00581C5C">
      <w:pPr>
        <w:pStyle w:val="BodyText1"/>
      </w:pPr>
      <w:r w:rsidRPr="00581C5C">
        <w:rPr>
          <w:noProof/>
        </w:rPr>
        <mc:AlternateContent>
          <mc:Choice Requires="wps">
            <w:drawing>
              <wp:anchor distT="0" distB="0" distL="114300" distR="114300" simplePos="0" relativeHeight="251672576" behindDoc="0" locked="0" layoutInCell="1" allowOverlap="1" wp14:anchorId="04F2865A" wp14:editId="6718E2F7">
                <wp:simplePos x="0" y="0"/>
                <wp:positionH relativeFrom="column">
                  <wp:posOffset>4124960</wp:posOffset>
                </wp:positionH>
                <wp:positionV relativeFrom="paragraph">
                  <wp:posOffset>225474</wp:posOffset>
                </wp:positionV>
                <wp:extent cx="2505710" cy="2558415"/>
                <wp:effectExtent l="0" t="0" r="0" b="0"/>
                <wp:wrapThrough wrapText="bothSides">
                  <wp:wrapPolygon edited="0">
                    <wp:start x="493" y="0"/>
                    <wp:lineTo x="493" y="21391"/>
                    <wp:lineTo x="21020" y="21391"/>
                    <wp:lineTo x="21020" y="0"/>
                    <wp:lineTo x="493" y="0"/>
                  </wp:wrapPolygon>
                </wp:wrapThrough>
                <wp:docPr id="57" name="Text Box 57"/>
                <wp:cNvGraphicFramePr/>
                <a:graphic xmlns:a="http://schemas.openxmlformats.org/drawingml/2006/main">
                  <a:graphicData uri="http://schemas.microsoft.com/office/word/2010/wordprocessingShape">
                    <wps:wsp>
                      <wps:cNvSpPr txBox="1"/>
                      <wps:spPr>
                        <a:xfrm>
                          <a:off x="0" y="0"/>
                          <a:ext cx="2505710" cy="2558415"/>
                        </a:xfrm>
                        <a:prstGeom prst="rect">
                          <a:avLst/>
                        </a:prstGeom>
                        <a:noFill/>
                        <a:ln w="6350">
                          <a:noFill/>
                        </a:ln>
                      </wps:spPr>
                      <wps:txbx>
                        <w:txbxContent>
                          <w:sdt>
                            <w:sdtPr>
                              <w:id w:val="-1432124801"/>
                              <w:showingPlcHdr/>
                              <w:picture/>
                            </w:sdtPr>
                            <w:sdtContent>
                              <w:p w14:paraId="091A6DFB" w14:textId="77777777" w:rsidR="00205953" w:rsidRDefault="00205953">
                                <w:r>
                                  <w:rPr>
                                    <w:noProof/>
                                  </w:rPr>
                                  <w:drawing>
                                    <wp:inline distT="0" distB="0" distL="0" distR="0" wp14:anchorId="158F03E8" wp14:editId="2A9588EA">
                                      <wp:extent cx="2294792" cy="2294792"/>
                                      <wp:effectExtent l="0" t="0" r="0" b="0"/>
                                      <wp:docPr id="38" name="Picture 38" descr="This image is 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is image is placehol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4792" cy="2294792"/>
                                              </a:xfrm>
                                              <a:prstGeom prst="rect">
                                                <a:avLst/>
                                              </a:prstGeom>
                                              <a:noFill/>
                                              <a:ln>
                                                <a:noFill/>
                                              </a:ln>
                                            </pic:spPr>
                                          </pic:pic>
                                        </a:graphicData>
                                      </a:graphic>
                                    </wp:inline>
                                  </w:drawing>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F2865A" id="_x0000_t202" coordsize="21600,21600" o:spt="202" path="m,l,21600r21600,l21600,xe">
                <v:stroke joinstyle="miter"/>
                <v:path gradientshapeok="t" o:connecttype="rect"/>
              </v:shapetype>
              <v:shape id="Text Box 57" o:spid="_x0000_s1026" type="#_x0000_t202" style="position:absolute;margin-left:324.8pt;margin-top:17.75pt;width:197.3pt;height:201.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" filled="f" stroked="f" strokeweight=".5pt">
                <v:textbox>
                  <w:txbxContent>
                    <w:sdt>
                      <w:sdtPr>
                        <w:id w:val="-1432124801"/>
                        <w:showingPlcHdr/>
                        <w:picture/>
                      </w:sdtPr>
                      <w:sdtContent>
                        <w:p w14:paraId="091A6DFB" w14:textId="77777777" w:rsidR="00205953" w:rsidRDefault="00205953">
                          <w:r>
                            <w:rPr>
                              <w:noProof/>
                            </w:rPr>
                            <w:drawing>
                              <wp:inline distT="0" distB="0" distL="0" distR="0" wp14:anchorId="158F03E8" wp14:editId="2A9588EA">
                                <wp:extent cx="2294792" cy="2294792"/>
                                <wp:effectExtent l="0" t="0" r="0" b="0"/>
                                <wp:docPr id="38" name="Picture 38" descr="This image is 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is image is placeholde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94792" cy="2294792"/>
                                        </a:xfrm>
                                        <a:prstGeom prst="rect">
                                          <a:avLst/>
                                        </a:prstGeom>
                                        <a:noFill/>
                                        <a:ln>
                                          <a:noFill/>
                                        </a:ln>
                                      </pic:spPr>
                                    </pic:pic>
                                  </a:graphicData>
                                </a:graphic>
                              </wp:inline>
                            </w:drawing>
                          </w:r>
                        </w:p>
                      </w:sdtContent>
                    </w:sdt>
                  </w:txbxContent>
                </v:textbox>
                <w10:wrap type="through"/>
              </v:shape>
            </w:pict>
          </mc:Fallback>
        </mc:AlternateContent>
      </w:r>
      <w:proofErr w:type="spellStart"/>
      <w:r w:rsidR="00D47A1C" w:rsidRPr="00581C5C">
        <w:t>Pellentesque</w:t>
      </w:r>
      <w:proofErr w:type="spellEnd"/>
      <w:r w:rsidR="00D47A1C" w:rsidRPr="00581C5C">
        <w:t xml:space="preserve"> habitant </w:t>
      </w:r>
      <w:proofErr w:type="spellStart"/>
      <w:r w:rsidR="00D47A1C" w:rsidRPr="00581C5C">
        <w:t>morbi</w:t>
      </w:r>
      <w:proofErr w:type="spellEnd"/>
      <w:r w:rsidR="00D47A1C" w:rsidRPr="00581C5C">
        <w:t xml:space="preserve"> </w:t>
      </w:r>
      <w:proofErr w:type="spellStart"/>
      <w:r w:rsidR="00D47A1C" w:rsidRPr="00581C5C">
        <w:t>tristique</w:t>
      </w:r>
      <w:proofErr w:type="spellEnd"/>
      <w:r w:rsidR="00D47A1C" w:rsidRPr="00581C5C">
        <w:t xml:space="preserve"> </w:t>
      </w:r>
      <w:proofErr w:type="spellStart"/>
      <w:r w:rsidR="00D47A1C" w:rsidRPr="00581C5C">
        <w:t>senectus</w:t>
      </w:r>
      <w:proofErr w:type="spellEnd"/>
      <w:r w:rsidR="00D47A1C" w:rsidRPr="00581C5C">
        <w:t xml:space="preserve"> et </w:t>
      </w:r>
      <w:proofErr w:type="spellStart"/>
      <w:r w:rsidR="00D47A1C" w:rsidRPr="00581C5C">
        <w:t>netus</w:t>
      </w:r>
      <w:proofErr w:type="spellEnd"/>
      <w:r w:rsidR="00D47A1C" w:rsidRPr="00581C5C">
        <w:t xml:space="preserve"> et </w:t>
      </w:r>
      <w:proofErr w:type="spellStart"/>
      <w:r w:rsidR="00D47A1C" w:rsidRPr="00581C5C">
        <w:t>malesuada</w:t>
      </w:r>
      <w:proofErr w:type="spellEnd"/>
      <w:r w:rsidR="00D47A1C" w:rsidRPr="00581C5C">
        <w:t xml:space="preserve"> fames ac </w:t>
      </w:r>
      <w:proofErr w:type="spellStart"/>
      <w:r w:rsidR="00D47A1C" w:rsidRPr="00581C5C">
        <w:t>turpis</w:t>
      </w:r>
      <w:proofErr w:type="spellEnd"/>
      <w:r w:rsidR="00D47A1C" w:rsidRPr="00581C5C">
        <w:t xml:space="preserve"> </w:t>
      </w:r>
      <w:proofErr w:type="spellStart"/>
      <w:r w:rsidR="00D47A1C" w:rsidRPr="00581C5C">
        <w:t>egestas</w:t>
      </w:r>
      <w:proofErr w:type="spellEnd"/>
      <w:r w:rsidR="00D47A1C" w:rsidRPr="00581C5C">
        <w:t xml:space="preserve">. Proin pharetra </w:t>
      </w:r>
      <w:proofErr w:type="spellStart"/>
      <w:r w:rsidR="00D47A1C" w:rsidRPr="00581C5C">
        <w:t>nonummy</w:t>
      </w:r>
      <w:proofErr w:type="spellEnd"/>
      <w:r w:rsidR="00D47A1C" w:rsidRPr="00581C5C">
        <w:t xml:space="preserve"> </w:t>
      </w:r>
      <w:proofErr w:type="spellStart"/>
      <w:r w:rsidR="00D47A1C" w:rsidRPr="00581C5C">
        <w:t>pede</w:t>
      </w:r>
      <w:proofErr w:type="spellEnd"/>
      <w:r w:rsidR="00D47A1C" w:rsidRPr="00581C5C">
        <w:t xml:space="preserve">. </w:t>
      </w:r>
      <w:proofErr w:type="spellStart"/>
      <w:r w:rsidR="00D47A1C" w:rsidRPr="00581C5C">
        <w:t>Mauris</w:t>
      </w:r>
      <w:proofErr w:type="spellEnd"/>
      <w:r w:rsidR="00D47A1C" w:rsidRPr="00581C5C">
        <w:t xml:space="preserve"> et </w:t>
      </w:r>
      <w:proofErr w:type="spellStart"/>
      <w:r w:rsidR="00D47A1C" w:rsidRPr="00581C5C">
        <w:t>orci</w:t>
      </w:r>
      <w:proofErr w:type="spellEnd"/>
      <w:r w:rsidR="00D47A1C" w:rsidRPr="00581C5C">
        <w:t>.</w:t>
      </w:r>
    </w:p>
    <w:p w14:paraId="09FD72A0" w14:textId="77777777" w:rsidR="000D3AD4" w:rsidRPr="00620652" w:rsidRDefault="003C5A5F" w:rsidP="00620652">
      <w:pPr>
        <w:pStyle w:val="Heading2"/>
      </w:pPr>
      <w:bookmarkStart w:id="1" w:name="_Toc81246689"/>
      <w:r>
        <w:t>Subhead</w:t>
      </w:r>
      <w:r w:rsidR="000D3AD4" w:rsidRPr="00620652">
        <w:t xml:space="preserve"> 02</w:t>
      </w:r>
      <w:bookmarkEnd w:id="1"/>
    </w:p>
    <w:p w14:paraId="5B230CBC" w14:textId="1C88656F" w:rsidR="000C607A" w:rsidRPr="000C607A" w:rsidRDefault="00B62AD9" w:rsidP="0012075A">
      <w:pPr>
        <w:pStyle w:val="BodyText1"/>
      </w:pPr>
      <w:r w:rsidRPr="00B62AD9">
        <w:t>L</w:t>
      </w:r>
      <w:r w:rsidRPr="00C70288">
        <w:t xml:space="preserve">orem ipsum dolor sit </w:t>
      </w:r>
      <w:proofErr w:type="spellStart"/>
      <w:r w:rsidRPr="00C70288">
        <w:t>amet</w:t>
      </w:r>
      <w:proofErr w:type="spellEnd"/>
      <w:r w:rsidRPr="00C70288">
        <w:t xml:space="preserve">, </w:t>
      </w:r>
      <w:proofErr w:type="spellStart"/>
      <w:r w:rsidRPr="00C70288">
        <w:t>consectetuer</w:t>
      </w:r>
      <w:proofErr w:type="spellEnd"/>
      <w:r w:rsidRPr="00C70288">
        <w:t xml:space="preserve"> </w:t>
      </w:r>
      <w:proofErr w:type="spellStart"/>
      <w:r w:rsidRPr="00C70288">
        <w:t>adipiscing</w:t>
      </w:r>
      <w:proofErr w:type="spellEnd"/>
      <w:r w:rsidRPr="00C70288">
        <w:t xml:space="preserve"> </w:t>
      </w:r>
      <w:proofErr w:type="spellStart"/>
      <w:r w:rsidRPr="00C70288">
        <w:t>elit</w:t>
      </w:r>
      <w:proofErr w:type="spellEnd"/>
      <w:r w:rsidRPr="00C70288">
        <w:t xml:space="preserve">. Maecenas </w:t>
      </w:r>
      <w:proofErr w:type="spellStart"/>
      <w:r w:rsidRPr="00C70288">
        <w:t>porttitor</w:t>
      </w:r>
      <w:proofErr w:type="spellEnd"/>
      <w:r w:rsidRPr="00C70288">
        <w:t xml:space="preserve"> </w:t>
      </w:r>
      <w:proofErr w:type="spellStart"/>
      <w:r w:rsidRPr="00C70288">
        <w:t>congue</w:t>
      </w:r>
      <w:proofErr w:type="spellEnd"/>
      <w:r w:rsidRPr="00C70288">
        <w:t xml:space="preserve"> </w:t>
      </w:r>
      <w:proofErr w:type="spellStart"/>
      <w:r w:rsidRPr="00C70288">
        <w:t>massa</w:t>
      </w:r>
      <w:proofErr w:type="spellEnd"/>
      <w:r w:rsidRPr="00C70288">
        <w:t xml:space="preserve">. </w:t>
      </w:r>
      <w:proofErr w:type="spellStart"/>
      <w:r w:rsidRPr="00C70288">
        <w:t>Fusce</w:t>
      </w:r>
      <w:proofErr w:type="spellEnd"/>
      <w:r w:rsidRPr="00C70288">
        <w:t xml:space="preserve"> </w:t>
      </w:r>
      <w:proofErr w:type="spellStart"/>
      <w:r w:rsidRPr="00C70288">
        <w:t>posuere</w:t>
      </w:r>
      <w:proofErr w:type="spellEnd"/>
      <w:r w:rsidRPr="00C70288">
        <w:t xml:space="preserve">, magna sed pulvinar </w:t>
      </w:r>
      <w:proofErr w:type="spellStart"/>
      <w:r w:rsidRPr="00C70288">
        <w:t>ultricies</w:t>
      </w:r>
      <w:proofErr w:type="spellEnd"/>
      <w:r w:rsidRPr="00C70288">
        <w:t xml:space="preserve">, </w:t>
      </w:r>
      <w:proofErr w:type="spellStart"/>
      <w:r w:rsidRPr="00C70288">
        <w:t>purus</w:t>
      </w:r>
      <w:proofErr w:type="spellEnd"/>
      <w:r w:rsidRPr="00C70288">
        <w:t xml:space="preserve"> </w:t>
      </w:r>
      <w:proofErr w:type="spellStart"/>
      <w:r w:rsidRPr="00C70288">
        <w:t>lectus</w:t>
      </w:r>
      <w:proofErr w:type="spellEnd"/>
      <w:r w:rsidRPr="00C70288">
        <w:t xml:space="preserve"> </w:t>
      </w:r>
      <w:proofErr w:type="spellStart"/>
      <w:r w:rsidRPr="00C70288">
        <w:t>malesuada</w:t>
      </w:r>
      <w:proofErr w:type="spellEnd"/>
      <w:r w:rsidRPr="00C70288">
        <w:t xml:space="preserve"> libero, sit </w:t>
      </w:r>
      <w:proofErr w:type="spellStart"/>
      <w:r w:rsidRPr="00C70288">
        <w:t>amet</w:t>
      </w:r>
      <w:proofErr w:type="spellEnd"/>
      <w:r w:rsidRPr="00C70288">
        <w:t xml:space="preserve"> </w:t>
      </w:r>
      <w:proofErr w:type="spellStart"/>
      <w:r w:rsidRPr="00C70288">
        <w:t>commodo</w:t>
      </w:r>
      <w:proofErr w:type="spellEnd"/>
      <w:r w:rsidRPr="00C70288">
        <w:t xml:space="preserve"> magna eros </w:t>
      </w:r>
      <w:proofErr w:type="spellStart"/>
      <w:r w:rsidRPr="00C70288">
        <w:t>quis</w:t>
      </w:r>
      <w:proofErr w:type="spellEnd"/>
      <w:r w:rsidRPr="00C70288">
        <w:t xml:space="preserve"> </w:t>
      </w:r>
      <w:proofErr w:type="spellStart"/>
      <w:r w:rsidRPr="00C70288">
        <w:t>urna</w:t>
      </w:r>
      <w:proofErr w:type="spellEnd"/>
      <w:r w:rsidRPr="00C70288">
        <w:t>.</w:t>
      </w:r>
      <w:r w:rsidR="00435FBC">
        <w:t xml:space="preserve"> </w:t>
      </w:r>
    </w:p>
    <w:p w14:paraId="6AAC735E" w14:textId="77777777" w:rsidR="00D43FC4" w:rsidRPr="00B27036" w:rsidRDefault="0094017F" w:rsidP="00FA6394">
      <w:pPr>
        <w:pStyle w:val="Heading3"/>
      </w:pPr>
      <w:r w:rsidRPr="00B27036">
        <w:t>Subhead 03</w:t>
      </w:r>
    </w:p>
    <w:p w14:paraId="74D2CCA4" w14:textId="77777777" w:rsidR="00181622" w:rsidRPr="00707E9E" w:rsidRDefault="00707E9E" w:rsidP="005550EB">
      <w:pPr>
        <w:pStyle w:val="BulletedList"/>
      </w:pPr>
      <w:r w:rsidRPr="00707E9E">
        <w:t>Item 1</w:t>
      </w:r>
    </w:p>
    <w:p w14:paraId="56019435" w14:textId="77777777" w:rsidR="005550EB" w:rsidRDefault="00707E9E" w:rsidP="005550EB">
      <w:pPr>
        <w:pStyle w:val="BulletedList"/>
        <w:numPr>
          <w:ilvl w:val="1"/>
          <w:numId w:val="24"/>
        </w:numPr>
      </w:pPr>
      <w:r w:rsidRPr="00707E9E">
        <w:t>Item 1</w:t>
      </w:r>
    </w:p>
    <w:p w14:paraId="159F8CFF" w14:textId="77777777" w:rsidR="00707E9E" w:rsidRPr="00707E9E" w:rsidRDefault="00707E9E" w:rsidP="005550EB">
      <w:pPr>
        <w:pStyle w:val="BulletedList"/>
      </w:pPr>
      <w:r w:rsidRPr="00707E9E">
        <w:t>Item 2</w:t>
      </w:r>
    </w:p>
    <w:p w14:paraId="24F0E104" w14:textId="77777777" w:rsidR="005550EB" w:rsidRDefault="00707E9E" w:rsidP="005550EB">
      <w:pPr>
        <w:pStyle w:val="BulletedList"/>
      </w:pPr>
      <w:r w:rsidRPr="00707E9E">
        <w:t>Item 3</w:t>
      </w:r>
    </w:p>
    <w:p w14:paraId="47F509C7" w14:textId="77777777" w:rsidR="006A5312" w:rsidRDefault="006A5312" w:rsidP="006A5312">
      <w:pPr>
        <w:pStyle w:val="BulletedList"/>
        <w:numPr>
          <w:ilvl w:val="0"/>
          <w:numId w:val="0"/>
        </w:numPr>
        <w:ind w:left="720" w:hanging="360"/>
      </w:pPr>
    </w:p>
    <w:p w14:paraId="1E850165" w14:textId="77777777" w:rsidR="00B62AD9" w:rsidRPr="00C84A27" w:rsidRDefault="00B62AD9" w:rsidP="00C84A27">
      <w:pPr>
        <w:pStyle w:val="SpecialTitleHighlight"/>
      </w:pPr>
      <w:r w:rsidRPr="00C84A27">
        <w:t>SPECIAL TITLE</w:t>
      </w:r>
      <w:r w:rsidR="008C79E0">
        <w:t xml:space="preserve"> – HIGHLIGHT</w:t>
      </w:r>
    </w:p>
    <w:p w14:paraId="5B616107" w14:textId="77777777" w:rsidR="009251A1" w:rsidRPr="0012075A" w:rsidRDefault="009251A1" w:rsidP="009251A1">
      <w:pPr>
        <w:pStyle w:val="BodyText1"/>
      </w:pPr>
      <w:r w:rsidRPr="0012075A">
        <w:t xml:space="preserve">Lorem ipsum dolor sit </w:t>
      </w:r>
      <w:proofErr w:type="spellStart"/>
      <w:r w:rsidRPr="0012075A">
        <w:t>amet</w:t>
      </w:r>
      <w:proofErr w:type="spellEnd"/>
      <w:r w:rsidRPr="0012075A">
        <w:t xml:space="preserve">, </w:t>
      </w:r>
      <w:proofErr w:type="spellStart"/>
      <w:r w:rsidRPr="0012075A">
        <w:t>consectetuer</w:t>
      </w:r>
      <w:proofErr w:type="spellEnd"/>
      <w:r w:rsidRPr="0012075A">
        <w:t xml:space="preserve"> </w:t>
      </w:r>
      <w:proofErr w:type="spellStart"/>
      <w:r w:rsidRPr="0012075A">
        <w:t>adipiscing</w:t>
      </w:r>
      <w:proofErr w:type="spellEnd"/>
      <w:r w:rsidRPr="0012075A">
        <w:t xml:space="preserve"> </w:t>
      </w:r>
      <w:proofErr w:type="spellStart"/>
      <w:r w:rsidRPr="0012075A">
        <w:t>elit</w:t>
      </w:r>
      <w:proofErr w:type="spellEnd"/>
      <w:r w:rsidRPr="0012075A">
        <w:t xml:space="preserve">. Maecenas </w:t>
      </w:r>
      <w:proofErr w:type="spellStart"/>
      <w:r w:rsidRPr="0012075A">
        <w:t>porttitor</w:t>
      </w:r>
      <w:proofErr w:type="spellEnd"/>
      <w:r w:rsidRPr="0012075A">
        <w:t xml:space="preserve"> </w:t>
      </w:r>
      <w:proofErr w:type="spellStart"/>
      <w:r w:rsidRPr="0012075A">
        <w:t>congue</w:t>
      </w:r>
      <w:proofErr w:type="spellEnd"/>
      <w:r w:rsidRPr="0012075A">
        <w:t xml:space="preserve"> </w:t>
      </w:r>
      <w:proofErr w:type="spellStart"/>
      <w:r w:rsidRPr="0012075A">
        <w:t>massa</w:t>
      </w:r>
      <w:proofErr w:type="spellEnd"/>
      <w:r w:rsidRPr="0012075A">
        <w:t xml:space="preserve">. </w:t>
      </w:r>
      <w:proofErr w:type="spellStart"/>
      <w:r w:rsidRPr="0012075A">
        <w:t>Fusce</w:t>
      </w:r>
      <w:proofErr w:type="spellEnd"/>
      <w:r w:rsidRPr="0012075A">
        <w:t xml:space="preserve"> </w:t>
      </w:r>
      <w:proofErr w:type="spellStart"/>
      <w:r w:rsidRPr="0012075A">
        <w:t>posuere</w:t>
      </w:r>
      <w:proofErr w:type="spellEnd"/>
      <w:r w:rsidRPr="0012075A">
        <w:t xml:space="preserve">, magna sed pulvinar </w:t>
      </w:r>
      <w:proofErr w:type="spellStart"/>
      <w:r w:rsidRPr="0012075A">
        <w:t>ultricies</w:t>
      </w:r>
      <w:proofErr w:type="spellEnd"/>
      <w:r w:rsidRPr="0012075A">
        <w:t xml:space="preserve">, </w:t>
      </w:r>
      <w:proofErr w:type="spellStart"/>
      <w:r w:rsidRPr="0012075A">
        <w:t>purus</w:t>
      </w:r>
      <w:proofErr w:type="spellEnd"/>
      <w:r w:rsidRPr="0012075A">
        <w:t xml:space="preserve"> </w:t>
      </w:r>
      <w:proofErr w:type="spellStart"/>
      <w:r w:rsidRPr="0012075A">
        <w:t>lectus</w:t>
      </w:r>
      <w:proofErr w:type="spellEnd"/>
      <w:r w:rsidRPr="0012075A">
        <w:t xml:space="preserve"> </w:t>
      </w:r>
      <w:proofErr w:type="spellStart"/>
      <w:r w:rsidRPr="0012075A">
        <w:t>malesuada</w:t>
      </w:r>
      <w:proofErr w:type="spellEnd"/>
      <w:r w:rsidRPr="0012075A">
        <w:t xml:space="preserve"> libero, sit </w:t>
      </w:r>
      <w:proofErr w:type="spellStart"/>
      <w:r w:rsidRPr="0012075A">
        <w:t>amet</w:t>
      </w:r>
      <w:proofErr w:type="spellEnd"/>
      <w:r w:rsidRPr="0012075A">
        <w:t xml:space="preserve"> </w:t>
      </w:r>
      <w:proofErr w:type="spellStart"/>
      <w:r w:rsidRPr="0012075A">
        <w:t>commodo</w:t>
      </w:r>
      <w:proofErr w:type="spellEnd"/>
      <w:r w:rsidRPr="0012075A">
        <w:t xml:space="preserve"> magna eros </w:t>
      </w:r>
      <w:proofErr w:type="spellStart"/>
      <w:r w:rsidRPr="0012075A">
        <w:t>quis</w:t>
      </w:r>
      <w:proofErr w:type="spellEnd"/>
      <w:r w:rsidRPr="0012075A">
        <w:t xml:space="preserve"> </w:t>
      </w:r>
      <w:proofErr w:type="spellStart"/>
      <w:r w:rsidRPr="0012075A">
        <w:t>urna</w:t>
      </w:r>
      <w:proofErr w:type="spellEnd"/>
      <w:r w:rsidRPr="0012075A">
        <w:t>.</w:t>
      </w:r>
    </w:p>
    <w:p w14:paraId="41D44061" w14:textId="77777777" w:rsidR="009251A1" w:rsidRPr="00B62AD9" w:rsidRDefault="009251A1" w:rsidP="009251A1">
      <w:pPr>
        <w:pStyle w:val="BodyText1"/>
      </w:pPr>
      <w:r w:rsidRPr="00B62AD9">
        <w:t xml:space="preserve">Nunc </w:t>
      </w:r>
      <w:proofErr w:type="spellStart"/>
      <w:r w:rsidRPr="00B62AD9">
        <w:t>viverra</w:t>
      </w:r>
      <w:proofErr w:type="spellEnd"/>
      <w:r w:rsidRPr="00B62AD9">
        <w:t xml:space="preserve"> </w:t>
      </w:r>
      <w:proofErr w:type="spellStart"/>
      <w:r w:rsidRPr="00B62AD9">
        <w:t>imperdiet</w:t>
      </w:r>
      <w:proofErr w:type="spellEnd"/>
      <w:r w:rsidRPr="00B62AD9">
        <w:t xml:space="preserve"> </w:t>
      </w:r>
      <w:proofErr w:type="spellStart"/>
      <w:r w:rsidRPr="00B62AD9">
        <w:t>enim</w:t>
      </w:r>
      <w:proofErr w:type="spellEnd"/>
      <w:r w:rsidRPr="00B62AD9">
        <w:t xml:space="preserve">. </w:t>
      </w:r>
      <w:proofErr w:type="spellStart"/>
      <w:r w:rsidRPr="00B62AD9">
        <w:t>Fusce</w:t>
      </w:r>
      <w:proofErr w:type="spellEnd"/>
      <w:r w:rsidRPr="00B62AD9">
        <w:t xml:space="preserve"> est. </w:t>
      </w:r>
      <w:proofErr w:type="spellStart"/>
      <w:r w:rsidRPr="00B62AD9">
        <w:t>Vivamus</w:t>
      </w:r>
      <w:proofErr w:type="spellEnd"/>
      <w:r w:rsidRPr="00B62AD9">
        <w:t xml:space="preserve"> a </w:t>
      </w:r>
      <w:proofErr w:type="spellStart"/>
      <w:r w:rsidRPr="00B62AD9">
        <w:t>tellus</w:t>
      </w:r>
      <w:proofErr w:type="spellEnd"/>
      <w:r w:rsidRPr="00B62AD9">
        <w:t>.</w:t>
      </w:r>
    </w:p>
    <w:p w14:paraId="06B6A63A" w14:textId="77777777" w:rsidR="009251A1" w:rsidRDefault="009251A1" w:rsidP="009251A1">
      <w:pPr>
        <w:pStyle w:val="BodyText1"/>
      </w:pPr>
      <w:proofErr w:type="spellStart"/>
      <w:r w:rsidRPr="00B62AD9">
        <w:t>Pellentesque</w:t>
      </w:r>
      <w:proofErr w:type="spellEnd"/>
      <w:r w:rsidRPr="00B62AD9">
        <w:t xml:space="preserve"> habitant </w:t>
      </w:r>
      <w:proofErr w:type="spellStart"/>
      <w:r w:rsidRPr="00B62AD9">
        <w:t>morbi</w:t>
      </w:r>
      <w:proofErr w:type="spellEnd"/>
      <w:r w:rsidRPr="00B62AD9">
        <w:t xml:space="preserve"> </w:t>
      </w:r>
      <w:proofErr w:type="spellStart"/>
      <w:r w:rsidRPr="00B62AD9">
        <w:t>tristique</w:t>
      </w:r>
      <w:proofErr w:type="spellEnd"/>
      <w:r w:rsidRPr="00B62AD9">
        <w:t xml:space="preserve"> </w:t>
      </w:r>
      <w:proofErr w:type="spellStart"/>
      <w:r w:rsidRPr="00B62AD9">
        <w:t>senectus</w:t>
      </w:r>
      <w:proofErr w:type="spellEnd"/>
      <w:r w:rsidRPr="00B62AD9">
        <w:t xml:space="preserve"> et </w:t>
      </w:r>
      <w:proofErr w:type="spellStart"/>
      <w:r w:rsidRPr="00B62AD9">
        <w:t>netus</w:t>
      </w:r>
      <w:proofErr w:type="spellEnd"/>
      <w:r w:rsidRPr="00B62AD9">
        <w:t xml:space="preserve"> et </w:t>
      </w:r>
      <w:proofErr w:type="spellStart"/>
      <w:r w:rsidRPr="00B62AD9">
        <w:t>malesuada</w:t>
      </w:r>
      <w:proofErr w:type="spellEnd"/>
      <w:r w:rsidRPr="00B62AD9">
        <w:t xml:space="preserve"> fames ac </w:t>
      </w:r>
      <w:proofErr w:type="spellStart"/>
      <w:r w:rsidRPr="00B62AD9">
        <w:t>turpis</w:t>
      </w:r>
      <w:proofErr w:type="spellEnd"/>
      <w:r w:rsidRPr="00B62AD9">
        <w:t xml:space="preserve"> </w:t>
      </w:r>
      <w:proofErr w:type="spellStart"/>
      <w:r w:rsidRPr="00B62AD9">
        <w:t>egestas</w:t>
      </w:r>
      <w:proofErr w:type="spellEnd"/>
      <w:r w:rsidRPr="00B62AD9">
        <w:t xml:space="preserve">. Proin pharetra </w:t>
      </w:r>
      <w:proofErr w:type="spellStart"/>
      <w:r w:rsidRPr="00B62AD9">
        <w:t>nonummy</w:t>
      </w:r>
      <w:proofErr w:type="spellEnd"/>
      <w:r w:rsidRPr="00B62AD9">
        <w:t xml:space="preserve"> </w:t>
      </w:r>
      <w:proofErr w:type="spellStart"/>
      <w:r w:rsidRPr="00B62AD9">
        <w:t>pede</w:t>
      </w:r>
      <w:proofErr w:type="spellEnd"/>
      <w:r w:rsidRPr="00B62AD9">
        <w:t xml:space="preserve">. </w:t>
      </w:r>
      <w:proofErr w:type="spellStart"/>
      <w:r w:rsidRPr="00B62AD9">
        <w:t>Mauris</w:t>
      </w:r>
      <w:proofErr w:type="spellEnd"/>
      <w:r w:rsidRPr="00B62AD9">
        <w:t xml:space="preserve"> et </w:t>
      </w:r>
      <w:proofErr w:type="spellStart"/>
      <w:r w:rsidRPr="00B62AD9">
        <w:t>orci</w:t>
      </w:r>
      <w:proofErr w:type="spellEnd"/>
      <w:r w:rsidRPr="00B62AD9">
        <w:t>.</w:t>
      </w:r>
    </w:p>
    <w:p w14:paraId="49BB75CF" w14:textId="77777777" w:rsidR="00D46AB5" w:rsidRPr="00D47A1C" w:rsidRDefault="00D46AB5" w:rsidP="009251A1">
      <w:pPr>
        <w:pStyle w:val="BodyText1"/>
      </w:pPr>
    </w:p>
    <w:p w14:paraId="6DDE7D69" w14:textId="0C0C9FF6" w:rsidR="00707E9E" w:rsidRPr="009251A1" w:rsidRDefault="00707E9E" w:rsidP="009251A1">
      <w:pPr>
        <w:pStyle w:val="BodyText1"/>
      </w:pPr>
    </w:p>
    <w:p w14:paraId="04F143EC" w14:textId="77777777" w:rsidR="00D46AB5" w:rsidRDefault="00D46AB5" w:rsidP="00FA6394">
      <w:pPr>
        <w:pStyle w:val="Heading3"/>
      </w:pPr>
    </w:p>
    <w:p w14:paraId="01DE93E9" w14:textId="225DD641" w:rsidR="004728F5" w:rsidRPr="00FA6394" w:rsidRDefault="00620652" w:rsidP="00FA6394">
      <w:pPr>
        <w:pStyle w:val="Heading3"/>
      </w:pPr>
      <w:r w:rsidRPr="00FA6394">
        <w:lastRenderedPageBreak/>
        <w:t>Table 01</w:t>
      </w:r>
    </w:p>
    <w:tbl>
      <w:tblPr>
        <w:tblStyle w:val="DEFAULTGOLDHEADERNOGRID"/>
        <w:tblW w:w="0" w:type="auto"/>
        <w:tblLook w:val="04A0" w:firstRow="1" w:lastRow="0" w:firstColumn="1" w:lastColumn="0" w:noHBand="0" w:noVBand="1"/>
      </w:tblPr>
      <w:tblGrid>
        <w:gridCol w:w="2044"/>
        <w:gridCol w:w="2045"/>
        <w:gridCol w:w="2045"/>
        <w:gridCol w:w="2045"/>
        <w:gridCol w:w="2045"/>
      </w:tblGrid>
      <w:tr w:rsidR="00E77B3F" w:rsidRPr="00A8626A" w14:paraId="506167DA" w14:textId="77777777" w:rsidTr="0012075A">
        <w:trPr>
          <w:cnfStyle w:val="100000000000" w:firstRow="1" w:lastRow="0" w:firstColumn="0" w:lastColumn="0" w:oddVBand="0" w:evenVBand="0" w:oddHBand="0" w:evenHBand="0" w:firstRowFirstColumn="0" w:firstRowLastColumn="0" w:lastRowFirstColumn="0" w:lastRowLastColumn="0"/>
          <w:trHeight w:val="162"/>
        </w:trPr>
        <w:tc>
          <w:tcPr>
            <w:tcW w:w="2044" w:type="dxa"/>
          </w:tcPr>
          <w:p w14:paraId="52DD0040" w14:textId="77777777" w:rsidR="00E77B3F" w:rsidRPr="00E77B3F" w:rsidRDefault="00E77B3F" w:rsidP="00E77B3F">
            <w:r>
              <w:t>Name</w:t>
            </w:r>
          </w:p>
        </w:tc>
        <w:tc>
          <w:tcPr>
            <w:tcW w:w="2045" w:type="dxa"/>
          </w:tcPr>
          <w:p w14:paraId="035F7059" w14:textId="77777777" w:rsidR="00E77B3F" w:rsidRPr="00E77B3F" w:rsidRDefault="00E77B3F" w:rsidP="00E77B3F">
            <w:r w:rsidRPr="006E17BA">
              <w:t>Name</w:t>
            </w:r>
          </w:p>
        </w:tc>
        <w:tc>
          <w:tcPr>
            <w:tcW w:w="2045" w:type="dxa"/>
          </w:tcPr>
          <w:p w14:paraId="7F65A952" w14:textId="77777777" w:rsidR="00E77B3F" w:rsidRPr="00E77B3F" w:rsidRDefault="00E77B3F" w:rsidP="00E77B3F">
            <w:r w:rsidRPr="006E17BA">
              <w:t>Name</w:t>
            </w:r>
          </w:p>
        </w:tc>
        <w:tc>
          <w:tcPr>
            <w:tcW w:w="2045" w:type="dxa"/>
          </w:tcPr>
          <w:p w14:paraId="7A1DA852" w14:textId="77777777" w:rsidR="00E77B3F" w:rsidRPr="00E77B3F" w:rsidRDefault="00E77B3F" w:rsidP="00E77B3F">
            <w:r w:rsidRPr="006E17BA">
              <w:t>Name</w:t>
            </w:r>
          </w:p>
        </w:tc>
        <w:tc>
          <w:tcPr>
            <w:tcW w:w="2045" w:type="dxa"/>
          </w:tcPr>
          <w:p w14:paraId="5ECF439B" w14:textId="77777777" w:rsidR="00E77B3F" w:rsidRPr="00E77B3F" w:rsidRDefault="00E77B3F" w:rsidP="00E77B3F">
            <w:r w:rsidRPr="006E17BA">
              <w:t>Name</w:t>
            </w:r>
          </w:p>
        </w:tc>
      </w:tr>
      <w:tr w:rsidR="00E77B3F" w:rsidRPr="00A8626A" w14:paraId="77925828" w14:textId="77777777" w:rsidTr="0012075A">
        <w:trPr>
          <w:cnfStyle w:val="000000100000" w:firstRow="0" w:lastRow="0" w:firstColumn="0" w:lastColumn="0" w:oddVBand="0" w:evenVBand="0" w:oddHBand="1" w:evenHBand="0" w:firstRowFirstColumn="0" w:firstRowLastColumn="0" w:lastRowFirstColumn="0" w:lastRowLastColumn="0"/>
          <w:trHeight w:val="161"/>
        </w:trPr>
        <w:tc>
          <w:tcPr>
            <w:tcW w:w="2044" w:type="dxa"/>
          </w:tcPr>
          <w:p w14:paraId="43D9E82B" w14:textId="77777777" w:rsidR="00E77B3F" w:rsidRPr="0012075A" w:rsidRDefault="00E77B3F" w:rsidP="00E77B3F">
            <w:pPr>
              <w:rPr>
                <w:szCs w:val="18"/>
              </w:rPr>
            </w:pPr>
            <w:r w:rsidRPr="008660FC">
              <w:t>000</w:t>
            </w:r>
          </w:p>
        </w:tc>
        <w:tc>
          <w:tcPr>
            <w:tcW w:w="2045" w:type="dxa"/>
          </w:tcPr>
          <w:p w14:paraId="19AC8886" w14:textId="77777777" w:rsidR="00E77B3F" w:rsidRPr="00E77B3F" w:rsidRDefault="00E77B3F" w:rsidP="00E77B3F">
            <w:r w:rsidRPr="008660FC">
              <w:t>000</w:t>
            </w:r>
          </w:p>
        </w:tc>
        <w:tc>
          <w:tcPr>
            <w:tcW w:w="2045" w:type="dxa"/>
          </w:tcPr>
          <w:p w14:paraId="0AFE3A6D" w14:textId="77777777" w:rsidR="00E77B3F" w:rsidRPr="00E77B3F" w:rsidRDefault="00E77B3F" w:rsidP="00E77B3F">
            <w:r w:rsidRPr="008660FC">
              <w:t>000</w:t>
            </w:r>
          </w:p>
        </w:tc>
        <w:tc>
          <w:tcPr>
            <w:tcW w:w="2045" w:type="dxa"/>
          </w:tcPr>
          <w:p w14:paraId="56140E7C" w14:textId="77777777" w:rsidR="00E77B3F" w:rsidRPr="00E77B3F" w:rsidRDefault="00E77B3F" w:rsidP="00E77B3F">
            <w:r w:rsidRPr="008660FC">
              <w:t>000</w:t>
            </w:r>
          </w:p>
        </w:tc>
        <w:tc>
          <w:tcPr>
            <w:tcW w:w="2045" w:type="dxa"/>
          </w:tcPr>
          <w:p w14:paraId="5A7C8F4D" w14:textId="77777777" w:rsidR="00E77B3F" w:rsidRPr="00E77B3F" w:rsidRDefault="00E77B3F" w:rsidP="00E77B3F">
            <w:r w:rsidRPr="008660FC">
              <w:t>000</w:t>
            </w:r>
          </w:p>
        </w:tc>
      </w:tr>
      <w:tr w:rsidR="00E77B3F" w:rsidRPr="00A8626A" w14:paraId="412C0557" w14:textId="77777777" w:rsidTr="0012075A">
        <w:trPr>
          <w:cnfStyle w:val="000000010000" w:firstRow="0" w:lastRow="0" w:firstColumn="0" w:lastColumn="0" w:oddVBand="0" w:evenVBand="0" w:oddHBand="0" w:evenHBand="1" w:firstRowFirstColumn="0" w:firstRowLastColumn="0" w:lastRowFirstColumn="0" w:lastRowLastColumn="0"/>
          <w:trHeight w:val="251"/>
        </w:trPr>
        <w:tc>
          <w:tcPr>
            <w:tcW w:w="2044" w:type="dxa"/>
          </w:tcPr>
          <w:p w14:paraId="444CF8E8" w14:textId="77777777" w:rsidR="00E77B3F" w:rsidRPr="00E77B3F" w:rsidRDefault="00E77B3F" w:rsidP="00E77B3F">
            <w:r w:rsidRPr="008660FC">
              <w:t>000</w:t>
            </w:r>
          </w:p>
        </w:tc>
        <w:tc>
          <w:tcPr>
            <w:tcW w:w="2045" w:type="dxa"/>
          </w:tcPr>
          <w:p w14:paraId="57F5B838" w14:textId="77777777" w:rsidR="00E77B3F" w:rsidRPr="00E77B3F" w:rsidRDefault="00E77B3F" w:rsidP="00E77B3F">
            <w:r w:rsidRPr="008660FC">
              <w:t>000</w:t>
            </w:r>
          </w:p>
        </w:tc>
        <w:tc>
          <w:tcPr>
            <w:tcW w:w="2045" w:type="dxa"/>
          </w:tcPr>
          <w:p w14:paraId="08A91151" w14:textId="77777777" w:rsidR="00E77B3F" w:rsidRPr="00E77B3F" w:rsidRDefault="00E77B3F" w:rsidP="00E77B3F">
            <w:r w:rsidRPr="008660FC">
              <w:t>000</w:t>
            </w:r>
          </w:p>
        </w:tc>
        <w:tc>
          <w:tcPr>
            <w:tcW w:w="2045" w:type="dxa"/>
          </w:tcPr>
          <w:p w14:paraId="590A0327" w14:textId="77777777" w:rsidR="00E77B3F" w:rsidRPr="00E77B3F" w:rsidRDefault="00E77B3F" w:rsidP="00E77B3F">
            <w:r w:rsidRPr="008660FC">
              <w:t>000</w:t>
            </w:r>
          </w:p>
        </w:tc>
        <w:tc>
          <w:tcPr>
            <w:tcW w:w="2045" w:type="dxa"/>
          </w:tcPr>
          <w:p w14:paraId="7027C7E1" w14:textId="77777777" w:rsidR="00E77B3F" w:rsidRPr="00E77B3F" w:rsidRDefault="00E77B3F" w:rsidP="00E77B3F">
            <w:r w:rsidRPr="008660FC">
              <w:t>000</w:t>
            </w:r>
          </w:p>
        </w:tc>
      </w:tr>
      <w:tr w:rsidR="00E77B3F" w:rsidRPr="00A8626A" w14:paraId="09B669A2" w14:textId="77777777" w:rsidTr="0012075A">
        <w:trPr>
          <w:cnfStyle w:val="000000100000" w:firstRow="0" w:lastRow="0" w:firstColumn="0" w:lastColumn="0" w:oddVBand="0" w:evenVBand="0" w:oddHBand="1" w:evenHBand="0" w:firstRowFirstColumn="0" w:firstRowLastColumn="0" w:lastRowFirstColumn="0" w:lastRowLastColumn="0"/>
          <w:trHeight w:val="377"/>
        </w:trPr>
        <w:tc>
          <w:tcPr>
            <w:tcW w:w="2044" w:type="dxa"/>
          </w:tcPr>
          <w:p w14:paraId="50D5A529" w14:textId="77777777" w:rsidR="00E77B3F" w:rsidRPr="00E77B3F" w:rsidRDefault="00E77B3F" w:rsidP="00E77B3F">
            <w:r w:rsidRPr="008660FC">
              <w:t>000</w:t>
            </w:r>
          </w:p>
        </w:tc>
        <w:tc>
          <w:tcPr>
            <w:tcW w:w="2045" w:type="dxa"/>
          </w:tcPr>
          <w:p w14:paraId="2F2DE578" w14:textId="77777777" w:rsidR="00E77B3F" w:rsidRPr="00E77B3F" w:rsidRDefault="00E77B3F" w:rsidP="00E77B3F">
            <w:r w:rsidRPr="008660FC">
              <w:t>000</w:t>
            </w:r>
          </w:p>
        </w:tc>
        <w:tc>
          <w:tcPr>
            <w:tcW w:w="2045" w:type="dxa"/>
          </w:tcPr>
          <w:p w14:paraId="0EC902B1" w14:textId="77777777" w:rsidR="00E77B3F" w:rsidRPr="00E77B3F" w:rsidRDefault="00E77B3F" w:rsidP="00E77B3F">
            <w:r w:rsidRPr="008660FC">
              <w:t>000</w:t>
            </w:r>
          </w:p>
        </w:tc>
        <w:tc>
          <w:tcPr>
            <w:tcW w:w="2045" w:type="dxa"/>
          </w:tcPr>
          <w:p w14:paraId="5078E876" w14:textId="77777777" w:rsidR="00E77B3F" w:rsidRPr="00E77B3F" w:rsidRDefault="00E77B3F" w:rsidP="00E77B3F">
            <w:r w:rsidRPr="008660FC">
              <w:t>000</w:t>
            </w:r>
          </w:p>
        </w:tc>
        <w:tc>
          <w:tcPr>
            <w:tcW w:w="2045" w:type="dxa"/>
          </w:tcPr>
          <w:p w14:paraId="497ADE7E" w14:textId="77777777" w:rsidR="00E77B3F" w:rsidRPr="00E77B3F" w:rsidRDefault="00E77B3F" w:rsidP="00E77B3F">
            <w:r w:rsidRPr="008660FC">
              <w:t>000</w:t>
            </w:r>
          </w:p>
        </w:tc>
      </w:tr>
    </w:tbl>
    <w:p w14:paraId="35FF27DF" w14:textId="77777777" w:rsidR="00CD222B" w:rsidRPr="00843055" w:rsidRDefault="00A41A85" w:rsidP="00CD222B">
      <w:pPr>
        <w:pStyle w:val="Caption"/>
      </w:pPr>
      <w:r>
        <w:t xml:space="preserve">Figure </w:t>
      </w:r>
      <w:r w:rsidR="0066702D">
        <w:fldChar w:fldCharType="begin"/>
      </w:r>
      <w:r w:rsidR="0066702D">
        <w:instrText xml:space="preserve"> SEQ Figure \* ARABIC </w:instrText>
      </w:r>
      <w:r w:rsidR="0066702D">
        <w:fldChar w:fldCharType="separate"/>
      </w:r>
      <w:r w:rsidR="00497911">
        <w:rPr>
          <w:noProof/>
        </w:rPr>
        <w:t>1</w:t>
      </w:r>
      <w:r w:rsidR="0066702D">
        <w:rPr>
          <w:noProof/>
        </w:rPr>
        <w:fldChar w:fldCharType="end"/>
      </w:r>
      <w:r>
        <w:t>: Table 1</w:t>
      </w:r>
    </w:p>
    <w:p w14:paraId="18A95C72" w14:textId="77777777" w:rsidR="009563F7" w:rsidRDefault="009563F7" w:rsidP="00436098"/>
    <w:tbl>
      <w:tblPr>
        <w:tblStyle w:val="PlainTable1"/>
        <w:tblW w:w="0" w:type="auto"/>
        <w:tblLook w:val="04A0" w:firstRow="1" w:lastRow="0" w:firstColumn="1" w:lastColumn="0" w:noHBand="0" w:noVBand="1"/>
      </w:tblPr>
      <w:tblGrid>
        <w:gridCol w:w="2045"/>
        <w:gridCol w:w="2045"/>
        <w:gridCol w:w="2045"/>
        <w:gridCol w:w="2045"/>
      </w:tblGrid>
      <w:tr w:rsidR="00CD222B" w:rsidRPr="00C806AD" w14:paraId="4115C8ED" w14:textId="77777777" w:rsidTr="00CD222B">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344C515D" w14:textId="77777777" w:rsidR="00CD222B" w:rsidRPr="00C806AD" w:rsidRDefault="00CD222B" w:rsidP="00392CDF">
            <w:r w:rsidRPr="00C806AD">
              <w:t>Name</w:t>
            </w:r>
          </w:p>
        </w:tc>
        <w:tc>
          <w:tcPr>
            <w:tcW w:w="2045" w:type="dxa"/>
          </w:tcPr>
          <w:p w14:paraId="6EDA2F5B"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c>
          <w:tcPr>
            <w:tcW w:w="2045" w:type="dxa"/>
          </w:tcPr>
          <w:p w14:paraId="43579657"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c>
          <w:tcPr>
            <w:tcW w:w="2045" w:type="dxa"/>
          </w:tcPr>
          <w:p w14:paraId="122F712F"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r>
      <w:tr w:rsidR="00CD222B" w:rsidRPr="00C806AD" w14:paraId="3D6CA099" w14:textId="77777777" w:rsidTr="00CD222B">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7BCA166B" w14:textId="77777777" w:rsidR="00CD222B" w:rsidRPr="00C806AD" w:rsidRDefault="00CD222B" w:rsidP="00392CDF">
            <w:r w:rsidRPr="00C806AD">
              <w:t>000</w:t>
            </w:r>
          </w:p>
        </w:tc>
        <w:tc>
          <w:tcPr>
            <w:tcW w:w="2045" w:type="dxa"/>
          </w:tcPr>
          <w:p w14:paraId="12CAFD69"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0686669"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02D85A4"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r>
      <w:tr w:rsidR="00CD222B" w:rsidRPr="00C806AD" w14:paraId="1F9CCD4D" w14:textId="77777777" w:rsidTr="00CD222B">
        <w:trPr>
          <w:trHeight w:val="304"/>
        </w:trPr>
        <w:tc>
          <w:tcPr>
            <w:cnfStyle w:val="001000000000" w:firstRow="0" w:lastRow="0" w:firstColumn="1" w:lastColumn="0" w:oddVBand="0" w:evenVBand="0" w:oddHBand="0" w:evenHBand="0" w:firstRowFirstColumn="0" w:firstRowLastColumn="0" w:lastRowFirstColumn="0" w:lastRowLastColumn="0"/>
            <w:tcW w:w="2045" w:type="dxa"/>
          </w:tcPr>
          <w:p w14:paraId="0B59D405" w14:textId="77777777" w:rsidR="00CD222B" w:rsidRPr="00C806AD" w:rsidRDefault="00CD222B" w:rsidP="00392CDF">
            <w:r w:rsidRPr="00C806AD">
              <w:t>000</w:t>
            </w:r>
          </w:p>
        </w:tc>
        <w:tc>
          <w:tcPr>
            <w:tcW w:w="2045" w:type="dxa"/>
          </w:tcPr>
          <w:p w14:paraId="10276D68"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c>
          <w:tcPr>
            <w:tcW w:w="2045" w:type="dxa"/>
          </w:tcPr>
          <w:p w14:paraId="539CDAFD"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c>
          <w:tcPr>
            <w:tcW w:w="2045" w:type="dxa"/>
          </w:tcPr>
          <w:p w14:paraId="4389FC31"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r>
      <w:tr w:rsidR="00CD222B" w:rsidRPr="00C806AD" w14:paraId="61B09547" w14:textId="77777777" w:rsidTr="00CD222B">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5D7CD338" w14:textId="77777777" w:rsidR="00CD222B" w:rsidRPr="00C806AD" w:rsidRDefault="00CD222B" w:rsidP="00392CDF">
            <w:r w:rsidRPr="00C806AD">
              <w:t>000</w:t>
            </w:r>
          </w:p>
        </w:tc>
        <w:tc>
          <w:tcPr>
            <w:tcW w:w="2045" w:type="dxa"/>
          </w:tcPr>
          <w:p w14:paraId="18BFF9CA"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7DE8A2F"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4F67F1B5"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r>
    </w:tbl>
    <w:p w14:paraId="4E5BAD8B" w14:textId="77777777" w:rsidR="0012066D" w:rsidRDefault="0012066D" w:rsidP="0012066D">
      <w:pPr>
        <w:pStyle w:val="Caption"/>
      </w:pPr>
      <w:r>
        <w:t xml:space="preserve">Figure </w:t>
      </w:r>
      <w:r w:rsidR="0066702D">
        <w:fldChar w:fldCharType="begin"/>
      </w:r>
      <w:r w:rsidR="0066702D">
        <w:instrText xml:space="preserve"> SEQ Figure \* ARABIC </w:instrText>
      </w:r>
      <w:r w:rsidR="0066702D">
        <w:fldChar w:fldCharType="separate"/>
      </w:r>
      <w:r w:rsidR="00497911">
        <w:rPr>
          <w:noProof/>
        </w:rPr>
        <w:t>2</w:t>
      </w:r>
      <w:r w:rsidR="0066702D">
        <w:rPr>
          <w:noProof/>
        </w:rPr>
        <w:fldChar w:fldCharType="end"/>
      </w:r>
      <w:r>
        <w:t>: Table 2</w:t>
      </w:r>
    </w:p>
    <w:p w14:paraId="2E1D84CA" w14:textId="77777777" w:rsidR="0012066D" w:rsidRPr="00436098" w:rsidRDefault="0012066D" w:rsidP="00436098"/>
    <w:bookmarkStart w:id="2" w:name="_Toc81246690"/>
    <w:p w14:paraId="3D7C0450" w14:textId="77777777" w:rsidR="003C5A5F" w:rsidRDefault="001072EB" w:rsidP="003C5A5F">
      <w:pPr>
        <w:pStyle w:val="Heading1"/>
      </w:pPr>
      <w:r>
        <w:rPr>
          <w:noProof/>
        </w:rPr>
        <mc:AlternateContent>
          <mc:Choice Requires="wpg">
            <w:drawing>
              <wp:anchor distT="0" distB="0" distL="114300" distR="114300" simplePos="0" relativeHeight="251687936" behindDoc="1" locked="0" layoutInCell="1" allowOverlap="1" wp14:anchorId="40C80761" wp14:editId="54CFF26C">
                <wp:simplePos x="0" y="0"/>
                <wp:positionH relativeFrom="margin">
                  <wp:posOffset>3435350</wp:posOffset>
                </wp:positionH>
                <wp:positionV relativeFrom="paragraph">
                  <wp:posOffset>184785</wp:posOffset>
                </wp:positionV>
                <wp:extent cx="2996565" cy="1776095"/>
                <wp:effectExtent l="0" t="0" r="0" b="0"/>
                <wp:wrapSquare wrapText="bothSides"/>
                <wp:docPr id="62" name="Group 62"/>
                <wp:cNvGraphicFramePr/>
                <a:graphic xmlns:a="http://schemas.openxmlformats.org/drawingml/2006/main">
                  <a:graphicData uri="http://schemas.microsoft.com/office/word/2010/wordprocessingGroup">
                    <wpg:wgp>
                      <wpg:cNvGrpSpPr/>
                      <wpg:grpSpPr>
                        <a:xfrm>
                          <a:off x="0" y="0"/>
                          <a:ext cx="2996565" cy="1776095"/>
                          <a:chOff x="-65338" y="0"/>
                          <a:chExt cx="2932901" cy="1394999"/>
                        </a:xfrm>
                      </wpg:grpSpPr>
                      <wps:wsp>
                        <wps:cNvPr id="60" name="Text Box 60"/>
                        <wps:cNvSpPr txBox="1"/>
                        <wps:spPr>
                          <a:xfrm>
                            <a:off x="-65338" y="0"/>
                            <a:ext cx="580292" cy="545124"/>
                          </a:xfrm>
                          <a:prstGeom prst="rect">
                            <a:avLst/>
                          </a:prstGeom>
                          <a:noFill/>
                          <a:ln w="6350">
                            <a:noFill/>
                          </a:ln>
                        </wps:spPr>
                        <wps:txbx>
                          <w:txbxContent>
                            <w:p w14:paraId="6FB3C7F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0C65D0" w14:textId="77777777" w:rsidR="00205953" w:rsidRDefault="00205953" w:rsidP="00C222DD"/>
                            <w:p w14:paraId="79AAD7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0F6672" w14:textId="77777777" w:rsidR="00205953" w:rsidRDefault="00205953" w:rsidP="00C222DD"/>
                            <w:p w14:paraId="2BD9FAD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797C6C" w14:textId="77777777" w:rsidR="00205953" w:rsidRDefault="00205953" w:rsidP="00C222DD"/>
                            <w:p w14:paraId="23A725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E52EF61" w14:textId="77777777" w:rsidR="00205953" w:rsidRDefault="00205953" w:rsidP="00C222DD"/>
                            <w:p w14:paraId="2EB64B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28CC92D" w14:textId="77777777" w:rsidR="00205953" w:rsidRDefault="00205953" w:rsidP="00C222DD"/>
                            <w:p w14:paraId="0E0E8E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836532" w14:textId="77777777" w:rsidR="00205953" w:rsidRDefault="00205953" w:rsidP="00C222DD"/>
                            <w:p w14:paraId="4ECE28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F0633" w14:textId="77777777" w:rsidR="00205953" w:rsidRDefault="00205953" w:rsidP="00C222DD"/>
                            <w:p w14:paraId="339DBD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740698" w14:textId="77777777" w:rsidR="00205953" w:rsidRDefault="00205953" w:rsidP="00C222DD"/>
                            <w:p w14:paraId="0F2DC3F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3D742" w14:textId="77777777" w:rsidR="00205953" w:rsidRDefault="00205953" w:rsidP="00C222DD"/>
                            <w:p w14:paraId="1925FA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14A0E2" w14:textId="77777777" w:rsidR="00205953" w:rsidRDefault="00205953" w:rsidP="00C222DD"/>
                            <w:p w14:paraId="6F6CE0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6FBBD" w14:textId="77777777" w:rsidR="00205953" w:rsidRDefault="00205953" w:rsidP="00C222DD"/>
                            <w:p w14:paraId="3E545A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0D91C2" w14:textId="77777777" w:rsidR="00205953" w:rsidRDefault="00205953" w:rsidP="00C222DD"/>
                            <w:p w14:paraId="349D9E9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D8C10C" w14:textId="77777777" w:rsidR="00205953" w:rsidRDefault="00205953" w:rsidP="00C222DD"/>
                            <w:p w14:paraId="1F72AED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A97061" w14:textId="77777777" w:rsidR="00205953" w:rsidRDefault="00205953" w:rsidP="00C222DD"/>
                            <w:p w14:paraId="3848F4A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DEAC71" w14:textId="77777777" w:rsidR="00205953" w:rsidRDefault="00205953" w:rsidP="00C222DD"/>
                            <w:p w14:paraId="368A5BF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F708AA" w14:textId="77777777" w:rsidR="00205953" w:rsidRDefault="00205953" w:rsidP="00C222DD"/>
                            <w:p w14:paraId="44145E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F3294" w14:textId="77777777" w:rsidR="00205953" w:rsidRDefault="00205953" w:rsidP="00C222DD"/>
                            <w:p w14:paraId="30F4465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3C1529" w14:textId="77777777" w:rsidR="00205953" w:rsidRDefault="00205953" w:rsidP="00C222DD"/>
                            <w:p w14:paraId="6A0482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A0713CB" w14:textId="77777777" w:rsidR="00205953" w:rsidRDefault="00205953" w:rsidP="00C222DD"/>
                            <w:p w14:paraId="0C8F347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DC1A95" w14:textId="77777777" w:rsidR="00205953" w:rsidRDefault="00205953" w:rsidP="00C222DD"/>
                            <w:p w14:paraId="52F4BB2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BD2FF9" w14:textId="77777777" w:rsidR="00205953" w:rsidRDefault="00205953" w:rsidP="00C222DD"/>
                            <w:p w14:paraId="21E624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18A8D5" w14:textId="77777777" w:rsidR="00205953" w:rsidRDefault="00205953" w:rsidP="00C222DD"/>
                            <w:p w14:paraId="6E11B38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820BB60" w14:textId="77777777" w:rsidR="00205953" w:rsidRDefault="00205953" w:rsidP="00C222DD"/>
                            <w:p w14:paraId="5AC125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C56804" w14:textId="77777777" w:rsidR="00205953" w:rsidRDefault="00205953" w:rsidP="00C222DD"/>
                            <w:p w14:paraId="36343B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E4BD25" w14:textId="77777777" w:rsidR="00205953" w:rsidRDefault="00205953" w:rsidP="00C222DD"/>
                            <w:p w14:paraId="3E38F51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1FDD49" w14:textId="77777777" w:rsidR="00205953" w:rsidRDefault="00205953" w:rsidP="00C222DD"/>
                            <w:p w14:paraId="2378F0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A17EE0" w14:textId="77777777" w:rsidR="00205953" w:rsidRDefault="00205953" w:rsidP="00C222DD"/>
                            <w:p w14:paraId="5B8D43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633D2C" w14:textId="77777777" w:rsidR="00205953" w:rsidRDefault="00205953" w:rsidP="00C222DD"/>
                            <w:p w14:paraId="5B2E99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BA050B" w14:textId="77777777" w:rsidR="00205953" w:rsidRDefault="00205953" w:rsidP="00C222DD"/>
                            <w:p w14:paraId="6C6033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B18577" w14:textId="77777777" w:rsidR="00205953" w:rsidRDefault="00205953" w:rsidP="00C222DD"/>
                            <w:p w14:paraId="5259EF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3DA12E" w14:textId="77777777" w:rsidR="00205953" w:rsidRDefault="00205953" w:rsidP="00C222DD"/>
                            <w:p w14:paraId="5A5D3D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0D1E88" w14:textId="77777777" w:rsidR="00205953" w:rsidRDefault="00205953" w:rsidP="00C222DD"/>
                            <w:p w14:paraId="005928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CB29F" w14:textId="77777777" w:rsidR="00205953" w:rsidRDefault="00205953" w:rsidP="00C222DD"/>
                            <w:p w14:paraId="05DD87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A07C92" w14:textId="77777777" w:rsidR="00205953" w:rsidRDefault="00205953" w:rsidP="00C222DD"/>
                            <w:p w14:paraId="0DD7B4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3F7DF" w14:textId="77777777" w:rsidR="00205953" w:rsidRDefault="00205953" w:rsidP="00C222DD"/>
                            <w:p w14:paraId="29E8FDF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644319" w14:textId="77777777" w:rsidR="00205953" w:rsidRDefault="00205953" w:rsidP="00C222DD"/>
                            <w:p w14:paraId="236F09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D6B5C9" w14:textId="77777777" w:rsidR="00205953" w:rsidRDefault="00205953" w:rsidP="00C222DD"/>
                            <w:p w14:paraId="4908DD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246150" w14:textId="77777777" w:rsidR="00205953" w:rsidRDefault="00205953" w:rsidP="00C222DD"/>
                            <w:p w14:paraId="32B620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066125" w14:textId="77777777" w:rsidR="00205953" w:rsidRDefault="00205953" w:rsidP="00C222DD"/>
                            <w:p w14:paraId="5FC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023CC1" w14:textId="77777777" w:rsidR="00205953" w:rsidRDefault="00205953" w:rsidP="00C222DD"/>
                            <w:p w14:paraId="3AE19E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8359F8" w14:textId="77777777" w:rsidR="00205953" w:rsidRDefault="00205953" w:rsidP="00C222DD"/>
                            <w:p w14:paraId="561F89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766FA" w14:textId="77777777" w:rsidR="00205953" w:rsidRDefault="00205953" w:rsidP="00C222DD"/>
                            <w:p w14:paraId="5266328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5AD373E" w14:textId="77777777" w:rsidR="00205953" w:rsidRDefault="00205953" w:rsidP="00C222DD"/>
                            <w:p w14:paraId="512D02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D79579" w14:textId="77777777" w:rsidR="00205953" w:rsidRDefault="00205953" w:rsidP="00C222DD"/>
                            <w:p w14:paraId="578E11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03BC393" w14:textId="77777777" w:rsidR="00205953" w:rsidRDefault="00205953" w:rsidP="00C222DD"/>
                            <w:p w14:paraId="0FCA7BC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FB3C90" w14:textId="77777777" w:rsidR="00205953" w:rsidRDefault="00205953" w:rsidP="00C222DD"/>
                            <w:p w14:paraId="724F3C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C3A066" w14:textId="77777777" w:rsidR="00205953" w:rsidRDefault="00205953" w:rsidP="00C222DD"/>
                            <w:p w14:paraId="3FED4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1D9201" w14:textId="77777777" w:rsidR="00205953" w:rsidRDefault="00205953" w:rsidP="00C222DD"/>
                            <w:p w14:paraId="4276E2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DBC31A" w14:textId="77777777" w:rsidR="00205953" w:rsidRDefault="00205953" w:rsidP="00C222DD"/>
                            <w:p w14:paraId="3AD8B9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570327" w14:textId="77777777" w:rsidR="00205953" w:rsidRDefault="00205953" w:rsidP="00C222DD"/>
                            <w:p w14:paraId="5020AD9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B012BC" w14:textId="77777777" w:rsidR="00205953" w:rsidRDefault="00205953" w:rsidP="00C222DD"/>
                            <w:p w14:paraId="4DCB75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660E6E" w14:textId="77777777" w:rsidR="00205953" w:rsidRDefault="00205953" w:rsidP="00C222DD"/>
                            <w:p w14:paraId="13444E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7BDC19" w14:textId="77777777" w:rsidR="00205953" w:rsidRDefault="00205953" w:rsidP="00C222DD"/>
                            <w:p w14:paraId="30B790E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3F0EB8" w14:textId="77777777" w:rsidR="00205953" w:rsidRDefault="00205953" w:rsidP="00C222DD"/>
                            <w:p w14:paraId="472454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7D154A7" w14:textId="77777777" w:rsidR="00205953" w:rsidRDefault="00205953" w:rsidP="00C222DD"/>
                            <w:p w14:paraId="14A962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312485" w14:textId="77777777" w:rsidR="00205953" w:rsidRDefault="00205953" w:rsidP="00C222DD"/>
                            <w:p w14:paraId="1552DC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CEFC77" w14:textId="77777777" w:rsidR="00205953" w:rsidRDefault="00205953" w:rsidP="00C222DD"/>
                            <w:p w14:paraId="6DB81C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2A27FA" w14:textId="77777777" w:rsidR="00205953" w:rsidRDefault="00205953" w:rsidP="00C222DD"/>
                            <w:p w14:paraId="2B4C74C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285FF7" w14:textId="77777777" w:rsidR="00205953" w:rsidRDefault="00205953" w:rsidP="00C222DD"/>
                            <w:p w14:paraId="3AF65B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25DB40" w14:textId="77777777" w:rsidR="00205953" w:rsidRDefault="00205953" w:rsidP="00C222DD"/>
                            <w:p w14:paraId="7F58D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188113" w14:textId="77777777" w:rsidR="00205953" w:rsidRDefault="00205953" w:rsidP="00C222DD"/>
                            <w:p w14:paraId="3A1C5D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431415" w14:textId="77777777" w:rsidR="00205953" w:rsidRDefault="00205953" w:rsidP="00C222DD"/>
                            <w:p w14:paraId="41666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8132F1" w14:textId="77777777" w:rsidR="00205953" w:rsidRDefault="00205953" w:rsidP="00C222DD"/>
                            <w:p w14:paraId="6A8C00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F0644B" w14:textId="77777777" w:rsidR="00205953" w:rsidRDefault="00205953" w:rsidP="00C222DD"/>
                            <w:p w14:paraId="7C445AD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5D38BA" w14:textId="77777777" w:rsidR="00205953" w:rsidRDefault="00205953" w:rsidP="00C222DD"/>
                            <w:p w14:paraId="44561CF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6A166E7" w14:textId="77777777" w:rsidR="00205953" w:rsidRDefault="00205953" w:rsidP="00C222DD"/>
                            <w:p w14:paraId="68F570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E8D9E1" w14:textId="77777777" w:rsidR="00205953" w:rsidRDefault="00205953" w:rsidP="00C222DD"/>
                            <w:p w14:paraId="41FB53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B56ECD" w14:textId="77777777" w:rsidR="00205953" w:rsidRDefault="00205953" w:rsidP="00C222DD"/>
                            <w:p w14:paraId="0868A3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4D082E" w14:textId="77777777" w:rsidR="00205953" w:rsidRDefault="00205953" w:rsidP="00C222DD"/>
                            <w:p w14:paraId="733F8C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F72E28" w14:textId="77777777" w:rsidR="00205953" w:rsidRDefault="00205953" w:rsidP="00C222DD"/>
                            <w:p w14:paraId="10B2A4D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6AFD63" w14:textId="77777777" w:rsidR="00205953" w:rsidRDefault="00205953" w:rsidP="00C222DD"/>
                            <w:p w14:paraId="13878FA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9F3849" w14:textId="77777777" w:rsidR="00205953" w:rsidRDefault="00205953" w:rsidP="00C222DD"/>
                            <w:p w14:paraId="413F25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9FEEE3" w14:textId="77777777" w:rsidR="00205953" w:rsidRDefault="00205953" w:rsidP="00C222DD"/>
                            <w:p w14:paraId="489C4DD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63D122" w14:textId="77777777" w:rsidR="00205953" w:rsidRDefault="00205953" w:rsidP="00C222DD"/>
                            <w:p w14:paraId="235AC18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BBEDFAF" w14:textId="77777777" w:rsidR="00205953" w:rsidRDefault="00205953" w:rsidP="00C222DD"/>
                            <w:p w14:paraId="14982A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A8CF57" w14:textId="77777777" w:rsidR="00205953" w:rsidRDefault="00205953" w:rsidP="00C222DD"/>
                            <w:p w14:paraId="6326F6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C97C4E" w14:textId="77777777" w:rsidR="00205953" w:rsidRDefault="00205953" w:rsidP="00C222DD"/>
                            <w:p w14:paraId="14B2B71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5F53F" w14:textId="77777777" w:rsidR="00205953" w:rsidRDefault="00205953" w:rsidP="00C222DD"/>
                            <w:p w14:paraId="763E45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DF1DB7E" w14:textId="77777777" w:rsidR="00205953" w:rsidRDefault="00205953" w:rsidP="00C222DD"/>
                            <w:p w14:paraId="527E57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FA476" w14:textId="77777777" w:rsidR="00205953" w:rsidRDefault="00205953" w:rsidP="00C222DD"/>
                            <w:p w14:paraId="2B85305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9C3B8B" w14:textId="77777777" w:rsidR="00205953" w:rsidRDefault="00205953" w:rsidP="00C222DD"/>
                            <w:p w14:paraId="17A51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7D4843" w14:textId="77777777" w:rsidR="00205953" w:rsidRDefault="00205953" w:rsidP="00C222DD"/>
                            <w:p w14:paraId="6849FC2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5AEE0E" w14:textId="77777777" w:rsidR="00205953" w:rsidRDefault="00205953" w:rsidP="00C222DD"/>
                            <w:p w14:paraId="306B8E6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9425D2F" w14:textId="77777777" w:rsidR="00205953" w:rsidRDefault="00205953" w:rsidP="00C222DD"/>
                            <w:p w14:paraId="71FD99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8E97F81" w14:textId="77777777" w:rsidR="00205953" w:rsidRDefault="00205953" w:rsidP="00C222DD"/>
                            <w:p w14:paraId="20CD47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E4E88DF" w14:textId="77777777" w:rsidR="00205953" w:rsidRDefault="00205953" w:rsidP="00C222DD"/>
                            <w:p w14:paraId="25E5D1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9FB9D4" w14:textId="77777777" w:rsidR="00205953" w:rsidRDefault="00205953" w:rsidP="00C222DD"/>
                            <w:p w14:paraId="16A8F0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2138D9" w14:textId="77777777" w:rsidR="00205953" w:rsidRDefault="00205953" w:rsidP="00C222DD"/>
                            <w:p w14:paraId="178EBE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364851" w14:textId="77777777" w:rsidR="00205953" w:rsidRDefault="00205953" w:rsidP="00C222DD"/>
                            <w:p w14:paraId="6F8138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56B2A8" w14:textId="77777777" w:rsidR="00205953" w:rsidRDefault="00205953" w:rsidP="00C222DD"/>
                            <w:p w14:paraId="5810A9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A391A" w14:textId="77777777" w:rsidR="00205953" w:rsidRDefault="00205953" w:rsidP="00C222DD"/>
                            <w:p w14:paraId="447D59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DDD47E" w14:textId="77777777" w:rsidR="00205953" w:rsidRDefault="00205953" w:rsidP="00C222DD"/>
                            <w:p w14:paraId="342DAA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6EC606F" w14:textId="77777777" w:rsidR="00205953" w:rsidRDefault="00205953" w:rsidP="00C222DD"/>
                            <w:p w14:paraId="453C6F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A82A815" w14:textId="77777777" w:rsidR="00205953" w:rsidRDefault="00205953" w:rsidP="00C222DD"/>
                            <w:p w14:paraId="4176FC1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B16BED" w14:textId="77777777" w:rsidR="00205953" w:rsidRDefault="00205953" w:rsidP="00C222DD"/>
                            <w:p w14:paraId="0D8622B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EE821F" w14:textId="77777777" w:rsidR="00205953" w:rsidRDefault="00205953" w:rsidP="00C222DD"/>
                            <w:p w14:paraId="7202CF9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0E24564" w14:textId="77777777" w:rsidR="00205953" w:rsidRDefault="00205953" w:rsidP="00C222DD"/>
                            <w:p w14:paraId="338D0B6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C6FC6" w14:textId="77777777" w:rsidR="00205953" w:rsidRDefault="00205953" w:rsidP="00C222DD"/>
                            <w:p w14:paraId="2358DF9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866379" w14:textId="77777777" w:rsidR="00205953" w:rsidRDefault="00205953" w:rsidP="00C222DD"/>
                            <w:p w14:paraId="75A2D49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2C2E1E7" w14:textId="77777777" w:rsidR="00205953" w:rsidRDefault="00205953" w:rsidP="00C222DD"/>
                            <w:p w14:paraId="09611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0FF7BE" w14:textId="77777777" w:rsidR="00205953" w:rsidRDefault="00205953" w:rsidP="00C222DD"/>
                            <w:p w14:paraId="18A012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EFA535" w14:textId="77777777" w:rsidR="00205953" w:rsidRDefault="00205953" w:rsidP="00C222DD"/>
                            <w:p w14:paraId="37A1B24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12755" w14:textId="77777777" w:rsidR="00205953" w:rsidRDefault="00205953" w:rsidP="00C222DD"/>
                            <w:p w14:paraId="4B8EC40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039D82" w14:textId="77777777" w:rsidR="00205953" w:rsidRDefault="00205953" w:rsidP="00C222DD"/>
                            <w:p w14:paraId="08BE50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8347A7C" w14:textId="77777777" w:rsidR="00205953" w:rsidRDefault="00205953" w:rsidP="00C222DD"/>
                            <w:p w14:paraId="604B925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E3A8673" w14:textId="77777777" w:rsidR="00205953" w:rsidRDefault="00205953" w:rsidP="00C222DD"/>
                            <w:p w14:paraId="3644B8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53CA1F" w14:textId="77777777" w:rsidR="00205953" w:rsidRDefault="00205953" w:rsidP="00C222DD"/>
                            <w:p w14:paraId="7A7DAC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5DEE42" w14:textId="77777777" w:rsidR="00205953" w:rsidRDefault="00205953" w:rsidP="00C222DD"/>
                            <w:p w14:paraId="288A2E9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2973A6" w14:textId="77777777" w:rsidR="00205953" w:rsidRDefault="00205953" w:rsidP="00C222DD"/>
                            <w:p w14:paraId="494694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C0987D" w14:textId="77777777" w:rsidR="00205953" w:rsidRDefault="00205953" w:rsidP="00C222DD"/>
                            <w:p w14:paraId="7EA6CF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0731E0A" w14:textId="77777777" w:rsidR="00205953" w:rsidRDefault="00205953" w:rsidP="00C222DD"/>
                            <w:p w14:paraId="3B545CD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7AA3EF" w14:textId="77777777" w:rsidR="00205953" w:rsidRDefault="00205953" w:rsidP="00C222DD"/>
                            <w:p w14:paraId="31EFDD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FED072" w14:textId="77777777" w:rsidR="00205953" w:rsidRDefault="00205953" w:rsidP="00C222DD"/>
                            <w:p w14:paraId="1F8F982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CC0759" w14:textId="77777777" w:rsidR="00205953" w:rsidRDefault="00205953" w:rsidP="00C222DD"/>
                            <w:p w14:paraId="4842C79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08330" w14:textId="77777777" w:rsidR="00205953" w:rsidRDefault="00205953" w:rsidP="00C222DD"/>
                            <w:p w14:paraId="59E5A84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75451E" w14:textId="77777777" w:rsidR="00205953" w:rsidRDefault="00205953" w:rsidP="00C222DD"/>
                            <w:p w14:paraId="5FE978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CEEF36" w14:textId="77777777" w:rsidR="00205953" w:rsidRDefault="00205953" w:rsidP="00C222DD"/>
                            <w:p w14:paraId="0FBBA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D563D40" w14:textId="77777777" w:rsidR="00205953" w:rsidRDefault="00205953" w:rsidP="00C222DD"/>
                            <w:p w14:paraId="60789D8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407015" w14:textId="77777777" w:rsidR="00205953" w:rsidRDefault="00205953" w:rsidP="00C222DD"/>
                            <w:p w14:paraId="59188A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959F61" w14:textId="77777777" w:rsidR="00205953" w:rsidRDefault="00205953" w:rsidP="00C222DD"/>
                            <w:p w14:paraId="10100F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2D85FE" w14:textId="77777777" w:rsidR="00205953" w:rsidRDefault="00205953" w:rsidP="00C222DD"/>
                            <w:p w14:paraId="147A4B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B2FCC2" w14:textId="77777777" w:rsidR="00205953" w:rsidRDefault="00205953" w:rsidP="00C222DD"/>
                            <w:p w14:paraId="17975F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3AF7C7" w14:textId="77777777" w:rsidR="00205953" w:rsidRDefault="00205953" w:rsidP="00C222DD"/>
                            <w:p w14:paraId="624051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857A45" w14:textId="77777777" w:rsidR="00205953" w:rsidRDefault="00205953" w:rsidP="00C222DD"/>
                            <w:p w14:paraId="13B0801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2D94DD" w14:textId="77777777" w:rsidR="00205953" w:rsidRDefault="00205953" w:rsidP="00C222DD"/>
                            <w:p w14:paraId="70B4E52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C92280" w14:textId="77777777" w:rsidR="00205953" w:rsidRDefault="00205953" w:rsidP="00C222DD"/>
                            <w:p w14:paraId="4D3D6E0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B2E11A" w14:textId="77777777" w:rsidR="00205953" w:rsidRDefault="00205953" w:rsidP="00C222DD"/>
                            <w:p w14:paraId="117285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69FEEE" w14:textId="77777777" w:rsidR="00205953" w:rsidRDefault="00205953" w:rsidP="00C222DD"/>
                            <w:p w14:paraId="0A65D6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DAA906" w14:textId="77777777" w:rsidR="00205953" w:rsidRDefault="00205953" w:rsidP="00C222DD"/>
                            <w:p w14:paraId="02934AB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A5E196" w14:textId="77777777" w:rsidR="00205953" w:rsidRDefault="00205953" w:rsidP="00C222DD"/>
                            <w:p w14:paraId="61CC1D8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965D79" w14:textId="77777777" w:rsidR="00205953" w:rsidRDefault="00205953" w:rsidP="00C222DD"/>
                            <w:p w14:paraId="198CCE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9CB07D2" w14:textId="77777777" w:rsidR="00205953" w:rsidRDefault="00205953" w:rsidP="00C222DD"/>
                            <w:p w14:paraId="0CF7D75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B0DB69F" w14:textId="77777777" w:rsidR="00205953" w:rsidRDefault="00205953" w:rsidP="00C222DD"/>
                            <w:p w14:paraId="7823AF3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0535A3" w14:textId="77777777" w:rsidR="00205953" w:rsidRDefault="00205953" w:rsidP="00C222DD"/>
                            <w:p w14:paraId="3EE756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E6A8A1" w14:textId="77777777" w:rsidR="00205953" w:rsidRDefault="00205953" w:rsidP="00C222DD"/>
                            <w:p w14:paraId="6AE00E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97CD3D" w14:textId="77777777" w:rsidR="00205953" w:rsidRDefault="00205953" w:rsidP="00C222DD"/>
                            <w:p w14:paraId="4AA9671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E5A816" w14:textId="77777777" w:rsidR="00205953" w:rsidRDefault="00205953" w:rsidP="00C222DD"/>
                            <w:p w14:paraId="086E4B0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42239E" w14:textId="77777777" w:rsidR="00205953" w:rsidRDefault="00205953" w:rsidP="00C222DD"/>
                            <w:p w14:paraId="265D1B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F3B7D6" w14:textId="77777777" w:rsidR="00205953" w:rsidRDefault="00205953" w:rsidP="00C222DD"/>
                            <w:p w14:paraId="0CE0868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94BCB6" w14:textId="77777777" w:rsidR="00205953" w:rsidRDefault="00205953" w:rsidP="00C222DD"/>
                            <w:p w14:paraId="11184E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801AE3" w14:textId="77777777" w:rsidR="00205953" w:rsidRDefault="00205953" w:rsidP="00C222DD"/>
                            <w:p w14:paraId="0994648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E1AF2B" w14:textId="77777777" w:rsidR="00205953" w:rsidRDefault="00205953" w:rsidP="00C222DD"/>
                            <w:p w14:paraId="1909BE7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DCBDC3" w14:textId="77777777" w:rsidR="00205953" w:rsidRDefault="00205953" w:rsidP="00C222DD"/>
                            <w:p w14:paraId="2068B6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22FD52" w14:textId="77777777" w:rsidR="00205953" w:rsidRDefault="00205953" w:rsidP="00C222DD"/>
                            <w:p w14:paraId="155D2C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7FF733" w14:textId="77777777" w:rsidR="00205953" w:rsidRDefault="00205953" w:rsidP="00C222DD"/>
                            <w:p w14:paraId="723B1FD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4068EB" w14:textId="77777777" w:rsidR="00205953" w:rsidRDefault="00205953" w:rsidP="00C222DD"/>
                            <w:p w14:paraId="7F05F10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FCD52A" w14:textId="77777777" w:rsidR="00205953" w:rsidRDefault="00205953" w:rsidP="00C222DD"/>
                            <w:p w14:paraId="7B8A7F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B4A4A23" w14:textId="77777777" w:rsidR="00205953" w:rsidRDefault="00205953" w:rsidP="00C222DD"/>
                            <w:p w14:paraId="3C0AE54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A8FFD" w14:textId="77777777" w:rsidR="00205953" w:rsidRDefault="00205953" w:rsidP="00C222DD"/>
                            <w:p w14:paraId="7542A3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8416CA" w14:textId="77777777" w:rsidR="00205953" w:rsidRDefault="00205953" w:rsidP="00C222DD"/>
                            <w:p w14:paraId="1E6B11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97F90A" w14:textId="77777777" w:rsidR="00205953" w:rsidRDefault="00205953" w:rsidP="00C222DD"/>
                            <w:p w14:paraId="3D39B4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4B6E4" w14:textId="77777777" w:rsidR="00205953" w:rsidRDefault="00205953" w:rsidP="00C222DD"/>
                            <w:p w14:paraId="3AA939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22500" w14:textId="77777777" w:rsidR="00205953" w:rsidRDefault="00205953" w:rsidP="00C222DD"/>
                            <w:p w14:paraId="32521B5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F7DC6" w14:textId="77777777" w:rsidR="00205953" w:rsidRDefault="00205953" w:rsidP="00C222DD"/>
                            <w:p w14:paraId="08B8CC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477093F" w14:textId="77777777" w:rsidR="00205953" w:rsidRDefault="00205953" w:rsidP="00C222DD"/>
                            <w:p w14:paraId="55AA89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616F5E" w14:textId="77777777" w:rsidR="00205953" w:rsidRDefault="00205953" w:rsidP="00C222DD"/>
                            <w:p w14:paraId="56FA25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7668CB" w14:textId="77777777" w:rsidR="00205953" w:rsidRDefault="00205953" w:rsidP="00C222DD"/>
                            <w:p w14:paraId="3A9F21D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E12240" w14:textId="77777777" w:rsidR="00205953" w:rsidRDefault="00205953" w:rsidP="00C222DD"/>
                            <w:p w14:paraId="28EBA4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044646" w14:textId="77777777" w:rsidR="00205953" w:rsidRDefault="00205953" w:rsidP="00C222DD"/>
                            <w:p w14:paraId="0608E5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6441B0" w14:textId="77777777" w:rsidR="00205953" w:rsidRDefault="00205953" w:rsidP="00C222DD"/>
                            <w:p w14:paraId="0738C5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FC5FD7" w14:textId="77777777" w:rsidR="00205953" w:rsidRDefault="00205953" w:rsidP="00C222DD"/>
                            <w:p w14:paraId="17F58D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3D86A6" w14:textId="77777777" w:rsidR="00205953" w:rsidRDefault="00205953" w:rsidP="00C222DD"/>
                            <w:p w14:paraId="4D6361E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B08FD8" w14:textId="77777777" w:rsidR="00205953" w:rsidRDefault="00205953" w:rsidP="00C222DD"/>
                            <w:p w14:paraId="288B4E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3C2BA6" w14:textId="77777777" w:rsidR="00205953" w:rsidRDefault="00205953" w:rsidP="00C222DD"/>
                            <w:p w14:paraId="366324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69ADD0" w14:textId="77777777" w:rsidR="00205953" w:rsidRDefault="00205953" w:rsidP="00C222DD"/>
                            <w:p w14:paraId="353DAE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5A39DC" w14:textId="77777777" w:rsidR="00205953" w:rsidRDefault="00205953" w:rsidP="00C222DD"/>
                            <w:p w14:paraId="126A7CB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3F89D8" w14:textId="77777777" w:rsidR="00205953" w:rsidRDefault="00205953" w:rsidP="00C222DD"/>
                            <w:p w14:paraId="1297E5A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513A3C" w14:textId="77777777" w:rsidR="00205953" w:rsidRDefault="00205953" w:rsidP="00C222DD"/>
                            <w:p w14:paraId="0F340D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F4E611" w14:textId="77777777" w:rsidR="00205953" w:rsidRDefault="00205953" w:rsidP="00C222DD"/>
                            <w:p w14:paraId="002B0C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8EE4B6" w14:textId="77777777" w:rsidR="00205953" w:rsidRDefault="00205953" w:rsidP="00C222DD"/>
                            <w:p w14:paraId="1AE8C4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B9F08D" w14:textId="77777777" w:rsidR="00205953" w:rsidRDefault="00205953" w:rsidP="00C222DD"/>
                            <w:p w14:paraId="6E4E42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4F0E86" w14:textId="77777777" w:rsidR="00205953" w:rsidRDefault="00205953" w:rsidP="00C222DD"/>
                            <w:p w14:paraId="32ECFC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A84170" w14:textId="77777777" w:rsidR="00205953" w:rsidRDefault="00205953" w:rsidP="00C222DD"/>
                            <w:p w14:paraId="79E345A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F4A51D" w14:textId="77777777" w:rsidR="00205953" w:rsidRDefault="00205953" w:rsidP="00C222DD"/>
                            <w:p w14:paraId="2A6F03E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F5A1DC" w14:textId="77777777" w:rsidR="00205953" w:rsidRDefault="00205953" w:rsidP="00C222DD"/>
                            <w:p w14:paraId="0D4F79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E85764" w14:textId="77777777" w:rsidR="00205953" w:rsidRDefault="00205953" w:rsidP="00C222DD"/>
                            <w:p w14:paraId="386D58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ADA10" w14:textId="77777777" w:rsidR="00205953" w:rsidRDefault="00205953" w:rsidP="00C222DD"/>
                            <w:p w14:paraId="138C8BF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E1D7F3" w14:textId="77777777" w:rsidR="00205953" w:rsidRDefault="00205953" w:rsidP="00C222DD"/>
                            <w:p w14:paraId="2026439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FCE308" w14:textId="77777777" w:rsidR="00205953" w:rsidRDefault="00205953" w:rsidP="00C222DD"/>
                            <w:p w14:paraId="5E9E93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48F8CED" w14:textId="77777777" w:rsidR="00205953" w:rsidRDefault="00205953" w:rsidP="00C222DD"/>
                            <w:p w14:paraId="121E078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12F4E6" w14:textId="77777777" w:rsidR="00205953" w:rsidRDefault="00205953" w:rsidP="00C222DD"/>
                            <w:p w14:paraId="6349D9E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3904D4" w14:textId="77777777" w:rsidR="00205953" w:rsidRDefault="00205953" w:rsidP="00C222DD"/>
                            <w:p w14:paraId="5D7AFC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2DF428" w14:textId="77777777" w:rsidR="00205953" w:rsidRDefault="00205953" w:rsidP="00C222DD"/>
                            <w:p w14:paraId="47FC88B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1664D8" w14:textId="77777777" w:rsidR="00205953" w:rsidRDefault="00205953" w:rsidP="00C222DD"/>
                            <w:p w14:paraId="7C2796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C292EA" w14:textId="77777777" w:rsidR="00205953" w:rsidRDefault="00205953" w:rsidP="00C222DD"/>
                            <w:p w14:paraId="648AE1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EDC63" w14:textId="77777777" w:rsidR="00205953" w:rsidRDefault="00205953" w:rsidP="00C222DD"/>
                            <w:p w14:paraId="6C89A0E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EE76B6" w14:textId="77777777" w:rsidR="00205953" w:rsidRDefault="00205953" w:rsidP="00C222DD"/>
                            <w:p w14:paraId="354D18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AB443A" w14:textId="77777777" w:rsidR="00205953" w:rsidRDefault="00205953" w:rsidP="00C222DD"/>
                            <w:p w14:paraId="6A654C9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394AA6" w14:textId="77777777" w:rsidR="00205953" w:rsidRDefault="00205953" w:rsidP="00C222DD"/>
                            <w:p w14:paraId="6FF1A8C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4E5D342" w14:textId="77777777" w:rsidR="00205953" w:rsidRDefault="00205953" w:rsidP="00C222DD"/>
                            <w:p w14:paraId="1FE65E8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3C50276" w14:textId="77777777" w:rsidR="00205953" w:rsidRDefault="00205953" w:rsidP="00C222DD"/>
                            <w:p w14:paraId="17FC432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A92AA6" w14:textId="77777777" w:rsidR="00205953" w:rsidRDefault="00205953" w:rsidP="00C222DD"/>
                            <w:p w14:paraId="4BD609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30D259" w14:textId="77777777" w:rsidR="00205953" w:rsidRDefault="00205953" w:rsidP="00C222DD"/>
                            <w:p w14:paraId="0502A3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E3415" w14:textId="77777777" w:rsidR="00205953" w:rsidRDefault="00205953" w:rsidP="00C222DD"/>
                            <w:p w14:paraId="4030F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5BF8AF" w14:textId="77777777" w:rsidR="00205953" w:rsidRDefault="00205953" w:rsidP="00C222DD"/>
                            <w:p w14:paraId="0D6023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350147" w14:textId="77777777" w:rsidR="00205953" w:rsidRDefault="00205953" w:rsidP="00C222DD"/>
                            <w:p w14:paraId="587ECF0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D8BE92" w14:textId="77777777" w:rsidR="00205953" w:rsidRDefault="00205953" w:rsidP="00C222DD"/>
                            <w:p w14:paraId="7D13B3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C78155" w14:textId="77777777" w:rsidR="00205953" w:rsidRDefault="00205953" w:rsidP="00C222DD"/>
                            <w:p w14:paraId="3BB994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8FB26D" w14:textId="77777777" w:rsidR="00205953" w:rsidRDefault="00205953" w:rsidP="00C222DD"/>
                            <w:p w14:paraId="78BCF3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E521B6" w14:textId="77777777" w:rsidR="00205953" w:rsidRDefault="00205953" w:rsidP="00C222DD"/>
                            <w:p w14:paraId="084AF9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4A723C" w14:textId="77777777" w:rsidR="00205953" w:rsidRDefault="00205953" w:rsidP="00C222DD"/>
                            <w:p w14:paraId="260D46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4E13DE" w14:textId="77777777" w:rsidR="00205953" w:rsidRDefault="00205953" w:rsidP="00C222DD"/>
                            <w:p w14:paraId="5C5D12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8B485A" w14:textId="77777777" w:rsidR="00205953" w:rsidRDefault="00205953" w:rsidP="00C222DD"/>
                            <w:p w14:paraId="6F63A2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3A12E" w14:textId="77777777" w:rsidR="00205953" w:rsidRDefault="00205953" w:rsidP="00C222DD"/>
                            <w:p w14:paraId="752B4A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DD07C6" w14:textId="77777777" w:rsidR="00205953" w:rsidRDefault="00205953" w:rsidP="00C222DD"/>
                            <w:p w14:paraId="727FF5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F9D650" w14:textId="77777777" w:rsidR="00205953" w:rsidRDefault="00205953" w:rsidP="00C222DD"/>
                            <w:p w14:paraId="589F98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DAA2D61" w14:textId="77777777" w:rsidR="00205953" w:rsidRDefault="00205953" w:rsidP="00C222DD"/>
                            <w:p w14:paraId="049BDC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53A5EB" w14:textId="77777777" w:rsidR="00205953" w:rsidRDefault="00205953" w:rsidP="00C222DD"/>
                            <w:p w14:paraId="261111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E76842" w14:textId="77777777" w:rsidR="00205953" w:rsidRDefault="00205953" w:rsidP="00C222DD"/>
                            <w:p w14:paraId="03979A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0BF12E" w14:textId="77777777" w:rsidR="00205953" w:rsidRDefault="00205953" w:rsidP="00C222DD"/>
                            <w:p w14:paraId="67306AA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781C39" w14:textId="77777777" w:rsidR="00205953" w:rsidRDefault="00205953" w:rsidP="00C222DD"/>
                            <w:p w14:paraId="65DFA0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11E180" w14:textId="77777777" w:rsidR="00205953" w:rsidRDefault="00205953" w:rsidP="00C222DD"/>
                            <w:p w14:paraId="7C04D9F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29E8B6" w14:textId="77777777" w:rsidR="00205953" w:rsidRDefault="00205953" w:rsidP="00C222DD"/>
                            <w:p w14:paraId="1FD1793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2315EE" w14:textId="77777777" w:rsidR="00205953" w:rsidRDefault="00205953" w:rsidP="00C222DD"/>
                            <w:p w14:paraId="570D3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FABA06" w14:textId="77777777" w:rsidR="00205953" w:rsidRDefault="00205953" w:rsidP="00C222DD"/>
                            <w:p w14:paraId="40BF3F9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F73B4E" w14:textId="77777777" w:rsidR="00205953" w:rsidRDefault="00205953" w:rsidP="00C222DD"/>
                            <w:p w14:paraId="3EAAE2B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C7ABD1" w14:textId="77777777" w:rsidR="00205953" w:rsidRDefault="00205953" w:rsidP="00C222DD"/>
                            <w:p w14:paraId="531753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0D844A6" w14:textId="77777777" w:rsidR="00205953" w:rsidRDefault="00205953" w:rsidP="00C222DD"/>
                            <w:p w14:paraId="43CE74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6147BB" w14:textId="77777777" w:rsidR="00205953" w:rsidRDefault="00205953" w:rsidP="00C222DD"/>
                            <w:p w14:paraId="4909BF4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FCDC2B" w14:textId="77777777" w:rsidR="00205953" w:rsidRDefault="00205953" w:rsidP="00C222DD"/>
                            <w:p w14:paraId="209726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A81906" w14:textId="77777777" w:rsidR="00205953" w:rsidRDefault="00205953" w:rsidP="00C222DD"/>
                            <w:p w14:paraId="08D4E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C012AC" w14:textId="77777777" w:rsidR="00205953" w:rsidRDefault="00205953" w:rsidP="00C222DD"/>
                            <w:p w14:paraId="65993F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355E94" w14:textId="77777777" w:rsidR="00205953" w:rsidRDefault="00205953" w:rsidP="00C222DD"/>
                            <w:p w14:paraId="717A2F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F219D" w14:textId="77777777" w:rsidR="00205953" w:rsidRDefault="00205953" w:rsidP="00C222DD"/>
                            <w:p w14:paraId="633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B25CFA" w14:textId="77777777" w:rsidR="00205953" w:rsidRDefault="00205953" w:rsidP="00C222DD"/>
                            <w:p w14:paraId="22A5A6B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F936F5" w14:textId="77777777" w:rsidR="00205953" w:rsidRDefault="00205953" w:rsidP="00C222DD"/>
                            <w:p w14:paraId="3EBE40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C1277E" w14:textId="77777777" w:rsidR="00205953" w:rsidRDefault="00205953" w:rsidP="00C222DD"/>
                            <w:p w14:paraId="4414D4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2B25DF" w14:textId="77777777" w:rsidR="00205953" w:rsidRDefault="00205953" w:rsidP="00C222DD"/>
                            <w:p w14:paraId="0858D7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4FE3CD" w14:textId="77777777" w:rsidR="00205953" w:rsidRDefault="00205953" w:rsidP="00C222DD"/>
                            <w:p w14:paraId="3AE2FFF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81C3E7" w14:textId="77777777" w:rsidR="00205953" w:rsidRDefault="00205953" w:rsidP="00C222DD"/>
                            <w:p w14:paraId="5A45385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8FC0D1" w14:textId="77777777" w:rsidR="00205953" w:rsidRDefault="00205953" w:rsidP="00C222DD"/>
                            <w:p w14:paraId="21E4EFE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D3A8C3" w14:textId="77777777" w:rsidR="00205953" w:rsidRDefault="00205953" w:rsidP="00C222DD"/>
                            <w:p w14:paraId="60FE1DC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C83195" w14:textId="77777777" w:rsidR="00205953" w:rsidRDefault="00205953" w:rsidP="00C222DD"/>
                            <w:p w14:paraId="0E22EB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9E894F" w14:textId="77777777" w:rsidR="00205953" w:rsidRDefault="00205953" w:rsidP="00C222DD"/>
                            <w:p w14:paraId="190696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D72742" w14:textId="77777777" w:rsidR="00205953" w:rsidRDefault="00205953" w:rsidP="00C222DD"/>
                            <w:p w14:paraId="5509C99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86C186" w14:textId="77777777" w:rsidR="00205953" w:rsidRDefault="00205953" w:rsidP="00C222DD"/>
                            <w:p w14:paraId="13BB299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366B22" w14:textId="77777777" w:rsidR="00205953" w:rsidRDefault="00205953" w:rsidP="00C222DD"/>
                            <w:p w14:paraId="58B8A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FCFE82" w14:textId="77777777" w:rsidR="00205953" w:rsidRDefault="00205953" w:rsidP="00C222DD"/>
                            <w:p w14:paraId="0ABC94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90189D" w14:textId="77777777" w:rsidR="00205953" w:rsidRDefault="00205953" w:rsidP="00C222DD"/>
                            <w:p w14:paraId="560D36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408A1" w14:textId="77777777" w:rsidR="00205953" w:rsidRDefault="00205953" w:rsidP="00C222DD"/>
                            <w:p w14:paraId="6E2BEF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990B0A" w14:textId="77777777" w:rsidR="00205953" w:rsidRDefault="00205953" w:rsidP="00C222DD"/>
                            <w:p w14:paraId="58494F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753B69" w14:textId="77777777" w:rsidR="00205953" w:rsidRDefault="00205953" w:rsidP="00C222DD"/>
                            <w:p w14:paraId="1F74E2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174539" w14:textId="77777777" w:rsidR="00205953" w:rsidRDefault="00205953" w:rsidP="00C222DD"/>
                            <w:p w14:paraId="31C795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0BDD670" w14:textId="77777777" w:rsidR="00205953" w:rsidRDefault="00205953" w:rsidP="00C222DD"/>
                            <w:p w14:paraId="1DD869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95DB7" w14:textId="77777777" w:rsidR="00205953" w:rsidRDefault="00205953" w:rsidP="00C222DD"/>
                            <w:p w14:paraId="239CFD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A9EDC2" w14:textId="77777777" w:rsidR="00205953" w:rsidRDefault="00205953" w:rsidP="00C222DD"/>
                            <w:p w14:paraId="0A1304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6A8C723" w14:textId="77777777" w:rsidR="00205953" w:rsidRDefault="00205953" w:rsidP="00C222DD"/>
                            <w:p w14:paraId="63EC3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141C8F" w14:textId="77777777" w:rsidR="00205953" w:rsidRDefault="00205953" w:rsidP="00C222DD"/>
                            <w:p w14:paraId="369881E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BB45D2" w14:textId="77777777" w:rsidR="00205953" w:rsidRDefault="00205953" w:rsidP="00C222DD"/>
                            <w:p w14:paraId="12723B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6C9E8E" w14:textId="77777777" w:rsidR="00205953" w:rsidRDefault="00205953" w:rsidP="00C222DD"/>
                            <w:p w14:paraId="390B96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8D78CC" w14:textId="77777777" w:rsidR="00205953" w:rsidRDefault="00205953" w:rsidP="00C222DD"/>
                            <w:p w14:paraId="2A5FD6E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9C4C0AD" w14:textId="77777777" w:rsidR="00205953" w:rsidRDefault="00205953" w:rsidP="00C222DD"/>
                            <w:p w14:paraId="4C2075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43DD7D" w14:textId="77777777" w:rsidR="00205953" w:rsidRDefault="00205953" w:rsidP="00C222DD"/>
                            <w:p w14:paraId="0A94B0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3CFE34" w14:textId="77777777" w:rsidR="00205953" w:rsidRDefault="00205953" w:rsidP="00C222DD"/>
                            <w:p w14:paraId="0FF0BE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BB868E" w14:textId="77777777" w:rsidR="00205953" w:rsidRDefault="00205953" w:rsidP="00C222DD"/>
                            <w:p w14:paraId="3225CBC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Text Box 61"/>
                        <wps:cNvSpPr txBox="1"/>
                        <wps:spPr>
                          <a:xfrm>
                            <a:off x="377760" y="92340"/>
                            <a:ext cx="2489803" cy="1302659"/>
                          </a:xfrm>
                          <a:prstGeom prst="rect">
                            <a:avLst/>
                          </a:prstGeom>
                          <a:noFill/>
                          <a:ln w="6350">
                            <a:noFill/>
                          </a:ln>
                        </wps:spPr>
                        <wps:txbx>
                          <w:txbxContent>
                            <w:p w14:paraId="67809DD0" w14:textId="77777777" w:rsidR="00205953" w:rsidRPr="00E46FE8" w:rsidRDefault="00205953" w:rsidP="00E46FE8">
                              <w:pPr>
                                <w:pStyle w:val="PullQuote"/>
                              </w:pPr>
                              <w:r w:rsidRPr="00E46FE8">
                                <w:t>PULL QUOTE STYLE. PELLENTESQUE HABITANT MORBI TRISTIQUE SENECTUS ET NETUS ET MALESUADA FAMES AC TURPIS EGESTAS. PROIN PHARETRA NONUMMY PEDE.”</w:t>
                              </w:r>
                            </w:p>
                            <w:p w14:paraId="4C3316CB" w14:textId="77777777" w:rsidR="00205953" w:rsidRPr="00D20793" w:rsidRDefault="00205953" w:rsidP="00C222DD">
                              <w:pPr>
                                <w:jc w:val="left"/>
                                <w:rPr>
                                  <w:rFonts w:ascii="Antonio" w:hAnsi="Antonio"/>
                                  <w:b/>
                                  <w:bCs/>
                                  <w:sz w:val="28"/>
                                  <w:szCs w:val="28"/>
                                </w:rPr>
                              </w:pPr>
                            </w:p>
                            <w:p w14:paraId="5EFE489B" w14:textId="77777777" w:rsidR="00205953" w:rsidRPr="00D20793" w:rsidRDefault="00205953" w:rsidP="00C222DD">
                              <w:pPr>
                                <w:rPr>
                                  <w:rFonts w:ascii="Antonio" w:hAnsi="Antonio"/>
                                  <w:b/>
                                  <w:bCs/>
                                  <w:sz w:val="28"/>
                                  <w:szCs w:val="28"/>
                                </w:rPr>
                              </w:pPr>
                            </w:p>
                            <w:p w14:paraId="5C343A7F"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5AB51252" w14:textId="77777777" w:rsidR="00205953" w:rsidRPr="00D20793" w:rsidRDefault="00205953" w:rsidP="00C222DD">
                              <w:pPr>
                                <w:jc w:val="left"/>
                                <w:rPr>
                                  <w:rFonts w:ascii="Antonio" w:hAnsi="Antonio"/>
                                  <w:b/>
                                  <w:bCs/>
                                  <w:sz w:val="28"/>
                                  <w:szCs w:val="28"/>
                                </w:rPr>
                              </w:pPr>
                            </w:p>
                            <w:p w14:paraId="6F8CBB1D" w14:textId="77777777" w:rsidR="00205953" w:rsidRPr="00D20793" w:rsidRDefault="00205953" w:rsidP="00C222DD">
                              <w:pPr>
                                <w:rPr>
                                  <w:rFonts w:ascii="Antonio" w:hAnsi="Antonio"/>
                                  <w:b/>
                                  <w:bCs/>
                                  <w:sz w:val="28"/>
                                  <w:szCs w:val="28"/>
                                </w:rPr>
                              </w:pPr>
                            </w:p>
                            <w:p w14:paraId="04F333E3"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11A31C2" w14:textId="77777777" w:rsidR="00205953" w:rsidRPr="00D20793" w:rsidRDefault="00205953" w:rsidP="00C222DD">
                              <w:pPr>
                                <w:jc w:val="left"/>
                                <w:rPr>
                                  <w:rFonts w:ascii="Antonio" w:hAnsi="Antonio"/>
                                  <w:b/>
                                  <w:bCs/>
                                  <w:sz w:val="28"/>
                                  <w:szCs w:val="28"/>
                                </w:rPr>
                              </w:pPr>
                            </w:p>
                            <w:p w14:paraId="64F38BFB" w14:textId="77777777" w:rsidR="00205953" w:rsidRPr="00D20793" w:rsidRDefault="00205953" w:rsidP="00C222DD">
                              <w:pPr>
                                <w:rPr>
                                  <w:rFonts w:ascii="Antonio" w:hAnsi="Antonio"/>
                                  <w:b/>
                                  <w:bCs/>
                                  <w:sz w:val="28"/>
                                  <w:szCs w:val="28"/>
                                </w:rPr>
                              </w:pPr>
                            </w:p>
                            <w:p w14:paraId="6E4E1857"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508A616" w14:textId="77777777" w:rsidR="00205953" w:rsidRPr="00D20793" w:rsidRDefault="00205953" w:rsidP="00C222DD">
                              <w:pPr>
                                <w:jc w:val="left"/>
                                <w:rPr>
                                  <w:rFonts w:ascii="Antonio" w:hAnsi="Antonio"/>
                                  <w:b/>
                                  <w:bCs/>
                                  <w:sz w:val="28"/>
                                  <w:szCs w:val="28"/>
                                </w:rPr>
                              </w:pPr>
                            </w:p>
                            <w:p w14:paraId="77D863CB" w14:textId="77777777" w:rsidR="00205953" w:rsidRPr="00D20793" w:rsidRDefault="00205953" w:rsidP="00C222DD">
                              <w:pPr>
                                <w:rPr>
                                  <w:rFonts w:ascii="Antonio" w:hAnsi="Antonio"/>
                                  <w:b/>
                                  <w:bCs/>
                                  <w:sz w:val="28"/>
                                  <w:szCs w:val="28"/>
                                </w:rPr>
                              </w:pPr>
                            </w:p>
                            <w:p w14:paraId="43795FBA"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25A3B83" w14:textId="77777777" w:rsidR="00205953" w:rsidRPr="00D20793" w:rsidRDefault="00205953" w:rsidP="00C222DD">
                              <w:pPr>
                                <w:jc w:val="left"/>
                                <w:rPr>
                                  <w:rFonts w:ascii="Antonio" w:hAnsi="Antonio"/>
                                  <w:b/>
                                  <w:bCs/>
                                  <w:sz w:val="28"/>
                                  <w:szCs w:val="28"/>
                                </w:rPr>
                              </w:pPr>
                            </w:p>
                            <w:p w14:paraId="7AA9DB5D" w14:textId="77777777" w:rsidR="00205953" w:rsidRPr="00D20793" w:rsidRDefault="00205953" w:rsidP="00C222DD">
                              <w:pPr>
                                <w:rPr>
                                  <w:rFonts w:ascii="Antonio" w:hAnsi="Antonio"/>
                                  <w:b/>
                                  <w:bCs/>
                                  <w:sz w:val="28"/>
                                  <w:szCs w:val="28"/>
                                </w:rPr>
                              </w:pPr>
                            </w:p>
                            <w:p w14:paraId="615189A0"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1019AF4C" w14:textId="77777777" w:rsidR="00205953" w:rsidRPr="00D20793" w:rsidRDefault="00205953" w:rsidP="00C222DD">
                              <w:pPr>
                                <w:jc w:val="left"/>
                                <w:rPr>
                                  <w:rFonts w:ascii="Antonio" w:hAnsi="Antonio"/>
                                  <w:b/>
                                  <w:bCs/>
                                  <w:sz w:val="28"/>
                                  <w:szCs w:val="28"/>
                                </w:rPr>
                              </w:pPr>
                            </w:p>
                            <w:p w14:paraId="4466A6DD" w14:textId="77777777" w:rsidR="00205953" w:rsidRPr="00D20793" w:rsidRDefault="00205953" w:rsidP="00C222DD">
                              <w:pPr>
                                <w:rPr>
                                  <w:rFonts w:ascii="Antonio" w:hAnsi="Antonio"/>
                                  <w:b/>
                                  <w:bCs/>
                                  <w:sz w:val="28"/>
                                  <w:szCs w:val="28"/>
                                </w:rPr>
                              </w:pPr>
                            </w:p>
                            <w:p w14:paraId="311C453A"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4988CDA" w14:textId="77777777" w:rsidR="00205953" w:rsidRPr="00D20793" w:rsidRDefault="00205953" w:rsidP="00C222DD">
                              <w:pPr>
                                <w:jc w:val="left"/>
                                <w:rPr>
                                  <w:rFonts w:ascii="Antonio" w:hAnsi="Antonio"/>
                                  <w:b/>
                                  <w:bCs/>
                                  <w:sz w:val="28"/>
                                  <w:szCs w:val="28"/>
                                </w:rPr>
                              </w:pPr>
                            </w:p>
                            <w:p w14:paraId="0B604550" w14:textId="77777777" w:rsidR="00205953" w:rsidRPr="00D20793" w:rsidRDefault="00205953" w:rsidP="00C222DD">
                              <w:pPr>
                                <w:rPr>
                                  <w:rFonts w:ascii="Antonio" w:hAnsi="Antonio"/>
                                  <w:b/>
                                  <w:bCs/>
                                  <w:sz w:val="28"/>
                                  <w:szCs w:val="28"/>
                                </w:rPr>
                              </w:pPr>
                            </w:p>
                            <w:p w14:paraId="074FD7CC"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1D165666" w14:textId="77777777" w:rsidR="00205953" w:rsidRPr="00D20793" w:rsidRDefault="00205953" w:rsidP="00C222DD">
                              <w:pPr>
                                <w:jc w:val="left"/>
                                <w:rPr>
                                  <w:rFonts w:ascii="Antonio" w:hAnsi="Antonio"/>
                                  <w:b/>
                                  <w:bCs/>
                                  <w:sz w:val="28"/>
                                  <w:szCs w:val="28"/>
                                </w:rPr>
                              </w:pPr>
                            </w:p>
                            <w:p w14:paraId="7CFD3DC0" w14:textId="77777777" w:rsidR="00205953" w:rsidRPr="00D20793" w:rsidRDefault="00205953" w:rsidP="00C222DD">
                              <w:pPr>
                                <w:rPr>
                                  <w:rFonts w:ascii="Antonio" w:hAnsi="Antonio"/>
                                  <w:b/>
                                  <w:bCs/>
                                  <w:sz w:val="28"/>
                                  <w:szCs w:val="28"/>
                                </w:rPr>
                              </w:pPr>
                            </w:p>
                            <w:p w14:paraId="1A36DF85"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629B307" w14:textId="77777777" w:rsidR="00205953" w:rsidRPr="00D20793" w:rsidRDefault="00205953" w:rsidP="00C222DD">
                              <w:pPr>
                                <w:jc w:val="left"/>
                                <w:rPr>
                                  <w:rFonts w:ascii="Antonio" w:hAnsi="Antonio"/>
                                  <w:b/>
                                  <w:bCs/>
                                  <w:sz w:val="28"/>
                                  <w:szCs w:val="28"/>
                                </w:rPr>
                              </w:pPr>
                            </w:p>
                            <w:p w14:paraId="48C5F8D9" w14:textId="77777777" w:rsidR="00205953" w:rsidRPr="00D20793" w:rsidRDefault="00205953" w:rsidP="00C222DD">
                              <w:pPr>
                                <w:rPr>
                                  <w:rFonts w:ascii="Antonio" w:hAnsi="Antonio"/>
                                  <w:b/>
                                  <w:bCs/>
                                  <w:sz w:val="28"/>
                                  <w:szCs w:val="28"/>
                                </w:rPr>
                              </w:pPr>
                            </w:p>
                            <w:p w14:paraId="6DE8667C"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7B09218" w14:textId="77777777" w:rsidR="00205953" w:rsidRPr="00D20793" w:rsidRDefault="00205953" w:rsidP="00C222DD">
                              <w:pPr>
                                <w:jc w:val="left"/>
                                <w:rPr>
                                  <w:rFonts w:ascii="Antonio" w:hAnsi="Antonio"/>
                                  <w:b/>
                                  <w:bCs/>
                                  <w:sz w:val="28"/>
                                  <w:szCs w:val="28"/>
                                </w:rPr>
                              </w:pPr>
                            </w:p>
                            <w:p w14:paraId="1BE15DB1" w14:textId="77777777" w:rsidR="00205953" w:rsidRPr="00D20793" w:rsidRDefault="00205953" w:rsidP="00C222DD">
                              <w:pPr>
                                <w:rPr>
                                  <w:rFonts w:ascii="Antonio" w:hAnsi="Antonio"/>
                                  <w:b/>
                                  <w:bCs/>
                                  <w:sz w:val="28"/>
                                  <w:szCs w:val="28"/>
                                </w:rPr>
                              </w:pPr>
                            </w:p>
                            <w:p w14:paraId="2FD400E8"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73338132" w14:textId="77777777" w:rsidR="00205953" w:rsidRPr="00D20793" w:rsidRDefault="00205953" w:rsidP="00C222DD">
                              <w:pPr>
                                <w:jc w:val="left"/>
                                <w:rPr>
                                  <w:rFonts w:ascii="Antonio" w:hAnsi="Antonio"/>
                                  <w:b/>
                                  <w:bCs/>
                                  <w:sz w:val="28"/>
                                  <w:szCs w:val="28"/>
                                </w:rPr>
                              </w:pPr>
                            </w:p>
                            <w:p w14:paraId="19F04EDB" w14:textId="77777777" w:rsidR="00205953" w:rsidRPr="00D20793" w:rsidRDefault="00205953" w:rsidP="00C222DD">
                              <w:pPr>
                                <w:rPr>
                                  <w:rFonts w:ascii="Antonio" w:hAnsi="Antonio"/>
                                  <w:b/>
                                  <w:bCs/>
                                  <w:sz w:val="28"/>
                                  <w:szCs w:val="28"/>
                                </w:rPr>
                              </w:pPr>
                            </w:p>
                            <w:p w14:paraId="330DEC6B"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38339BF0" w14:textId="77777777" w:rsidR="00205953" w:rsidRPr="00D20793" w:rsidRDefault="00205953" w:rsidP="00C222DD">
                              <w:pPr>
                                <w:jc w:val="left"/>
                                <w:rPr>
                                  <w:rFonts w:ascii="Antonio" w:hAnsi="Antonio"/>
                                  <w:b/>
                                  <w:bCs/>
                                  <w:sz w:val="28"/>
                                  <w:szCs w:val="28"/>
                                </w:rPr>
                              </w:pPr>
                            </w:p>
                            <w:p w14:paraId="2EF22293" w14:textId="77777777" w:rsidR="00205953" w:rsidRPr="00D20793" w:rsidRDefault="00205953" w:rsidP="00C222DD">
                              <w:pPr>
                                <w:rPr>
                                  <w:rFonts w:ascii="Antonio" w:hAnsi="Antonio"/>
                                  <w:b/>
                                  <w:bCs/>
                                  <w:sz w:val="28"/>
                                  <w:szCs w:val="28"/>
                                </w:rPr>
                              </w:pPr>
                            </w:p>
                            <w:p w14:paraId="1A2539D2"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127EDA8" w14:textId="77777777" w:rsidR="00205953" w:rsidRPr="00D20793" w:rsidRDefault="00205953" w:rsidP="00C222DD">
                              <w:pPr>
                                <w:jc w:val="left"/>
                                <w:rPr>
                                  <w:rFonts w:ascii="Antonio" w:hAnsi="Antonio"/>
                                  <w:b/>
                                  <w:bCs/>
                                  <w:sz w:val="28"/>
                                  <w:szCs w:val="28"/>
                                </w:rPr>
                              </w:pPr>
                            </w:p>
                            <w:p w14:paraId="13D4FAA2" w14:textId="77777777" w:rsidR="00205953" w:rsidRPr="00D20793" w:rsidRDefault="00205953" w:rsidP="00C222DD">
                              <w:pPr>
                                <w:rPr>
                                  <w:rFonts w:ascii="Antonio" w:hAnsi="Antonio"/>
                                  <w:b/>
                                  <w:bCs/>
                                  <w:sz w:val="28"/>
                                  <w:szCs w:val="28"/>
                                </w:rPr>
                              </w:pPr>
                            </w:p>
                            <w:p w14:paraId="6C9FDFF5"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C5FA24E" w14:textId="77777777" w:rsidR="00205953" w:rsidRPr="00D20793" w:rsidRDefault="00205953" w:rsidP="00C222DD">
                              <w:pPr>
                                <w:jc w:val="left"/>
                                <w:rPr>
                                  <w:rFonts w:ascii="Antonio" w:hAnsi="Antonio"/>
                                  <w:b/>
                                  <w:bCs/>
                                  <w:sz w:val="28"/>
                                  <w:szCs w:val="28"/>
                                </w:rPr>
                              </w:pPr>
                            </w:p>
                            <w:p w14:paraId="0BE25E2F" w14:textId="77777777" w:rsidR="00205953" w:rsidRPr="00D20793" w:rsidRDefault="00205953" w:rsidP="00C222DD">
                              <w:pPr>
                                <w:rPr>
                                  <w:rFonts w:ascii="Antonio" w:hAnsi="Antonio"/>
                                  <w:b/>
                                  <w:bCs/>
                                  <w:sz w:val="28"/>
                                  <w:szCs w:val="28"/>
                                </w:rPr>
                              </w:pPr>
                            </w:p>
                            <w:p w14:paraId="0643EE5F"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771C55F3" w14:textId="77777777" w:rsidR="00205953" w:rsidRPr="00D20793" w:rsidRDefault="00205953" w:rsidP="00C222DD">
                              <w:pPr>
                                <w:jc w:val="left"/>
                                <w:rPr>
                                  <w:rFonts w:ascii="Antonio" w:hAnsi="Antonio"/>
                                  <w:b/>
                                  <w:bCs/>
                                  <w:sz w:val="28"/>
                                  <w:szCs w:val="28"/>
                                </w:rPr>
                              </w:pPr>
                            </w:p>
                            <w:p w14:paraId="151A4843" w14:textId="77777777" w:rsidR="00205953" w:rsidRPr="00D20793" w:rsidRDefault="00205953" w:rsidP="00C222DD">
                              <w:pPr>
                                <w:rPr>
                                  <w:rFonts w:ascii="Antonio" w:hAnsi="Antonio"/>
                                  <w:b/>
                                  <w:bCs/>
                                  <w:sz w:val="28"/>
                                  <w:szCs w:val="28"/>
                                </w:rPr>
                              </w:pPr>
                            </w:p>
                            <w:p w14:paraId="2C52E4EB"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324D627" w14:textId="77777777" w:rsidR="00205953" w:rsidRPr="00D20793" w:rsidRDefault="00205953" w:rsidP="00C222DD">
                              <w:pPr>
                                <w:jc w:val="left"/>
                                <w:rPr>
                                  <w:rFonts w:ascii="Antonio" w:hAnsi="Antonio"/>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C80761" id="Group 62" o:spid="_x0000_s1027" style="position:absolute;margin-left:270.5pt;margin-top:14.55pt;width:235.95pt;height:139.85pt;z-index:-251628544;mso-position-horizontal-relative:margin;mso-width-relative:margin;mso-height-relative:margin" coordorigin="-653" coordsize="29329,1394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">
                <v:shape id="Text Box 60" o:spid="_x0000_s1028" type="#_x0000_t202" style="position:absolute;left:-653;width:5802;height:54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" filled="f" stroked="f" strokeweight=".5pt">
                  <v:textbox>
                    <w:txbxContent>
                      <w:p w14:paraId="6FB3C7F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0C65D0" w14:textId="77777777" w:rsidR="00205953" w:rsidRDefault="00205953" w:rsidP="00C222DD"/>
                      <w:p w14:paraId="79AAD7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0F6672" w14:textId="77777777" w:rsidR="00205953" w:rsidRDefault="00205953" w:rsidP="00C222DD"/>
                      <w:p w14:paraId="2BD9FAD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797C6C" w14:textId="77777777" w:rsidR="00205953" w:rsidRDefault="00205953" w:rsidP="00C222DD"/>
                      <w:p w14:paraId="23A725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E52EF61" w14:textId="77777777" w:rsidR="00205953" w:rsidRDefault="00205953" w:rsidP="00C222DD"/>
                      <w:p w14:paraId="2EB64B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28CC92D" w14:textId="77777777" w:rsidR="00205953" w:rsidRDefault="00205953" w:rsidP="00C222DD"/>
                      <w:p w14:paraId="0E0E8E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836532" w14:textId="77777777" w:rsidR="00205953" w:rsidRDefault="00205953" w:rsidP="00C222DD"/>
                      <w:p w14:paraId="4ECE28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F0633" w14:textId="77777777" w:rsidR="00205953" w:rsidRDefault="00205953" w:rsidP="00C222DD"/>
                      <w:p w14:paraId="339DBD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740698" w14:textId="77777777" w:rsidR="00205953" w:rsidRDefault="00205953" w:rsidP="00C222DD"/>
                      <w:p w14:paraId="0F2DC3F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3D742" w14:textId="77777777" w:rsidR="00205953" w:rsidRDefault="00205953" w:rsidP="00C222DD"/>
                      <w:p w14:paraId="1925FA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14A0E2" w14:textId="77777777" w:rsidR="00205953" w:rsidRDefault="00205953" w:rsidP="00C222DD"/>
                      <w:p w14:paraId="6F6CE0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6FBBD" w14:textId="77777777" w:rsidR="00205953" w:rsidRDefault="00205953" w:rsidP="00C222DD"/>
                      <w:p w14:paraId="3E545A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0D91C2" w14:textId="77777777" w:rsidR="00205953" w:rsidRDefault="00205953" w:rsidP="00C222DD"/>
                      <w:p w14:paraId="349D9E9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D8C10C" w14:textId="77777777" w:rsidR="00205953" w:rsidRDefault="00205953" w:rsidP="00C222DD"/>
                      <w:p w14:paraId="1F72AED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A97061" w14:textId="77777777" w:rsidR="00205953" w:rsidRDefault="00205953" w:rsidP="00C222DD"/>
                      <w:p w14:paraId="3848F4A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DEAC71" w14:textId="77777777" w:rsidR="00205953" w:rsidRDefault="00205953" w:rsidP="00C222DD"/>
                      <w:p w14:paraId="368A5BF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F708AA" w14:textId="77777777" w:rsidR="00205953" w:rsidRDefault="00205953" w:rsidP="00C222DD"/>
                      <w:p w14:paraId="44145E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F3294" w14:textId="77777777" w:rsidR="00205953" w:rsidRDefault="00205953" w:rsidP="00C222DD"/>
                      <w:p w14:paraId="30F4465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3C1529" w14:textId="77777777" w:rsidR="00205953" w:rsidRDefault="00205953" w:rsidP="00C222DD"/>
                      <w:p w14:paraId="6A0482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A0713CB" w14:textId="77777777" w:rsidR="00205953" w:rsidRDefault="00205953" w:rsidP="00C222DD"/>
                      <w:p w14:paraId="0C8F347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DC1A95" w14:textId="77777777" w:rsidR="00205953" w:rsidRDefault="00205953" w:rsidP="00C222DD"/>
                      <w:p w14:paraId="52F4BB2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BD2FF9" w14:textId="77777777" w:rsidR="00205953" w:rsidRDefault="00205953" w:rsidP="00C222DD"/>
                      <w:p w14:paraId="21E624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18A8D5" w14:textId="77777777" w:rsidR="00205953" w:rsidRDefault="00205953" w:rsidP="00C222DD"/>
                      <w:p w14:paraId="6E11B38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820BB60" w14:textId="77777777" w:rsidR="00205953" w:rsidRDefault="00205953" w:rsidP="00C222DD"/>
                      <w:p w14:paraId="5AC125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C56804" w14:textId="77777777" w:rsidR="00205953" w:rsidRDefault="00205953" w:rsidP="00C222DD"/>
                      <w:p w14:paraId="36343B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E4BD25" w14:textId="77777777" w:rsidR="00205953" w:rsidRDefault="00205953" w:rsidP="00C222DD"/>
                      <w:p w14:paraId="3E38F51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1FDD49" w14:textId="77777777" w:rsidR="00205953" w:rsidRDefault="00205953" w:rsidP="00C222DD"/>
                      <w:p w14:paraId="2378F0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A17EE0" w14:textId="77777777" w:rsidR="00205953" w:rsidRDefault="00205953" w:rsidP="00C222DD"/>
                      <w:p w14:paraId="5B8D43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633D2C" w14:textId="77777777" w:rsidR="00205953" w:rsidRDefault="00205953" w:rsidP="00C222DD"/>
                      <w:p w14:paraId="5B2E99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BA050B" w14:textId="77777777" w:rsidR="00205953" w:rsidRDefault="00205953" w:rsidP="00C222DD"/>
                      <w:p w14:paraId="6C6033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B18577" w14:textId="77777777" w:rsidR="00205953" w:rsidRDefault="00205953" w:rsidP="00C222DD"/>
                      <w:p w14:paraId="5259EF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3DA12E" w14:textId="77777777" w:rsidR="00205953" w:rsidRDefault="00205953" w:rsidP="00C222DD"/>
                      <w:p w14:paraId="5A5D3D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0D1E88" w14:textId="77777777" w:rsidR="00205953" w:rsidRDefault="00205953" w:rsidP="00C222DD"/>
                      <w:p w14:paraId="005928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CB29F" w14:textId="77777777" w:rsidR="00205953" w:rsidRDefault="00205953" w:rsidP="00C222DD"/>
                      <w:p w14:paraId="05DD87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A07C92" w14:textId="77777777" w:rsidR="00205953" w:rsidRDefault="00205953" w:rsidP="00C222DD"/>
                      <w:p w14:paraId="0DD7B4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3F7DF" w14:textId="77777777" w:rsidR="00205953" w:rsidRDefault="00205953" w:rsidP="00C222DD"/>
                      <w:p w14:paraId="29E8FDF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644319" w14:textId="77777777" w:rsidR="00205953" w:rsidRDefault="00205953" w:rsidP="00C222DD"/>
                      <w:p w14:paraId="236F09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D6B5C9" w14:textId="77777777" w:rsidR="00205953" w:rsidRDefault="00205953" w:rsidP="00C222DD"/>
                      <w:p w14:paraId="4908DD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246150" w14:textId="77777777" w:rsidR="00205953" w:rsidRDefault="00205953" w:rsidP="00C222DD"/>
                      <w:p w14:paraId="32B620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066125" w14:textId="77777777" w:rsidR="00205953" w:rsidRDefault="00205953" w:rsidP="00C222DD"/>
                      <w:p w14:paraId="5FC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023CC1" w14:textId="77777777" w:rsidR="00205953" w:rsidRDefault="00205953" w:rsidP="00C222DD"/>
                      <w:p w14:paraId="3AE19E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8359F8" w14:textId="77777777" w:rsidR="00205953" w:rsidRDefault="00205953" w:rsidP="00C222DD"/>
                      <w:p w14:paraId="561F89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766FA" w14:textId="77777777" w:rsidR="00205953" w:rsidRDefault="00205953" w:rsidP="00C222DD"/>
                      <w:p w14:paraId="5266328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5AD373E" w14:textId="77777777" w:rsidR="00205953" w:rsidRDefault="00205953" w:rsidP="00C222DD"/>
                      <w:p w14:paraId="512D02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D79579" w14:textId="77777777" w:rsidR="00205953" w:rsidRDefault="00205953" w:rsidP="00C222DD"/>
                      <w:p w14:paraId="578E11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03BC393" w14:textId="77777777" w:rsidR="00205953" w:rsidRDefault="00205953" w:rsidP="00C222DD"/>
                      <w:p w14:paraId="0FCA7BC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FB3C90" w14:textId="77777777" w:rsidR="00205953" w:rsidRDefault="00205953" w:rsidP="00C222DD"/>
                      <w:p w14:paraId="724F3C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C3A066" w14:textId="77777777" w:rsidR="00205953" w:rsidRDefault="00205953" w:rsidP="00C222DD"/>
                      <w:p w14:paraId="3FED4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1D9201" w14:textId="77777777" w:rsidR="00205953" w:rsidRDefault="00205953" w:rsidP="00C222DD"/>
                      <w:p w14:paraId="4276E2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DBC31A" w14:textId="77777777" w:rsidR="00205953" w:rsidRDefault="00205953" w:rsidP="00C222DD"/>
                      <w:p w14:paraId="3AD8B9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570327" w14:textId="77777777" w:rsidR="00205953" w:rsidRDefault="00205953" w:rsidP="00C222DD"/>
                      <w:p w14:paraId="5020AD9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B012BC" w14:textId="77777777" w:rsidR="00205953" w:rsidRDefault="00205953" w:rsidP="00C222DD"/>
                      <w:p w14:paraId="4DCB75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660E6E" w14:textId="77777777" w:rsidR="00205953" w:rsidRDefault="00205953" w:rsidP="00C222DD"/>
                      <w:p w14:paraId="13444E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7BDC19" w14:textId="77777777" w:rsidR="00205953" w:rsidRDefault="00205953" w:rsidP="00C222DD"/>
                      <w:p w14:paraId="30B790E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3F0EB8" w14:textId="77777777" w:rsidR="00205953" w:rsidRDefault="00205953" w:rsidP="00C222DD"/>
                      <w:p w14:paraId="472454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7D154A7" w14:textId="77777777" w:rsidR="00205953" w:rsidRDefault="00205953" w:rsidP="00C222DD"/>
                      <w:p w14:paraId="14A962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312485" w14:textId="77777777" w:rsidR="00205953" w:rsidRDefault="00205953" w:rsidP="00C222DD"/>
                      <w:p w14:paraId="1552DC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CEFC77" w14:textId="77777777" w:rsidR="00205953" w:rsidRDefault="00205953" w:rsidP="00C222DD"/>
                      <w:p w14:paraId="6DB81C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2A27FA" w14:textId="77777777" w:rsidR="00205953" w:rsidRDefault="00205953" w:rsidP="00C222DD"/>
                      <w:p w14:paraId="2B4C74C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285FF7" w14:textId="77777777" w:rsidR="00205953" w:rsidRDefault="00205953" w:rsidP="00C222DD"/>
                      <w:p w14:paraId="3AF65B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25DB40" w14:textId="77777777" w:rsidR="00205953" w:rsidRDefault="00205953" w:rsidP="00C222DD"/>
                      <w:p w14:paraId="7F58D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188113" w14:textId="77777777" w:rsidR="00205953" w:rsidRDefault="00205953" w:rsidP="00C222DD"/>
                      <w:p w14:paraId="3A1C5D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431415" w14:textId="77777777" w:rsidR="00205953" w:rsidRDefault="00205953" w:rsidP="00C222DD"/>
                      <w:p w14:paraId="41666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8132F1" w14:textId="77777777" w:rsidR="00205953" w:rsidRDefault="00205953" w:rsidP="00C222DD"/>
                      <w:p w14:paraId="6A8C00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F0644B" w14:textId="77777777" w:rsidR="00205953" w:rsidRDefault="00205953" w:rsidP="00C222DD"/>
                      <w:p w14:paraId="7C445AD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5D38BA" w14:textId="77777777" w:rsidR="00205953" w:rsidRDefault="00205953" w:rsidP="00C222DD"/>
                      <w:p w14:paraId="44561CF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6A166E7" w14:textId="77777777" w:rsidR="00205953" w:rsidRDefault="00205953" w:rsidP="00C222DD"/>
                      <w:p w14:paraId="68F570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E8D9E1" w14:textId="77777777" w:rsidR="00205953" w:rsidRDefault="00205953" w:rsidP="00C222DD"/>
                      <w:p w14:paraId="41FB53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B56ECD" w14:textId="77777777" w:rsidR="00205953" w:rsidRDefault="00205953" w:rsidP="00C222DD"/>
                      <w:p w14:paraId="0868A3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4D082E" w14:textId="77777777" w:rsidR="00205953" w:rsidRDefault="00205953" w:rsidP="00C222DD"/>
                      <w:p w14:paraId="733F8C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F72E28" w14:textId="77777777" w:rsidR="00205953" w:rsidRDefault="00205953" w:rsidP="00C222DD"/>
                      <w:p w14:paraId="10B2A4D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6AFD63" w14:textId="77777777" w:rsidR="00205953" w:rsidRDefault="00205953" w:rsidP="00C222DD"/>
                      <w:p w14:paraId="13878FA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9F3849" w14:textId="77777777" w:rsidR="00205953" w:rsidRDefault="00205953" w:rsidP="00C222DD"/>
                      <w:p w14:paraId="413F25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9FEEE3" w14:textId="77777777" w:rsidR="00205953" w:rsidRDefault="00205953" w:rsidP="00C222DD"/>
                      <w:p w14:paraId="489C4DD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63D122" w14:textId="77777777" w:rsidR="00205953" w:rsidRDefault="00205953" w:rsidP="00C222DD"/>
                      <w:p w14:paraId="235AC18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BBEDFAF" w14:textId="77777777" w:rsidR="00205953" w:rsidRDefault="00205953" w:rsidP="00C222DD"/>
                      <w:p w14:paraId="14982A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A8CF57" w14:textId="77777777" w:rsidR="00205953" w:rsidRDefault="00205953" w:rsidP="00C222DD"/>
                      <w:p w14:paraId="6326F6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C97C4E" w14:textId="77777777" w:rsidR="00205953" w:rsidRDefault="00205953" w:rsidP="00C222DD"/>
                      <w:p w14:paraId="14B2B71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5F53F" w14:textId="77777777" w:rsidR="00205953" w:rsidRDefault="00205953" w:rsidP="00C222DD"/>
                      <w:p w14:paraId="763E45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DF1DB7E" w14:textId="77777777" w:rsidR="00205953" w:rsidRDefault="00205953" w:rsidP="00C222DD"/>
                      <w:p w14:paraId="527E57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FA476" w14:textId="77777777" w:rsidR="00205953" w:rsidRDefault="00205953" w:rsidP="00C222DD"/>
                      <w:p w14:paraId="2B85305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9C3B8B" w14:textId="77777777" w:rsidR="00205953" w:rsidRDefault="00205953" w:rsidP="00C222DD"/>
                      <w:p w14:paraId="17A51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7D4843" w14:textId="77777777" w:rsidR="00205953" w:rsidRDefault="00205953" w:rsidP="00C222DD"/>
                      <w:p w14:paraId="6849FC2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5AEE0E" w14:textId="77777777" w:rsidR="00205953" w:rsidRDefault="00205953" w:rsidP="00C222DD"/>
                      <w:p w14:paraId="306B8E6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9425D2F" w14:textId="77777777" w:rsidR="00205953" w:rsidRDefault="00205953" w:rsidP="00C222DD"/>
                      <w:p w14:paraId="71FD99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8E97F81" w14:textId="77777777" w:rsidR="00205953" w:rsidRDefault="00205953" w:rsidP="00C222DD"/>
                      <w:p w14:paraId="20CD47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E4E88DF" w14:textId="77777777" w:rsidR="00205953" w:rsidRDefault="00205953" w:rsidP="00C222DD"/>
                      <w:p w14:paraId="25E5D1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9FB9D4" w14:textId="77777777" w:rsidR="00205953" w:rsidRDefault="00205953" w:rsidP="00C222DD"/>
                      <w:p w14:paraId="16A8F0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2138D9" w14:textId="77777777" w:rsidR="00205953" w:rsidRDefault="00205953" w:rsidP="00C222DD"/>
                      <w:p w14:paraId="178EBE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364851" w14:textId="77777777" w:rsidR="00205953" w:rsidRDefault="00205953" w:rsidP="00C222DD"/>
                      <w:p w14:paraId="6F8138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56B2A8" w14:textId="77777777" w:rsidR="00205953" w:rsidRDefault="00205953" w:rsidP="00C222DD"/>
                      <w:p w14:paraId="5810A9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A391A" w14:textId="77777777" w:rsidR="00205953" w:rsidRDefault="00205953" w:rsidP="00C222DD"/>
                      <w:p w14:paraId="447D59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DDD47E" w14:textId="77777777" w:rsidR="00205953" w:rsidRDefault="00205953" w:rsidP="00C222DD"/>
                      <w:p w14:paraId="342DAA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6EC606F" w14:textId="77777777" w:rsidR="00205953" w:rsidRDefault="00205953" w:rsidP="00C222DD"/>
                      <w:p w14:paraId="453C6F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A82A815" w14:textId="77777777" w:rsidR="00205953" w:rsidRDefault="00205953" w:rsidP="00C222DD"/>
                      <w:p w14:paraId="4176FC1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B16BED" w14:textId="77777777" w:rsidR="00205953" w:rsidRDefault="00205953" w:rsidP="00C222DD"/>
                      <w:p w14:paraId="0D8622B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EE821F" w14:textId="77777777" w:rsidR="00205953" w:rsidRDefault="00205953" w:rsidP="00C222DD"/>
                      <w:p w14:paraId="7202CF9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0E24564" w14:textId="77777777" w:rsidR="00205953" w:rsidRDefault="00205953" w:rsidP="00C222DD"/>
                      <w:p w14:paraId="338D0B6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C6FC6" w14:textId="77777777" w:rsidR="00205953" w:rsidRDefault="00205953" w:rsidP="00C222DD"/>
                      <w:p w14:paraId="2358DF9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866379" w14:textId="77777777" w:rsidR="00205953" w:rsidRDefault="00205953" w:rsidP="00C222DD"/>
                      <w:p w14:paraId="75A2D49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2C2E1E7" w14:textId="77777777" w:rsidR="00205953" w:rsidRDefault="00205953" w:rsidP="00C222DD"/>
                      <w:p w14:paraId="09611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0FF7BE" w14:textId="77777777" w:rsidR="00205953" w:rsidRDefault="00205953" w:rsidP="00C222DD"/>
                      <w:p w14:paraId="18A012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EFA535" w14:textId="77777777" w:rsidR="00205953" w:rsidRDefault="00205953" w:rsidP="00C222DD"/>
                      <w:p w14:paraId="37A1B24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12755" w14:textId="77777777" w:rsidR="00205953" w:rsidRDefault="00205953" w:rsidP="00C222DD"/>
                      <w:p w14:paraId="4B8EC40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039D82" w14:textId="77777777" w:rsidR="00205953" w:rsidRDefault="00205953" w:rsidP="00C222DD"/>
                      <w:p w14:paraId="08BE50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8347A7C" w14:textId="77777777" w:rsidR="00205953" w:rsidRDefault="00205953" w:rsidP="00C222DD"/>
                      <w:p w14:paraId="604B925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E3A8673" w14:textId="77777777" w:rsidR="00205953" w:rsidRDefault="00205953" w:rsidP="00C222DD"/>
                      <w:p w14:paraId="3644B8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53CA1F" w14:textId="77777777" w:rsidR="00205953" w:rsidRDefault="00205953" w:rsidP="00C222DD"/>
                      <w:p w14:paraId="7A7DAC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5DEE42" w14:textId="77777777" w:rsidR="00205953" w:rsidRDefault="00205953" w:rsidP="00C222DD"/>
                      <w:p w14:paraId="288A2E9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2973A6" w14:textId="77777777" w:rsidR="00205953" w:rsidRDefault="00205953" w:rsidP="00C222DD"/>
                      <w:p w14:paraId="494694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C0987D" w14:textId="77777777" w:rsidR="00205953" w:rsidRDefault="00205953" w:rsidP="00C222DD"/>
                      <w:p w14:paraId="7EA6CF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0731E0A" w14:textId="77777777" w:rsidR="00205953" w:rsidRDefault="00205953" w:rsidP="00C222DD"/>
                      <w:p w14:paraId="3B545CD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7AA3EF" w14:textId="77777777" w:rsidR="00205953" w:rsidRDefault="00205953" w:rsidP="00C222DD"/>
                      <w:p w14:paraId="31EFDD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FED072" w14:textId="77777777" w:rsidR="00205953" w:rsidRDefault="00205953" w:rsidP="00C222DD"/>
                      <w:p w14:paraId="1F8F982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CC0759" w14:textId="77777777" w:rsidR="00205953" w:rsidRDefault="00205953" w:rsidP="00C222DD"/>
                      <w:p w14:paraId="4842C79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08330" w14:textId="77777777" w:rsidR="00205953" w:rsidRDefault="00205953" w:rsidP="00C222DD"/>
                      <w:p w14:paraId="59E5A84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75451E" w14:textId="77777777" w:rsidR="00205953" w:rsidRDefault="00205953" w:rsidP="00C222DD"/>
                      <w:p w14:paraId="5FE978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CEEF36" w14:textId="77777777" w:rsidR="00205953" w:rsidRDefault="00205953" w:rsidP="00C222DD"/>
                      <w:p w14:paraId="0FBBA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D563D40" w14:textId="77777777" w:rsidR="00205953" w:rsidRDefault="00205953" w:rsidP="00C222DD"/>
                      <w:p w14:paraId="60789D8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407015" w14:textId="77777777" w:rsidR="00205953" w:rsidRDefault="00205953" w:rsidP="00C222DD"/>
                      <w:p w14:paraId="59188A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959F61" w14:textId="77777777" w:rsidR="00205953" w:rsidRDefault="00205953" w:rsidP="00C222DD"/>
                      <w:p w14:paraId="10100F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2D85FE" w14:textId="77777777" w:rsidR="00205953" w:rsidRDefault="00205953" w:rsidP="00C222DD"/>
                      <w:p w14:paraId="147A4B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B2FCC2" w14:textId="77777777" w:rsidR="00205953" w:rsidRDefault="00205953" w:rsidP="00C222DD"/>
                      <w:p w14:paraId="17975F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3AF7C7" w14:textId="77777777" w:rsidR="00205953" w:rsidRDefault="00205953" w:rsidP="00C222DD"/>
                      <w:p w14:paraId="624051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857A45" w14:textId="77777777" w:rsidR="00205953" w:rsidRDefault="00205953" w:rsidP="00C222DD"/>
                      <w:p w14:paraId="13B0801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2D94DD" w14:textId="77777777" w:rsidR="00205953" w:rsidRDefault="00205953" w:rsidP="00C222DD"/>
                      <w:p w14:paraId="70B4E52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C92280" w14:textId="77777777" w:rsidR="00205953" w:rsidRDefault="00205953" w:rsidP="00C222DD"/>
                      <w:p w14:paraId="4D3D6E0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B2E11A" w14:textId="77777777" w:rsidR="00205953" w:rsidRDefault="00205953" w:rsidP="00C222DD"/>
                      <w:p w14:paraId="117285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69FEEE" w14:textId="77777777" w:rsidR="00205953" w:rsidRDefault="00205953" w:rsidP="00C222DD"/>
                      <w:p w14:paraId="0A65D6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DAA906" w14:textId="77777777" w:rsidR="00205953" w:rsidRDefault="00205953" w:rsidP="00C222DD"/>
                      <w:p w14:paraId="02934AB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A5E196" w14:textId="77777777" w:rsidR="00205953" w:rsidRDefault="00205953" w:rsidP="00C222DD"/>
                      <w:p w14:paraId="61CC1D8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965D79" w14:textId="77777777" w:rsidR="00205953" w:rsidRDefault="00205953" w:rsidP="00C222DD"/>
                      <w:p w14:paraId="198CCE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9CB07D2" w14:textId="77777777" w:rsidR="00205953" w:rsidRDefault="00205953" w:rsidP="00C222DD"/>
                      <w:p w14:paraId="0CF7D75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B0DB69F" w14:textId="77777777" w:rsidR="00205953" w:rsidRDefault="00205953" w:rsidP="00C222DD"/>
                      <w:p w14:paraId="7823AF3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0535A3" w14:textId="77777777" w:rsidR="00205953" w:rsidRDefault="00205953" w:rsidP="00C222DD"/>
                      <w:p w14:paraId="3EE756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E6A8A1" w14:textId="77777777" w:rsidR="00205953" w:rsidRDefault="00205953" w:rsidP="00C222DD"/>
                      <w:p w14:paraId="6AE00E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97CD3D" w14:textId="77777777" w:rsidR="00205953" w:rsidRDefault="00205953" w:rsidP="00C222DD"/>
                      <w:p w14:paraId="4AA9671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E5A816" w14:textId="77777777" w:rsidR="00205953" w:rsidRDefault="00205953" w:rsidP="00C222DD"/>
                      <w:p w14:paraId="086E4B0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42239E" w14:textId="77777777" w:rsidR="00205953" w:rsidRDefault="00205953" w:rsidP="00C222DD"/>
                      <w:p w14:paraId="265D1B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F3B7D6" w14:textId="77777777" w:rsidR="00205953" w:rsidRDefault="00205953" w:rsidP="00C222DD"/>
                      <w:p w14:paraId="0CE0868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94BCB6" w14:textId="77777777" w:rsidR="00205953" w:rsidRDefault="00205953" w:rsidP="00C222DD"/>
                      <w:p w14:paraId="11184E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801AE3" w14:textId="77777777" w:rsidR="00205953" w:rsidRDefault="00205953" w:rsidP="00C222DD"/>
                      <w:p w14:paraId="0994648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E1AF2B" w14:textId="77777777" w:rsidR="00205953" w:rsidRDefault="00205953" w:rsidP="00C222DD"/>
                      <w:p w14:paraId="1909BE7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DCBDC3" w14:textId="77777777" w:rsidR="00205953" w:rsidRDefault="00205953" w:rsidP="00C222DD"/>
                      <w:p w14:paraId="2068B6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22FD52" w14:textId="77777777" w:rsidR="00205953" w:rsidRDefault="00205953" w:rsidP="00C222DD"/>
                      <w:p w14:paraId="155D2C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7FF733" w14:textId="77777777" w:rsidR="00205953" w:rsidRDefault="00205953" w:rsidP="00C222DD"/>
                      <w:p w14:paraId="723B1FD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4068EB" w14:textId="77777777" w:rsidR="00205953" w:rsidRDefault="00205953" w:rsidP="00C222DD"/>
                      <w:p w14:paraId="7F05F10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FCD52A" w14:textId="77777777" w:rsidR="00205953" w:rsidRDefault="00205953" w:rsidP="00C222DD"/>
                      <w:p w14:paraId="7B8A7F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B4A4A23" w14:textId="77777777" w:rsidR="00205953" w:rsidRDefault="00205953" w:rsidP="00C222DD"/>
                      <w:p w14:paraId="3C0AE54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A8FFD" w14:textId="77777777" w:rsidR="00205953" w:rsidRDefault="00205953" w:rsidP="00C222DD"/>
                      <w:p w14:paraId="7542A3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8416CA" w14:textId="77777777" w:rsidR="00205953" w:rsidRDefault="00205953" w:rsidP="00C222DD"/>
                      <w:p w14:paraId="1E6B11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97F90A" w14:textId="77777777" w:rsidR="00205953" w:rsidRDefault="00205953" w:rsidP="00C222DD"/>
                      <w:p w14:paraId="3D39B4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4B6E4" w14:textId="77777777" w:rsidR="00205953" w:rsidRDefault="00205953" w:rsidP="00C222DD"/>
                      <w:p w14:paraId="3AA939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22500" w14:textId="77777777" w:rsidR="00205953" w:rsidRDefault="00205953" w:rsidP="00C222DD"/>
                      <w:p w14:paraId="32521B5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F7DC6" w14:textId="77777777" w:rsidR="00205953" w:rsidRDefault="00205953" w:rsidP="00C222DD"/>
                      <w:p w14:paraId="08B8CC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477093F" w14:textId="77777777" w:rsidR="00205953" w:rsidRDefault="00205953" w:rsidP="00C222DD"/>
                      <w:p w14:paraId="55AA89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616F5E" w14:textId="77777777" w:rsidR="00205953" w:rsidRDefault="00205953" w:rsidP="00C222DD"/>
                      <w:p w14:paraId="56FA25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7668CB" w14:textId="77777777" w:rsidR="00205953" w:rsidRDefault="00205953" w:rsidP="00C222DD"/>
                      <w:p w14:paraId="3A9F21D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E12240" w14:textId="77777777" w:rsidR="00205953" w:rsidRDefault="00205953" w:rsidP="00C222DD"/>
                      <w:p w14:paraId="28EBA4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044646" w14:textId="77777777" w:rsidR="00205953" w:rsidRDefault="00205953" w:rsidP="00C222DD"/>
                      <w:p w14:paraId="0608E5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6441B0" w14:textId="77777777" w:rsidR="00205953" w:rsidRDefault="00205953" w:rsidP="00C222DD"/>
                      <w:p w14:paraId="0738C5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FC5FD7" w14:textId="77777777" w:rsidR="00205953" w:rsidRDefault="00205953" w:rsidP="00C222DD"/>
                      <w:p w14:paraId="17F58D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3D86A6" w14:textId="77777777" w:rsidR="00205953" w:rsidRDefault="00205953" w:rsidP="00C222DD"/>
                      <w:p w14:paraId="4D6361E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B08FD8" w14:textId="77777777" w:rsidR="00205953" w:rsidRDefault="00205953" w:rsidP="00C222DD"/>
                      <w:p w14:paraId="288B4E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3C2BA6" w14:textId="77777777" w:rsidR="00205953" w:rsidRDefault="00205953" w:rsidP="00C222DD"/>
                      <w:p w14:paraId="366324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69ADD0" w14:textId="77777777" w:rsidR="00205953" w:rsidRDefault="00205953" w:rsidP="00C222DD"/>
                      <w:p w14:paraId="353DAE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5A39DC" w14:textId="77777777" w:rsidR="00205953" w:rsidRDefault="00205953" w:rsidP="00C222DD"/>
                      <w:p w14:paraId="126A7CB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3F89D8" w14:textId="77777777" w:rsidR="00205953" w:rsidRDefault="00205953" w:rsidP="00C222DD"/>
                      <w:p w14:paraId="1297E5A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513A3C" w14:textId="77777777" w:rsidR="00205953" w:rsidRDefault="00205953" w:rsidP="00C222DD"/>
                      <w:p w14:paraId="0F340D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F4E611" w14:textId="77777777" w:rsidR="00205953" w:rsidRDefault="00205953" w:rsidP="00C222DD"/>
                      <w:p w14:paraId="002B0C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8EE4B6" w14:textId="77777777" w:rsidR="00205953" w:rsidRDefault="00205953" w:rsidP="00C222DD"/>
                      <w:p w14:paraId="1AE8C4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B9F08D" w14:textId="77777777" w:rsidR="00205953" w:rsidRDefault="00205953" w:rsidP="00C222DD"/>
                      <w:p w14:paraId="6E4E42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4F0E86" w14:textId="77777777" w:rsidR="00205953" w:rsidRDefault="00205953" w:rsidP="00C222DD"/>
                      <w:p w14:paraId="32ECFC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A84170" w14:textId="77777777" w:rsidR="00205953" w:rsidRDefault="00205953" w:rsidP="00C222DD"/>
                      <w:p w14:paraId="79E345A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F4A51D" w14:textId="77777777" w:rsidR="00205953" w:rsidRDefault="00205953" w:rsidP="00C222DD"/>
                      <w:p w14:paraId="2A6F03E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F5A1DC" w14:textId="77777777" w:rsidR="00205953" w:rsidRDefault="00205953" w:rsidP="00C222DD"/>
                      <w:p w14:paraId="0D4F79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E85764" w14:textId="77777777" w:rsidR="00205953" w:rsidRDefault="00205953" w:rsidP="00C222DD"/>
                      <w:p w14:paraId="386D58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ADA10" w14:textId="77777777" w:rsidR="00205953" w:rsidRDefault="00205953" w:rsidP="00C222DD"/>
                      <w:p w14:paraId="138C8BF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E1D7F3" w14:textId="77777777" w:rsidR="00205953" w:rsidRDefault="00205953" w:rsidP="00C222DD"/>
                      <w:p w14:paraId="2026439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FCE308" w14:textId="77777777" w:rsidR="00205953" w:rsidRDefault="00205953" w:rsidP="00C222DD"/>
                      <w:p w14:paraId="5E9E93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48F8CED" w14:textId="77777777" w:rsidR="00205953" w:rsidRDefault="00205953" w:rsidP="00C222DD"/>
                      <w:p w14:paraId="121E078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12F4E6" w14:textId="77777777" w:rsidR="00205953" w:rsidRDefault="00205953" w:rsidP="00C222DD"/>
                      <w:p w14:paraId="6349D9E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3904D4" w14:textId="77777777" w:rsidR="00205953" w:rsidRDefault="00205953" w:rsidP="00C222DD"/>
                      <w:p w14:paraId="5D7AFC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2DF428" w14:textId="77777777" w:rsidR="00205953" w:rsidRDefault="00205953" w:rsidP="00C222DD"/>
                      <w:p w14:paraId="47FC88B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1664D8" w14:textId="77777777" w:rsidR="00205953" w:rsidRDefault="00205953" w:rsidP="00C222DD"/>
                      <w:p w14:paraId="7C2796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C292EA" w14:textId="77777777" w:rsidR="00205953" w:rsidRDefault="00205953" w:rsidP="00C222DD"/>
                      <w:p w14:paraId="648AE1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EDC63" w14:textId="77777777" w:rsidR="00205953" w:rsidRDefault="00205953" w:rsidP="00C222DD"/>
                      <w:p w14:paraId="6C89A0E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EE76B6" w14:textId="77777777" w:rsidR="00205953" w:rsidRDefault="00205953" w:rsidP="00C222DD"/>
                      <w:p w14:paraId="354D18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AB443A" w14:textId="77777777" w:rsidR="00205953" w:rsidRDefault="00205953" w:rsidP="00C222DD"/>
                      <w:p w14:paraId="6A654C9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394AA6" w14:textId="77777777" w:rsidR="00205953" w:rsidRDefault="00205953" w:rsidP="00C222DD"/>
                      <w:p w14:paraId="6FF1A8C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4E5D342" w14:textId="77777777" w:rsidR="00205953" w:rsidRDefault="00205953" w:rsidP="00C222DD"/>
                      <w:p w14:paraId="1FE65E8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3C50276" w14:textId="77777777" w:rsidR="00205953" w:rsidRDefault="00205953" w:rsidP="00C222DD"/>
                      <w:p w14:paraId="17FC432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A92AA6" w14:textId="77777777" w:rsidR="00205953" w:rsidRDefault="00205953" w:rsidP="00C222DD"/>
                      <w:p w14:paraId="4BD609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30D259" w14:textId="77777777" w:rsidR="00205953" w:rsidRDefault="00205953" w:rsidP="00C222DD"/>
                      <w:p w14:paraId="0502A3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E3415" w14:textId="77777777" w:rsidR="00205953" w:rsidRDefault="00205953" w:rsidP="00C222DD"/>
                      <w:p w14:paraId="4030F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5BF8AF" w14:textId="77777777" w:rsidR="00205953" w:rsidRDefault="00205953" w:rsidP="00C222DD"/>
                      <w:p w14:paraId="0D6023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350147" w14:textId="77777777" w:rsidR="00205953" w:rsidRDefault="00205953" w:rsidP="00C222DD"/>
                      <w:p w14:paraId="587ECF0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D8BE92" w14:textId="77777777" w:rsidR="00205953" w:rsidRDefault="00205953" w:rsidP="00C222DD"/>
                      <w:p w14:paraId="7D13B3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C78155" w14:textId="77777777" w:rsidR="00205953" w:rsidRDefault="00205953" w:rsidP="00C222DD"/>
                      <w:p w14:paraId="3BB994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8FB26D" w14:textId="77777777" w:rsidR="00205953" w:rsidRDefault="00205953" w:rsidP="00C222DD"/>
                      <w:p w14:paraId="78BCF3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E521B6" w14:textId="77777777" w:rsidR="00205953" w:rsidRDefault="00205953" w:rsidP="00C222DD"/>
                      <w:p w14:paraId="084AF9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4A723C" w14:textId="77777777" w:rsidR="00205953" w:rsidRDefault="00205953" w:rsidP="00C222DD"/>
                      <w:p w14:paraId="260D46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4E13DE" w14:textId="77777777" w:rsidR="00205953" w:rsidRDefault="00205953" w:rsidP="00C222DD"/>
                      <w:p w14:paraId="5C5D12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8B485A" w14:textId="77777777" w:rsidR="00205953" w:rsidRDefault="00205953" w:rsidP="00C222DD"/>
                      <w:p w14:paraId="6F63A2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3A12E" w14:textId="77777777" w:rsidR="00205953" w:rsidRDefault="00205953" w:rsidP="00C222DD"/>
                      <w:p w14:paraId="752B4A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DD07C6" w14:textId="77777777" w:rsidR="00205953" w:rsidRDefault="00205953" w:rsidP="00C222DD"/>
                      <w:p w14:paraId="727FF5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F9D650" w14:textId="77777777" w:rsidR="00205953" w:rsidRDefault="00205953" w:rsidP="00C222DD"/>
                      <w:p w14:paraId="589F98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DAA2D61" w14:textId="77777777" w:rsidR="00205953" w:rsidRDefault="00205953" w:rsidP="00C222DD"/>
                      <w:p w14:paraId="049BDC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53A5EB" w14:textId="77777777" w:rsidR="00205953" w:rsidRDefault="00205953" w:rsidP="00C222DD"/>
                      <w:p w14:paraId="261111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E76842" w14:textId="77777777" w:rsidR="00205953" w:rsidRDefault="00205953" w:rsidP="00C222DD"/>
                      <w:p w14:paraId="03979A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0BF12E" w14:textId="77777777" w:rsidR="00205953" w:rsidRDefault="00205953" w:rsidP="00C222DD"/>
                      <w:p w14:paraId="67306AA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781C39" w14:textId="77777777" w:rsidR="00205953" w:rsidRDefault="00205953" w:rsidP="00C222DD"/>
                      <w:p w14:paraId="65DFA0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11E180" w14:textId="77777777" w:rsidR="00205953" w:rsidRDefault="00205953" w:rsidP="00C222DD"/>
                      <w:p w14:paraId="7C04D9F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29E8B6" w14:textId="77777777" w:rsidR="00205953" w:rsidRDefault="00205953" w:rsidP="00C222DD"/>
                      <w:p w14:paraId="1FD1793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2315EE" w14:textId="77777777" w:rsidR="00205953" w:rsidRDefault="00205953" w:rsidP="00C222DD"/>
                      <w:p w14:paraId="570D3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FABA06" w14:textId="77777777" w:rsidR="00205953" w:rsidRDefault="00205953" w:rsidP="00C222DD"/>
                      <w:p w14:paraId="40BF3F9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F73B4E" w14:textId="77777777" w:rsidR="00205953" w:rsidRDefault="00205953" w:rsidP="00C222DD"/>
                      <w:p w14:paraId="3EAAE2B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C7ABD1" w14:textId="77777777" w:rsidR="00205953" w:rsidRDefault="00205953" w:rsidP="00C222DD"/>
                      <w:p w14:paraId="531753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0D844A6" w14:textId="77777777" w:rsidR="00205953" w:rsidRDefault="00205953" w:rsidP="00C222DD"/>
                      <w:p w14:paraId="43CE74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6147BB" w14:textId="77777777" w:rsidR="00205953" w:rsidRDefault="00205953" w:rsidP="00C222DD"/>
                      <w:p w14:paraId="4909BF4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FCDC2B" w14:textId="77777777" w:rsidR="00205953" w:rsidRDefault="00205953" w:rsidP="00C222DD"/>
                      <w:p w14:paraId="209726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A81906" w14:textId="77777777" w:rsidR="00205953" w:rsidRDefault="00205953" w:rsidP="00C222DD"/>
                      <w:p w14:paraId="08D4E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C012AC" w14:textId="77777777" w:rsidR="00205953" w:rsidRDefault="00205953" w:rsidP="00C222DD"/>
                      <w:p w14:paraId="65993F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355E94" w14:textId="77777777" w:rsidR="00205953" w:rsidRDefault="00205953" w:rsidP="00C222DD"/>
                      <w:p w14:paraId="717A2F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F219D" w14:textId="77777777" w:rsidR="00205953" w:rsidRDefault="00205953" w:rsidP="00C222DD"/>
                      <w:p w14:paraId="633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B25CFA" w14:textId="77777777" w:rsidR="00205953" w:rsidRDefault="00205953" w:rsidP="00C222DD"/>
                      <w:p w14:paraId="22A5A6B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F936F5" w14:textId="77777777" w:rsidR="00205953" w:rsidRDefault="00205953" w:rsidP="00C222DD"/>
                      <w:p w14:paraId="3EBE40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C1277E" w14:textId="77777777" w:rsidR="00205953" w:rsidRDefault="00205953" w:rsidP="00C222DD"/>
                      <w:p w14:paraId="4414D4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2B25DF" w14:textId="77777777" w:rsidR="00205953" w:rsidRDefault="00205953" w:rsidP="00C222DD"/>
                      <w:p w14:paraId="0858D7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4FE3CD" w14:textId="77777777" w:rsidR="00205953" w:rsidRDefault="00205953" w:rsidP="00C222DD"/>
                      <w:p w14:paraId="3AE2FFF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81C3E7" w14:textId="77777777" w:rsidR="00205953" w:rsidRDefault="00205953" w:rsidP="00C222DD"/>
                      <w:p w14:paraId="5A45385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8FC0D1" w14:textId="77777777" w:rsidR="00205953" w:rsidRDefault="00205953" w:rsidP="00C222DD"/>
                      <w:p w14:paraId="21E4EFE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D3A8C3" w14:textId="77777777" w:rsidR="00205953" w:rsidRDefault="00205953" w:rsidP="00C222DD"/>
                      <w:p w14:paraId="60FE1DC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C83195" w14:textId="77777777" w:rsidR="00205953" w:rsidRDefault="00205953" w:rsidP="00C222DD"/>
                      <w:p w14:paraId="0E22EB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9E894F" w14:textId="77777777" w:rsidR="00205953" w:rsidRDefault="00205953" w:rsidP="00C222DD"/>
                      <w:p w14:paraId="190696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D72742" w14:textId="77777777" w:rsidR="00205953" w:rsidRDefault="00205953" w:rsidP="00C222DD"/>
                      <w:p w14:paraId="5509C99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86C186" w14:textId="77777777" w:rsidR="00205953" w:rsidRDefault="00205953" w:rsidP="00C222DD"/>
                      <w:p w14:paraId="13BB299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366B22" w14:textId="77777777" w:rsidR="00205953" w:rsidRDefault="00205953" w:rsidP="00C222DD"/>
                      <w:p w14:paraId="58B8A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FCFE82" w14:textId="77777777" w:rsidR="00205953" w:rsidRDefault="00205953" w:rsidP="00C222DD"/>
                      <w:p w14:paraId="0ABC94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90189D" w14:textId="77777777" w:rsidR="00205953" w:rsidRDefault="00205953" w:rsidP="00C222DD"/>
                      <w:p w14:paraId="560D36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408A1" w14:textId="77777777" w:rsidR="00205953" w:rsidRDefault="00205953" w:rsidP="00C222DD"/>
                      <w:p w14:paraId="6E2BEF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990B0A" w14:textId="77777777" w:rsidR="00205953" w:rsidRDefault="00205953" w:rsidP="00C222DD"/>
                      <w:p w14:paraId="58494F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753B69" w14:textId="77777777" w:rsidR="00205953" w:rsidRDefault="00205953" w:rsidP="00C222DD"/>
                      <w:p w14:paraId="1F74E2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174539" w14:textId="77777777" w:rsidR="00205953" w:rsidRDefault="00205953" w:rsidP="00C222DD"/>
                      <w:p w14:paraId="31C795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0BDD670" w14:textId="77777777" w:rsidR="00205953" w:rsidRDefault="00205953" w:rsidP="00C222DD"/>
                      <w:p w14:paraId="1DD869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95DB7" w14:textId="77777777" w:rsidR="00205953" w:rsidRDefault="00205953" w:rsidP="00C222DD"/>
                      <w:p w14:paraId="239CFD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A9EDC2" w14:textId="77777777" w:rsidR="00205953" w:rsidRDefault="00205953" w:rsidP="00C222DD"/>
                      <w:p w14:paraId="0A1304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6A8C723" w14:textId="77777777" w:rsidR="00205953" w:rsidRDefault="00205953" w:rsidP="00C222DD"/>
                      <w:p w14:paraId="63EC3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141C8F" w14:textId="77777777" w:rsidR="00205953" w:rsidRDefault="00205953" w:rsidP="00C222DD"/>
                      <w:p w14:paraId="369881E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BB45D2" w14:textId="77777777" w:rsidR="00205953" w:rsidRDefault="00205953" w:rsidP="00C222DD"/>
                      <w:p w14:paraId="12723B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6C9E8E" w14:textId="77777777" w:rsidR="00205953" w:rsidRDefault="00205953" w:rsidP="00C222DD"/>
                      <w:p w14:paraId="390B96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8D78CC" w14:textId="77777777" w:rsidR="00205953" w:rsidRDefault="00205953" w:rsidP="00C222DD"/>
                      <w:p w14:paraId="2A5FD6E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9C4C0AD" w14:textId="77777777" w:rsidR="00205953" w:rsidRDefault="00205953" w:rsidP="00C222DD"/>
                      <w:p w14:paraId="4C2075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43DD7D" w14:textId="77777777" w:rsidR="00205953" w:rsidRDefault="00205953" w:rsidP="00C222DD"/>
                      <w:p w14:paraId="0A94B0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3CFE34" w14:textId="77777777" w:rsidR="00205953" w:rsidRDefault="00205953" w:rsidP="00C222DD"/>
                      <w:p w14:paraId="0FF0BE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BB868E" w14:textId="77777777" w:rsidR="00205953" w:rsidRDefault="00205953" w:rsidP="00C222DD"/>
                      <w:p w14:paraId="3225CBC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txbxContent>
                  </v:textbox>
                </v:shape>
                <v:shape id="Text Box 61" o:spid="_x0000_s1029" type="#_x0000_t202" style="position:absolute;left:3777;top:923;width:24898;height:130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" filled="f" stroked="f" strokeweight=".5pt">
                  <v:textbox>
                    <w:txbxContent>
                      <w:p w14:paraId="67809DD0" w14:textId="77777777" w:rsidR="00205953" w:rsidRPr="00E46FE8" w:rsidRDefault="00205953" w:rsidP="00E46FE8">
                        <w:pPr>
                          <w:pStyle w:val="PullQuote"/>
                        </w:pPr>
                        <w:r w:rsidRPr="00E46FE8">
                          <w:t>PULL QUOTE STYLE. PELLENTESQUE HABITANT MORBI TRISTIQUE SENECTUS ET NETUS ET MALESUADA FAMES AC TURPIS EGESTAS. PROIN PHARETRA NONUMMY PEDE.”</w:t>
                        </w:r>
                      </w:p>
                      <w:p w14:paraId="4C3316CB" w14:textId="77777777" w:rsidR="00205953" w:rsidRPr="00D20793" w:rsidRDefault="00205953" w:rsidP="00C222DD">
                        <w:pPr>
                          <w:jc w:val="left"/>
                          <w:rPr>
                            <w:rFonts w:ascii="Antonio" w:hAnsi="Antonio"/>
                            <w:b/>
                            <w:bCs/>
                            <w:sz w:val="28"/>
                            <w:szCs w:val="28"/>
                          </w:rPr>
                        </w:pPr>
                      </w:p>
                      <w:p w14:paraId="5EFE489B" w14:textId="77777777" w:rsidR="00205953" w:rsidRPr="00D20793" w:rsidRDefault="00205953" w:rsidP="00C222DD">
                        <w:pPr>
                          <w:rPr>
                            <w:rFonts w:ascii="Antonio" w:hAnsi="Antonio"/>
                            <w:b/>
                            <w:bCs/>
                            <w:sz w:val="28"/>
                            <w:szCs w:val="28"/>
                          </w:rPr>
                        </w:pPr>
                      </w:p>
                      <w:p w14:paraId="5C343A7F"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5AB51252" w14:textId="77777777" w:rsidR="00205953" w:rsidRPr="00D20793" w:rsidRDefault="00205953" w:rsidP="00C222DD">
                        <w:pPr>
                          <w:jc w:val="left"/>
                          <w:rPr>
                            <w:rFonts w:ascii="Antonio" w:hAnsi="Antonio"/>
                            <w:b/>
                            <w:bCs/>
                            <w:sz w:val="28"/>
                            <w:szCs w:val="28"/>
                          </w:rPr>
                        </w:pPr>
                      </w:p>
                      <w:p w14:paraId="6F8CBB1D" w14:textId="77777777" w:rsidR="00205953" w:rsidRPr="00D20793" w:rsidRDefault="00205953" w:rsidP="00C222DD">
                        <w:pPr>
                          <w:rPr>
                            <w:rFonts w:ascii="Antonio" w:hAnsi="Antonio"/>
                            <w:b/>
                            <w:bCs/>
                            <w:sz w:val="28"/>
                            <w:szCs w:val="28"/>
                          </w:rPr>
                        </w:pPr>
                      </w:p>
                      <w:p w14:paraId="04F333E3"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11A31C2" w14:textId="77777777" w:rsidR="00205953" w:rsidRPr="00D20793" w:rsidRDefault="00205953" w:rsidP="00C222DD">
                        <w:pPr>
                          <w:jc w:val="left"/>
                          <w:rPr>
                            <w:rFonts w:ascii="Antonio" w:hAnsi="Antonio"/>
                            <w:b/>
                            <w:bCs/>
                            <w:sz w:val="28"/>
                            <w:szCs w:val="28"/>
                          </w:rPr>
                        </w:pPr>
                      </w:p>
                      <w:p w14:paraId="64F38BFB" w14:textId="77777777" w:rsidR="00205953" w:rsidRPr="00D20793" w:rsidRDefault="00205953" w:rsidP="00C222DD">
                        <w:pPr>
                          <w:rPr>
                            <w:rFonts w:ascii="Antonio" w:hAnsi="Antonio"/>
                            <w:b/>
                            <w:bCs/>
                            <w:sz w:val="28"/>
                            <w:szCs w:val="28"/>
                          </w:rPr>
                        </w:pPr>
                      </w:p>
                      <w:p w14:paraId="6E4E1857"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508A616" w14:textId="77777777" w:rsidR="00205953" w:rsidRPr="00D20793" w:rsidRDefault="00205953" w:rsidP="00C222DD">
                        <w:pPr>
                          <w:jc w:val="left"/>
                          <w:rPr>
                            <w:rFonts w:ascii="Antonio" w:hAnsi="Antonio"/>
                            <w:b/>
                            <w:bCs/>
                            <w:sz w:val="28"/>
                            <w:szCs w:val="28"/>
                          </w:rPr>
                        </w:pPr>
                      </w:p>
                      <w:p w14:paraId="77D863CB" w14:textId="77777777" w:rsidR="00205953" w:rsidRPr="00D20793" w:rsidRDefault="00205953" w:rsidP="00C222DD">
                        <w:pPr>
                          <w:rPr>
                            <w:rFonts w:ascii="Antonio" w:hAnsi="Antonio"/>
                            <w:b/>
                            <w:bCs/>
                            <w:sz w:val="28"/>
                            <w:szCs w:val="28"/>
                          </w:rPr>
                        </w:pPr>
                      </w:p>
                      <w:p w14:paraId="43795FBA"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25A3B83" w14:textId="77777777" w:rsidR="00205953" w:rsidRPr="00D20793" w:rsidRDefault="00205953" w:rsidP="00C222DD">
                        <w:pPr>
                          <w:jc w:val="left"/>
                          <w:rPr>
                            <w:rFonts w:ascii="Antonio" w:hAnsi="Antonio"/>
                            <w:b/>
                            <w:bCs/>
                            <w:sz w:val="28"/>
                            <w:szCs w:val="28"/>
                          </w:rPr>
                        </w:pPr>
                      </w:p>
                      <w:p w14:paraId="7AA9DB5D" w14:textId="77777777" w:rsidR="00205953" w:rsidRPr="00D20793" w:rsidRDefault="00205953" w:rsidP="00C222DD">
                        <w:pPr>
                          <w:rPr>
                            <w:rFonts w:ascii="Antonio" w:hAnsi="Antonio"/>
                            <w:b/>
                            <w:bCs/>
                            <w:sz w:val="28"/>
                            <w:szCs w:val="28"/>
                          </w:rPr>
                        </w:pPr>
                      </w:p>
                      <w:p w14:paraId="615189A0"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1019AF4C" w14:textId="77777777" w:rsidR="00205953" w:rsidRPr="00D20793" w:rsidRDefault="00205953" w:rsidP="00C222DD">
                        <w:pPr>
                          <w:jc w:val="left"/>
                          <w:rPr>
                            <w:rFonts w:ascii="Antonio" w:hAnsi="Antonio"/>
                            <w:b/>
                            <w:bCs/>
                            <w:sz w:val="28"/>
                            <w:szCs w:val="28"/>
                          </w:rPr>
                        </w:pPr>
                      </w:p>
                      <w:p w14:paraId="4466A6DD" w14:textId="77777777" w:rsidR="00205953" w:rsidRPr="00D20793" w:rsidRDefault="00205953" w:rsidP="00C222DD">
                        <w:pPr>
                          <w:rPr>
                            <w:rFonts w:ascii="Antonio" w:hAnsi="Antonio"/>
                            <w:b/>
                            <w:bCs/>
                            <w:sz w:val="28"/>
                            <w:szCs w:val="28"/>
                          </w:rPr>
                        </w:pPr>
                      </w:p>
                      <w:p w14:paraId="311C453A"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4988CDA" w14:textId="77777777" w:rsidR="00205953" w:rsidRPr="00D20793" w:rsidRDefault="00205953" w:rsidP="00C222DD">
                        <w:pPr>
                          <w:jc w:val="left"/>
                          <w:rPr>
                            <w:rFonts w:ascii="Antonio" w:hAnsi="Antonio"/>
                            <w:b/>
                            <w:bCs/>
                            <w:sz w:val="28"/>
                            <w:szCs w:val="28"/>
                          </w:rPr>
                        </w:pPr>
                      </w:p>
                      <w:p w14:paraId="0B604550" w14:textId="77777777" w:rsidR="00205953" w:rsidRPr="00D20793" w:rsidRDefault="00205953" w:rsidP="00C222DD">
                        <w:pPr>
                          <w:rPr>
                            <w:rFonts w:ascii="Antonio" w:hAnsi="Antonio"/>
                            <w:b/>
                            <w:bCs/>
                            <w:sz w:val="28"/>
                            <w:szCs w:val="28"/>
                          </w:rPr>
                        </w:pPr>
                      </w:p>
                      <w:p w14:paraId="074FD7CC"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1D165666" w14:textId="77777777" w:rsidR="00205953" w:rsidRPr="00D20793" w:rsidRDefault="00205953" w:rsidP="00C222DD">
                        <w:pPr>
                          <w:jc w:val="left"/>
                          <w:rPr>
                            <w:rFonts w:ascii="Antonio" w:hAnsi="Antonio"/>
                            <w:b/>
                            <w:bCs/>
                            <w:sz w:val="28"/>
                            <w:szCs w:val="28"/>
                          </w:rPr>
                        </w:pPr>
                      </w:p>
                      <w:p w14:paraId="7CFD3DC0" w14:textId="77777777" w:rsidR="00205953" w:rsidRPr="00D20793" w:rsidRDefault="00205953" w:rsidP="00C222DD">
                        <w:pPr>
                          <w:rPr>
                            <w:rFonts w:ascii="Antonio" w:hAnsi="Antonio"/>
                            <w:b/>
                            <w:bCs/>
                            <w:sz w:val="28"/>
                            <w:szCs w:val="28"/>
                          </w:rPr>
                        </w:pPr>
                      </w:p>
                      <w:p w14:paraId="1A36DF85"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629B307" w14:textId="77777777" w:rsidR="00205953" w:rsidRPr="00D20793" w:rsidRDefault="00205953" w:rsidP="00C222DD">
                        <w:pPr>
                          <w:jc w:val="left"/>
                          <w:rPr>
                            <w:rFonts w:ascii="Antonio" w:hAnsi="Antonio"/>
                            <w:b/>
                            <w:bCs/>
                            <w:sz w:val="28"/>
                            <w:szCs w:val="28"/>
                          </w:rPr>
                        </w:pPr>
                      </w:p>
                      <w:p w14:paraId="48C5F8D9" w14:textId="77777777" w:rsidR="00205953" w:rsidRPr="00D20793" w:rsidRDefault="00205953" w:rsidP="00C222DD">
                        <w:pPr>
                          <w:rPr>
                            <w:rFonts w:ascii="Antonio" w:hAnsi="Antonio"/>
                            <w:b/>
                            <w:bCs/>
                            <w:sz w:val="28"/>
                            <w:szCs w:val="28"/>
                          </w:rPr>
                        </w:pPr>
                      </w:p>
                      <w:p w14:paraId="6DE8667C"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7B09218" w14:textId="77777777" w:rsidR="00205953" w:rsidRPr="00D20793" w:rsidRDefault="00205953" w:rsidP="00C222DD">
                        <w:pPr>
                          <w:jc w:val="left"/>
                          <w:rPr>
                            <w:rFonts w:ascii="Antonio" w:hAnsi="Antonio"/>
                            <w:b/>
                            <w:bCs/>
                            <w:sz w:val="28"/>
                            <w:szCs w:val="28"/>
                          </w:rPr>
                        </w:pPr>
                      </w:p>
                      <w:p w14:paraId="1BE15DB1" w14:textId="77777777" w:rsidR="00205953" w:rsidRPr="00D20793" w:rsidRDefault="00205953" w:rsidP="00C222DD">
                        <w:pPr>
                          <w:rPr>
                            <w:rFonts w:ascii="Antonio" w:hAnsi="Antonio"/>
                            <w:b/>
                            <w:bCs/>
                            <w:sz w:val="28"/>
                            <w:szCs w:val="28"/>
                          </w:rPr>
                        </w:pPr>
                      </w:p>
                      <w:p w14:paraId="2FD400E8"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73338132" w14:textId="77777777" w:rsidR="00205953" w:rsidRPr="00D20793" w:rsidRDefault="00205953" w:rsidP="00C222DD">
                        <w:pPr>
                          <w:jc w:val="left"/>
                          <w:rPr>
                            <w:rFonts w:ascii="Antonio" w:hAnsi="Antonio"/>
                            <w:b/>
                            <w:bCs/>
                            <w:sz w:val="28"/>
                            <w:szCs w:val="28"/>
                          </w:rPr>
                        </w:pPr>
                      </w:p>
                      <w:p w14:paraId="19F04EDB" w14:textId="77777777" w:rsidR="00205953" w:rsidRPr="00D20793" w:rsidRDefault="00205953" w:rsidP="00C222DD">
                        <w:pPr>
                          <w:rPr>
                            <w:rFonts w:ascii="Antonio" w:hAnsi="Antonio"/>
                            <w:b/>
                            <w:bCs/>
                            <w:sz w:val="28"/>
                            <w:szCs w:val="28"/>
                          </w:rPr>
                        </w:pPr>
                      </w:p>
                      <w:p w14:paraId="330DEC6B"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38339BF0" w14:textId="77777777" w:rsidR="00205953" w:rsidRPr="00D20793" w:rsidRDefault="00205953" w:rsidP="00C222DD">
                        <w:pPr>
                          <w:jc w:val="left"/>
                          <w:rPr>
                            <w:rFonts w:ascii="Antonio" w:hAnsi="Antonio"/>
                            <w:b/>
                            <w:bCs/>
                            <w:sz w:val="28"/>
                            <w:szCs w:val="28"/>
                          </w:rPr>
                        </w:pPr>
                      </w:p>
                      <w:p w14:paraId="2EF22293" w14:textId="77777777" w:rsidR="00205953" w:rsidRPr="00D20793" w:rsidRDefault="00205953" w:rsidP="00C222DD">
                        <w:pPr>
                          <w:rPr>
                            <w:rFonts w:ascii="Antonio" w:hAnsi="Antonio"/>
                            <w:b/>
                            <w:bCs/>
                            <w:sz w:val="28"/>
                            <w:szCs w:val="28"/>
                          </w:rPr>
                        </w:pPr>
                      </w:p>
                      <w:p w14:paraId="1A2539D2"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2127EDA8" w14:textId="77777777" w:rsidR="00205953" w:rsidRPr="00D20793" w:rsidRDefault="00205953" w:rsidP="00C222DD">
                        <w:pPr>
                          <w:jc w:val="left"/>
                          <w:rPr>
                            <w:rFonts w:ascii="Antonio" w:hAnsi="Antonio"/>
                            <w:b/>
                            <w:bCs/>
                            <w:sz w:val="28"/>
                            <w:szCs w:val="28"/>
                          </w:rPr>
                        </w:pPr>
                      </w:p>
                      <w:p w14:paraId="13D4FAA2" w14:textId="77777777" w:rsidR="00205953" w:rsidRPr="00D20793" w:rsidRDefault="00205953" w:rsidP="00C222DD">
                        <w:pPr>
                          <w:rPr>
                            <w:rFonts w:ascii="Antonio" w:hAnsi="Antonio"/>
                            <w:b/>
                            <w:bCs/>
                            <w:sz w:val="28"/>
                            <w:szCs w:val="28"/>
                          </w:rPr>
                        </w:pPr>
                      </w:p>
                      <w:p w14:paraId="6C9FDFF5"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4C5FA24E" w14:textId="77777777" w:rsidR="00205953" w:rsidRPr="00D20793" w:rsidRDefault="00205953" w:rsidP="00C222DD">
                        <w:pPr>
                          <w:jc w:val="left"/>
                          <w:rPr>
                            <w:rFonts w:ascii="Antonio" w:hAnsi="Antonio"/>
                            <w:b/>
                            <w:bCs/>
                            <w:sz w:val="28"/>
                            <w:szCs w:val="28"/>
                          </w:rPr>
                        </w:pPr>
                      </w:p>
                      <w:p w14:paraId="0BE25E2F" w14:textId="77777777" w:rsidR="00205953" w:rsidRPr="00D20793" w:rsidRDefault="00205953" w:rsidP="00C222DD">
                        <w:pPr>
                          <w:rPr>
                            <w:rFonts w:ascii="Antonio" w:hAnsi="Antonio"/>
                            <w:b/>
                            <w:bCs/>
                            <w:sz w:val="28"/>
                            <w:szCs w:val="28"/>
                          </w:rPr>
                        </w:pPr>
                      </w:p>
                      <w:p w14:paraId="0643EE5F"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771C55F3" w14:textId="77777777" w:rsidR="00205953" w:rsidRPr="00D20793" w:rsidRDefault="00205953" w:rsidP="00C222DD">
                        <w:pPr>
                          <w:jc w:val="left"/>
                          <w:rPr>
                            <w:rFonts w:ascii="Antonio" w:hAnsi="Antonio"/>
                            <w:b/>
                            <w:bCs/>
                            <w:sz w:val="28"/>
                            <w:szCs w:val="28"/>
                          </w:rPr>
                        </w:pPr>
                      </w:p>
                      <w:p w14:paraId="151A4843" w14:textId="77777777" w:rsidR="00205953" w:rsidRPr="00D20793" w:rsidRDefault="00205953" w:rsidP="00C222DD">
                        <w:pPr>
                          <w:rPr>
                            <w:rFonts w:ascii="Antonio" w:hAnsi="Antonio"/>
                            <w:b/>
                            <w:bCs/>
                            <w:sz w:val="28"/>
                            <w:szCs w:val="28"/>
                          </w:rPr>
                        </w:pPr>
                      </w:p>
                      <w:p w14:paraId="2C52E4EB" w14:textId="77777777" w:rsidR="00205953" w:rsidRPr="00D20793" w:rsidRDefault="00205953" w:rsidP="0012075A">
                        <w:pPr>
                          <w:pStyle w:val="BodyText1"/>
                          <w:rPr>
                            <w:rFonts w:ascii="Antonio" w:hAnsi="Antonio"/>
                            <w:b/>
                            <w:bCs/>
                            <w:sz w:val="28"/>
                            <w:szCs w:val="28"/>
                          </w:rPr>
                        </w:pPr>
                        <w:r w:rsidRPr="00D20793">
                          <w:rPr>
                            <w:rFonts w:ascii="Antonio" w:hAnsi="Antonio"/>
                            <w:b/>
                            <w:bCs/>
                            <w:sz w:val="28"/>
                            <w:szCs w:val="28"/>
                          </w:rPr>
                          <w:t>PELLENTESQUE HABITANT MORBI TRISTIQUE SENECTUS ET NETUS ET MALESUADA FAMES AC TURPIS EGESTAS. PROIN PHARETRA NONUMMY PEDE. MAURIS ET ORCI.</w:t>
                        </w:r>
                      </w:p>
                      <w:p w14:paraId="0324D627" w14:textId="77777777" w:rsidR="00205953" w:rsidRPr="00D20793" w:rsidRDefault="00205953" w:rsidP="00C222DD">
                        <w:pPr>
                          <w:jc w:val="left"/>
                          <w:rPr>
                            <w:rFonts w:ascii="Antonio" w:hAnsi="Antonio"/>
                            <w:b/>
                            <w:bCs/>
                            <w:sz w:val="28"/>
                            <w:szCs w:val="28"/>
                          </w:rPr>
                        </w:pPr>
                      </w:p>
                    </w:txbxContent>
                  </v:textbox>
                </v:shape>
                <w10:wrap type="square" anchorx="margin"/>
              </v:group>
            </w:pict>
          </mc:Fallback>
        </mc:AlternateContent>
      </w:r>
      <w:r w:rsidR="003C5A5F">
        <w:t>Subhead 01</w:t>
      </w:r>
      <w:bookmarkEnd w:id="2"/>
    </w:p>
    <w:p w14:paraId="59BE3D1D" w14:textId="60669ED0" w:rsidR="00C222DD" w:rsidRDefault="00FD6B25" w:rsidP="009251A1">
      <w:pPr>
        <w:pStyle w:val="BodyText1"/>
      </w:pPr>
      <w:r w:rsidRPr="009251A1">
        <w:t xml:space="preserve">Lorem ipsum dolor sit </w:t>
      </w:r>
      <w:proofErr w:type="spellStart"/>
      <w:r w:rsidRPr="009251A1">
        <w:t>amet</w:t>
      </w:r>
      <w:proofErr w:type="spellEnd"/>
      <w:r w:rsidRPr="009251A1">
        <w:t xml:space="preserve">, </w:t>
      </w:r>
      <w:proofErr w:type="spellStart"/>
      <w:r w:rsidRPr="009251A1">
        <w:t>consectetuer</w:t>
      </w:r>
      <w:proofErr w:type="spellEnd"/>
      <w:r w:rsidRPr="009251A1">
        <w:t xml:space="preserve"> </w:t>
      </w:r>
      <w:proofErr w:type="spellStart"/>
      <w:r w:rsidRPr="009251A1">
        <w:t>adipiscing</w:t>
      </w:r>
      <w:proofErr w:type="spellEnd"/>
      <w:r w:rsidRPr="009251A1">
        <w:t xml:space="preserve"> </w:t>
      </w:r>
      <w:proofErr w:type="spellStart"/>
      <w:r w:rsidRPr="009251A1">
        <w:t>elit</w:t>
      </w:r>
      <w:proofErr w:type="spellEnd"/>
      <w:r w:rsidRPr="009251A1">
        <w:t xml:space="preserve">. Maecenas </w:t>
      </w:r>
      <w:proofErr w:type="spellStart"/>
      <w:r w:rsidRPr="009251A1">
        <w:t>porttitor</w:t>
      </w:r>
      <w:proofErr w:type="spellEnd"/>
      <w:r w:rsidRPr="009251A1">
        <w:t xml:space="preserve"> </w:t>
      </w:r>
      <w:proofErr w:type="spellStart"/>
      <w:r w:rsidRPr="009251A1">
        <w:t>congue</w:t>
      </w:r>
      <w:proofErr w:type="spellEnd"/>
      <w:r w:rsidRPr="009251A1">
        <w:t xml:space="preserve"> </w:t>
      </w:r>
      <w:proofErr w:type="spellStart"/>
      <w:r w:rsidRPr="009251A1">
        <w:t>massa</w:t>
      </w:r>
      <w:proofErr w:type="spellEnd"/>
      <w:r w:rsidRPr="009251A1">
        <w:t xml:space="preserve">. </w:t>
      </w:r>
      <w:proofErr w:type="spellStart"/>
      <w:r w:rsidRPr="009251A1">
        <w:t>Fusce</w:t>
      </w:r>
      <w:proofErr w:type="spellEnd"/>
      <w:r w:rsidRPr="009251A1">
        <w:t xml:space="preserve"> </w:t>
      </w:r>
      <w:proofErr w:type="spellStart"/>
      <w:r w:rsidRPr="009251A1">
        <w:t>posuere</w:t>
      </w:r>
      <w:proofErr w:type="spellEnd"/>
      <w:r w:rsidRPr="009251A1">
        <w:t xml:space="preserve">, magna sed pulvinar </w:t>
      </w:r>
      <w:proofErr w:type="spellStart"/>
      <w:r w:rsidRPr="009251A1">
        <w:t>ultricies</w:t>
      </w:r>
      <w:proofErr w:type="spellEnd"/>
      <w:r w:rsidRPr="009251A1">
        <w:t xml:space="preserve">, </w:t>
      </w:r>
      <w:proofErr w:type="spellStart"/>
      <w:r w:rsidRPr="009251A1">
        <w:t>purus</w:t>
      </w:r>
      <w:proofErr w:type="spellEnd"/>
      <w:r w:rsidRPr="009251A1">
        <w:t xml:space="preserve"> </w:t>
      </w:r>
      <w:proofErr w:type="spellStart"/>
      <w:r w:rsidRPr="009251A1">
        <w:t>lectus</w:t>
      </w:r>
      <w:proofErr w:type="spellEnd"/>
      <w:r w:rsidRPr="009251A1">
        <w:t xml:space="preserve"> </w:t>
      </w:r>
      <w:proofErr w:type="spellStart"/>
      <w:r w:rsidRPr="009251A1">
        <w:t>malesuada</w:t>
      </w:r>
      <w:proofErr w:type="spellEnd"/>
      <w:r w:rsidRPr="009251A1">
        <w:t xml:space="preserve"> libero, sit </w:t>
      </w:r>
      <w:proofErr w:type="spellStart"/>
      <w:r w:rsidRPr="009251A1">
        <w:t>amet</w:t>
      </w:r>
      <w:proofErr w:type="spellEnd"/>
      <w:r w:rsidRPr="009251A1">
        <w:t xml:space="preserve"> </w:t>
      </w:r>
      <w:proofErr w:type="spellStart"/>
      <w:r w:rsidRPr="009251A1">
        <w:t>commodo</w:t>
      </w:r>
      <w:proofErr w:type="spellEnd"/>
      <w:r w:rsidRPr="009251A1">
        <w:t xml:space="preserve"> magna eros </w:t>
      </w:r>
      <w:proofErr w:type="spellStart"/>
      <w:r w:rsidRPr="009251A1">
        <w:t>quis</w:t>
      </w:r>
      <w:proofErr w:type="spellEnd"/>
      <w:r w:rsidRPr="009251A1">
        <w:t xml:space="preserve"> </w:t>
      </w:r>
      <w:proofErr w:type="spellStart"/>
      <w:r w:rsidRPr="009251A1">
        <w:t>urna</w:t>
      </w:r>
      <w:proofErr w:type="spellEnd"/>
      <w:r w:rsidRPr="009251A1">
        <w:t>.</w:t>
      </w:r>
      <w:r w:rsidR="00C222DD" w:rsidRPr="009251A1">
        <w:t xml:space="preserve"> Lorem ipsum dolor sit </w:t>
      </w:r>
      <w:proofErr w:type="spellStart"/>
      <w:r w:rsidR="00C222DD" w:rsidRPr="009251A1">
        <w:t>amet</w:t>
      </w:r>
      <w:proofErr w:type="spellEnd"/>
      <w:r w:rsidR="00C222DD" w:rsidRPr="009251A1">
        <w:t xml:space="preserve">, </w:t>
      </w:r>
      <w:proofErr w:type="spellStart"/>
      <w:r w:rsidR="00C222DD" w:rsidRPr="009251A1">
        <w:t>consectetuer</w:t>
      </w:r>
      <w:proofErr w:type="spellEnd"/>
      <w:r w:rsidR="00C222DD" w:rsidRPr="009251A1">
        <w:t xml:space="preserve"> </w:t>
      </w:r>
      <w:proofErr w:type="spellStart"/>
      <w:r w:rsidR="00C222DD" w:rsidRPr="009251A1">
        <w:t>adipiscing</w:t>
      </w:r>
      <w:proofErr w:type="spellEnd"/>
      <w:r w:rsidR="00C222DD" w:rsidRPr="009251A1">
        <w:t xml:space="preserve"> </w:t>
      </w:r>
      <w:proofErr w:type="spellStart"/>
      <w:r w:rsidR="00C222DD" w:rsidRPr="009251A1">
        <w:t>elit</w:t>
      </w:r>
      <w:proofErr w:type="spellEnd"/>
      <w:r w:rsidR="00C222DD" w:rsidRPr="009251A1">
        <w:t xml:space="preserve">. Maecenas </w:t>
      </w:r>
      <w:proofErr w:type="spellStart"/>
      <w:r w:rsidR="00C222DD" w:rsidRPr="009251A1">
        <w:t>porttitor</w:t>
      </w:r>
      <w:proofErr w:type="spellEnd"/>
      <w:r w:rsidR="00C222DD" w:rsidRPr="009251A1">
        <w:t xml:space="preserve"> </w:t>
      </w:r>
      <w:proofErr w:type="spellStart"/>
      <w:r w:rsidR="00C222DD" w:rsidRPr="009251A1">
        <w:t>congu</w:t>
      </w:r>
      <w:proofErr w:type="spellEnd"/>
      <w:r w:rsidR="00C222DD" w:rsidRPr="009251A1">
        <w:t xml:space="preserve"> e </w:t>
      </w:r>
      <w:proofErr w:type="spellStart"/>
      <w:r w:rsidR="00C222DD" w:rsidRPr="009251A1">
        <w:t>massa</w:t>
      </w:r>
      <w:proofErr w:type="spellEnd"/>
      <w:r w:rsidR="00C222DD" w:rsidRPr="009251A1">
        <w:t xml:space="preserve">. </w:t>
      </w:r>
      <w:proofErr w:type="spellStart"/>
      <w:r w:rsidR="00C222DD" w:rsidRPr="009251A1">
        <w:t>Fusce</w:t>
      </w:r>
      <w:proofErr w:type="spellEnd"/>
      <w:r w:rsidR="00C222DD" w:rsidRPr="009251A1">
        <w:t xml:space="preserve"> </w:t>
      </w:r>
      <w:proofErr w:type="spellStart"/>
      <w:r w:rsidR="00C222DD" w:rsidRPr="009251A1">
        <w:t>posuere</w:t>
      </w:r>
      <w:proofErr w:type="spellEnd"/>
      <w:r w:rsidR="00C222DD" w:rsidRPr="009251A1">
        <w:t xml:space="preserve">, magna sed pulvinar, </w:t>
      </w:r>
      <w:proofErr w:type="spellStart"/>
      <w:r w:rsidR="00C222DD" w:rsidRPr="009251A1">
        <w:t>purus</w:t>
      </w:r>
      <w:proofErr w:type="spellEnd"/>
      <w:r w:rsidR="00C222DD" w:rsidRPr="009251A1">
        <w:t xml:space="preserve"> </w:t>
      </w:r>
      <w:proofErr w:type="spellStart"/>
      <w:r w:rsidR="00C222DD" w:rsidRPr="009251A1">
        <w:t>lectus</w:t>
      </w:r>
      <w:proofErr w:type="spellEnd"/>
      <w:r w:rsidR="00C222DD" w:rsidRPr="009251A1">
        <w:t xml:space="preserve"> </w:t>
      </w:r>
      <w:proofErr w:type="spellStart"/>
      <w:r w:rsidR="00C222DD" w:rsidRPr="009251A1">
        <w:t>malesuada</w:t>
      </w:r>
      <w:proofErr w:type="spellEnd"/>
      <w:r w:rsidR="00C222DD" w:rsidRPr="009251A1">
        <w:t xml:space="preserve"> libero, sit </w:t>
      </w:r>
      <w:proofErr w:type="spellStart"/>
      <w:r w:rsidR="00C222DD" w:rsidRPr="009251A1">
        <w:t>amet</w:t>
      </w:r>
      <w:proofErr w:type="spellEnd"/>
      <w:r w:rsidR="00C222DD" w:rsidRPr="009251A1">
        <w:t xml:space="preserve"> </w:t>
      </w:r>
      <w:proofErr w:type="spellStart"/>
      <w:r w:rsidR="00C222DD" w:rsidRPr="009251A1">
        <w:t>commodo</w:t>
      </w:r>
      <w:proofErr w:type="spellEnd"/>
      <w:r w:rsidR="00C222DD" w:rsidRPr="009251A1">
        <w:t xml:space="preserve"> magna eros </w:t>
      </w:r>
      <w:proofErr w:type="spellStart"/>
      <w:r w:rsidR="00C222DD" w:rsidRPr="009251A1">
        <w:t>quis</w:t>
      </w:r>
      <w:proofErr w:type="spellEnd"/>
      <w:r w:rsidR="00C222DD" w:rsidRPr="009251A1">
        <w:t xml:space="preserve"> urna</w:t>
      </w:r>
      <w:r w:rsidR="009251A1">
        <w:t>.</w:t>
      </w:r>
    </w:p>
    <w:p w14:paraId="5943B240" w14:textId="77777777" w:rsidR="009251A1" w:rsidRPr="009251A1" w:rsidRDefault="009251A1" w:rsidP="009251A1">
      <w:pPr>
        <w:pStyle w:val="BodyText1"/>
      </w:pPr>
    </w:p>
    <w:p w14:paraId="723B6962" w14:textId="77777777" w:rsidR="00C03C4A" w:rsidRDefault="00C03C4A" w:rsidP="002A57E9">
      <w:pPr>
        <w:pStyle w:val="BodyText1"/>
      </w:pPr>
    </w:p>
    <w:p w14:paraId="6C46CB5C" w14:textId="77777777" w:rsidR="00C03C4A" w:rsidRPr="002A57E9" w:rsidRDefault="00C03C4A" w:rsidP="00C03C4A">
      <w:pPr>
        <w:pStyle w:val="BodyText1"/>
      </w:pPr>
      <w:r w:rsidRPr="00C03C4A">
        <w:rPr>
          <w:noProof/>
        </w:rPr>
        <w:lastRenderedPageBreak/>
        <w:drawing>
          <wp:inline distT="0" distB="0" distL="0" distR="0" wp14:anchorId="4893FF70" wp14:editId="2DDF1E15">
            <wp:extent cx="6583680" cy="3840480"/>
            <wp:effectExtent l="0" t="0" r="0" b="0"/>
            <wp:docPr id="1" name="Chart 1" descr="This chart is placeh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72F484E0" w14:textId="7E6D849B" w:rsidR="00CC19E9" w:rsidRDefault="00CC19E9">
      <w:pPr>
        <w:pStyle w:val="BodyText1"/>
      </w:pPr>
    </w:p>
    <w:p w14:paraId="4A852033" w14:textId="77777777" w:rsidR="00C841CE" w:rsidRPr="002A57E9" w:rsidRDefault="00C841CE">
      <w:pPr>
        <w:pStyle w:val="BodyText1"/>
      </w:pPr>
    </w:p>
    <w:sectPr w:rsidR="00C841CE" w:rsidRPr="002A57E9" w:rsidSect="00D46AB5">
      <w:headerReference w:type="even" r:id="rId11"/>
      <w:headerReference w:type="default" r:id="rId12"/>
      <w:footerReference w:type="even" r:id="rId13"/>
      <w:footerReference w:type="default" r:id="rId14"/>
      <w:headerReference w:type="first" r:id="rId15"/>
      <w:pgSz w:w="12240" w:h="15840" w:code="1"/>
      <w:pgMar w:top="1872" w:right="1008" w:bottom="1008" w:left="1008" w:header="936" w:footer="57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BE7A3B" w14:textId="77777777" w:rsidR="00836829" w:rsidRDefault="00836829" w:rsidP="00782F2B">
      <w:r>
        <w:separator/>
      </w:r>
    </w:p>
  </w:endnote>
  <w:endnote w:type="continuationSeparator" w:id="0">
    <w:p w14:paraId="3AB5D0E5" w14:textId="77777777" w:rsidR="00836829" w:rsidRDefault="00836829" w:rsidP="00782F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03A8171D-D161-D74D-BD9E-2A5389E2A784}"/>
  </w:font>
  <w:font w:name="Times New Roman">
    <w:panose1 w:val="02020603050405020304"/>
    <w:charset w:val="00"/>
    <w:family w:val="roman"/>
    <w:pitch w:val="variable"/>
    <w:sig w:usb0="E0002EFF" w:usb1="C000785B" w:usb2="00000009" w:usb3="00000000" w:csb0="000001FF" w:csb1="00000000"/>
    <w:embedRegular r:id="rId2" w:fontKey="{3B3FE149-94DC-C94F-B246-13B86A1CC6EF}"/>
    <w:embedBold r:id="rId3" w:fontKey="{66722546-886C-7640-8F7B-D63F9DF922DA}"/>
    <w:embedItalic r:id="rId4" w:fontKey="{D8158D11-EE95-504A-9AAC-504262DEE06C}"/>
    <w:embedBoldItalic r:id="rId5" w:fontKey="{FF82FF70-A329-5846-8B88-A40C5C7C5179}"/>
  </w:font>
  <w:font w:name="Roboto">
    <w:panose1 w:val="02000000000000000000"/>
    <w:charset w:val="00"/>
    <w:family w:val="auto"/>
    <w:pitch w:val="variable"/>
    <w:sig w:usb0="E00002FF" w:usb1="5000205B" w:usb2="00000020" w:usb3="00000000" w:csb0="0000019F" w:csb1="00000000"/>
    <w:embedRegular r:id="rId6" w:fontKey="{53F7A232-D61D-DA42-BE78-42999CB92752}"/>
    <w:embedBold r:id="rId7" w:fontKey="{5D7E1B83-713F-634A-A71F-F29714D36950}"/>
    <w:embedItalic r:id="rId8" w:fontKey="{170997FF-5693-1C4A-B4C0-19FEA01E5DBE}"/>
  </w:font>
  <w:font w:name="Arial">
    <w:panose1 w:val="020B0604020202020204"/>
    <w:charset w:val="00"/>
    <w:family w:val="swiss"/>
    <w:pitch w:val="variable"/>
    <w:sig w:usb0="E0002AFF" w:usb1="C0007843" w:usb2="00000009" w:usb3="00000000" w:csb0="000001FF" w:csb1="00000000"/>
    <w:embedRegular r:id="rId9" w:fontKey="{2A8EA4B8-9C8E-3B46-AE21-7B48BA60064B}"/>
    <w:embedBold r:id="rId10" w:fontKey="{08C7BBE4-4246-0841-80DD-9F320139EC8C}"/>
  </w:font>
  <w:font w:name="Courier New">
    <w:panose1 w:val="02070309020205020404"/>
    <w:charset w:val="00"/>
    <w:family w:val="modern"/>
    <w:pitch w:val="fixed"/>
    <w:sig w:usb0="E0002EFF" w:usb1="C0007843" w:usb2="00000009" w:usb3="00000000" w:csb0="000001FF" w:csb1="00000000"/>
    <w:embedRegular r:id="rId11" w:fontKey="{F5437BD8-68FE-0A4D-8215-05B861E05021}"/>
  </w:font>
  <w:font w:name="Wingdings">
    <w:panose1 w:val="05000000000000000000"/>
    <w:charset w:val="4D"/>
    <w:family w:val="decorative"/>
    <w:pitch w:val="variable"/>
    <w:sig w:usb0="00000003" w:usb1="00000000" w:usb2="00000000" w:usb3="00000000" w:csb0="80000001" w:csb1="00000000"/>
    <w:embedRegular r:id="rId12" w:fontKey="{D9854703-A794-7B49-9BAA-96E70C473CD2}"/>
  </w:font>
  <w:font w:name="Verdana">
    <w:panose1 w:val="020B0604030504040204"/>
    <w:charset w:val="00"/>
    <w:family w:val="swiss"/>
    <w:pitch w:val="variable"/>
    <w:sig w:usb0="A10006FF" w:usb1="4000205B" w:usb2="00000010" w:usb3="00000000" w:csb0="0000019F" w:csb1="00000000"/>
    <w:embedRegular r:id="rId13" w:fontKey="{98DA775C-4DBC-4E4D-AFC9-73627C2F3CC6}"/>
  </w:font>
  <w:font w:name="Raleway">
    <w:panose1 w:val="00000000000000000000"/>
    <w:charset w:val="4D"/>
    <w:family w:val="swiss"/>
    <w:pitch w:val="variable"/>
    <w:sig w:usb0="A00002FF" w:usb1="5000205B" w:usb2="00000000" w:usb3="00000000" w:csb0="00000097" w:csb1="00000000"/>
    <w:embedRegular r:id="rId14" w:fontKey="{760C6716-08B1-834C-95F9-261CA37CC694}"/>
    <w:embedBold r:id="rId15" w:fontKey="{DBEBA684-FF38-F349-8D0E-B6BC477A5C1A}"/>
    <w:embedItalic r:id="rId16" w:fontKey="{F7AAFB2B-2924-B645-8B46-717E980085E6}"/>
  </w:font>
  <w:font w:name="Roboto Black">
    <w:panose1 w:val="02000000000000000000"/>
    <w:charset w:val="00"/>
    <w:family w:val="auto"/>
    <w:pitch w:val="variable"/>
    <w:sig w:usb0="E00002FF" w:usb1="5000205B" w:usb2="00000020" w:usb3="00000000" w:csb0="0000019F" w:csb1="00000000"/>
    <w:embedRegular r:id="rId17" w:fontKey="{86F1A836-853D-BA45-BA5B-B0065F869084}"/>
    <w:embedItalic r:id="rId18" w:fontKey="{028F2E55-88A2-CC40-AD8B-396553F9C375}"/>
    <w:embedBoldItalic r:id="rId19" w:fontKey="{2E330EE7-3E6D-E14E-A072-4A055670F330}"/>
  </w:font>
  <w:font w:name="Gotham Light">
    <w:altName w:val="Calibri"/>
    <w:panose1 w:val="020B0604020202020204"/>
    <w:charset w:val="00"/>
    <w:family w:val="auto"/>
    <w:pitch w:val="variable"/>
    <w:sig w:usb0="A100007F" w:usb1="4000005B" w:usb2="00000000" w:usb3="00000000" w:csb0="0000009B" w:csb1="00000000"/>
  </w:font>
  <w:font w:name="Antonio">
    <w:panose1 w:val="02000503000000000000"/>
    <w:charset w:val="4D"/>
    <w:family w:val="auto"/>
    <w:pitch w:val="variable"/>
    <w:sig w:usb0="A00000EF" w:usb1="5000204B" w:usb2="00000000" w:usb3="00000000" w:csb0="00000093" w:csb1="00000000"/>
    <w:embedBold r:id="rId21" w:fontKey="{E52D7BE1-4BC6-3741-AC4C-575A9E90290E}"/>
  </w:font>
  <w:font w:name="Roboto (Body)">
    <w:altName w:val="Arial"/>
    <w:panose1 w:val="02000000000000000000"/>
    <w:charset w:val="00"/>
    <w:family w:val="auto"/>
    <w:pitch w:val="variable"/>
    <w:sig w:usb0="E00002FF" w:usb1="5000205B" w:usb2="00000020" w:usb3="00000000" w:csb0="0000019F" w:csb1="00000000"/>
    <w:embedRegular r:id="rId22" w:fontKey="{AAA2F1AE-520C-D64A-B48B-4CC1071741C4}"/>
  </w:font>
  <w:font w:name="Raleway ExtraBold">
    <w:panose1 w:val="00000000000000000000"/>
    <w:charset w:val="4D"/>
    <w:family w:val="swiss"/>
    <w:pitch w:val="variable"/>
    <w:sig w:usb0="A00002FF" w:usb1="5000205B" w:usb2="00000000" w:usb3="00000000" w:csb0="00000097" w:csb1="00000000"/>
    <w:embedRegular r:id="rId23" w:fontKey="{9921D88D-E600-C341-80A6-3674AE94C549}"/>
  </w:font>
  <w:font w:name="Raleway Medium">
    <w:panose1 w:val="00000000000000000000"/>
    <w:charset w:val="4D"/>
    <w:family w:val="swiss"/>
    <w:pitch w:val="variable"/>
    <w:sig w:usb0="A00002FF" w:usb1="5000205B" w:usb2="00000000" w:usb3="00000000" w:csb0="00000097" w:csb1="00000000"/>
    <w:embedRegular r:id="rId24" w:fontKey="{1C61BC03-9957-0E4E-B94F-5DC910BBCDF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24500600"/>
      <w:docPartObj>
        <w:docPartGallery w:val="Page Numbers (Bottom of Page)"/>
        <w:docPartUnique/>
      </w:docPartObj>
    </w:sdtPr>
    <w:sdtContent>
      <w:p w14:paraId="12EC361F" w14:textId="77777777" w:rsidR="00205953" w:rsidRDefault="00205953" w:rsidP="0020595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E50F8B" w14:textId="77777777" w:rsidR="00205953" w:rsidRDefault="00205953" w:rsidP="00F47279">
    <w:pPr>
      <w:pStyle w:val="Footer"/>
      <w:ind w:right="360"/>
    </w:pPr>
    <w:r>
      <w:rPr>
        <w:noProof/>
      </w:rPr>
      <mc:AlternateContent>
        <mc:Choice Requires="wps">
          <w:drawing>
            <wp:anchor distT="0" distB="0" distL="114300" distR="114300" simplePos="0" relativeHeight="251689984" behindDoc="0" locked="0" layoutInCell="1" allowOverlap="1" wp14:anchorId="79ECC8C7" wp14:editId="0BDF83CA">
              <wp:simplePos x="0" y="0"/>
              <wp:positionH relativeFrom="margin">
                <wp:align>center</wp:align>
              </wp:positionH>
              <wp:positionV relativeFrom="paragraph">
                <wp:posOffset>-615852</wp:posOffset>
              </wp:positionV>
              <wp:extent cx="6594231" cy="0"/>
              <wp:effectExtent l="0" t="0" r="0" b="0"/>
              <wp:wrapNone/>
              <wp:docPr id="33" name="Straight Connector 33"/>
              <wp:cNvGraphicFramePr/>
              <a:graphic xmlns:a="http://schemas.openxmlformats.org/drawingml/2006/main">
                <a:graphicData uri="http://schemas.microsoft.com/office/word/2010/wordprocessingShape">
                  <wps:wsp>
                    <wps:cNvCnPr/>
                    <wps:spPr>
                      <a:xfrm flipV="1">
                        <a:off x="0" y="0"/>
                        <a:ext cx="659423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2C6A5100" id="Straight Connector 33" o:spid="_x0000_s1026" style="position:absolute;flip:y;z-index:25168998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 from="0,-48.5pt" to="519.25pt,-4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" strokecolor="#ffcd00 [3204]" strokeweight=".5pt">
              <v:stroke joinstyle="miter"/>
              <w10:wrap anchorx="margin"/>
            </v:line>
          </w:pict>
        </mc:Fallback>
      </mc:AlternateContent>
    </w:r>
    <w:r>
      <w:rPr>
        <w:noProof/>
      </w:rPr>
      <mc:AlternateContent>
        <mc:Choice Requires="wps">
          <w:drawing>
            <wp:anchor distT="0" distB="0" distL="114300" distR="114300" simplePos="0" relativeHeight="251686912" behindDoc="0" locked="0" layoutInCell="1" allowOverlap="1" wp14:anchorId="18CF9BDA" wp14:editId="6F9AA7E6">
              <wp:simplePos x="0" y="0"/>
              <wp:positionH relativeFrom="margin">
                <wp:align>center</wp:align>
              </wp:positionH>
              <wp:positionV relativeFrom="paragraph">
                <wp:posOffset>-608330</wp:posOffset>
              </wp:positionV>
              <wp:extent cx="6734663" cy="6858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6734663" cy="685800"/>
                      </a:xfrm>
                      <a:prstGeom prst="rect">
                        <a:avLst/>
                      </a:prstGeom>
                      <a:noFill/>
                      <a:ln w="6350">
                        <a:noFill/>
                      </a:ln>
                    </wps:spPr>
                    <wps:txbx>
                      <w:txbxContent>
                        <w:p w14:paraId="43462593" w14:textId="77777777" w:rsidR="00205953" w:rsidRPr="001C2196" w:rsidRDefault="00205953"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CF9BDA" id="_x0000_t202" coordsize="21600,21600" o:spt="202" path="m,l,21600r21600,l21600,xe">
              <v:stroke joinstyle="miter"/>
              <v:path gradientshapeok="t" o:connecttype="rect"/>
            </v:shapetype>
            <v:shape id="Text Box 30" o:spid="_x0000_s1034" type="#_x0000_t202" style="position:absolute;left:0;text-align:left;margin-left:0;margin-top:-47.9pt;width:530.3pt;height:54pt;z-index:2516869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" filled="f" stroked="f" strokeweight=".5pt">
              <v:textbox>
                <w:txbxContent>
                  <w:p w14:paraId="43462593" w14:textId="77777777" w:rsidR="00205953" w:rsidRPr="001C2196" w:rsidRDefault="00205953"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157530"/>
      <w:docPartObj>
        <w:docPartGallery w:val="Page Numbers (Bottom of Page)"/>
        <w:docPartUnique/>
      </w:docPartObj>
    </w:sdtPr>
    <w:sdtEndPr>
      <w:rPr>
        <w:rStyle w:val="PageNumber"/>
        <w:sz w:val="16"/>
        <w:szCs w:val="16"/>
      </w:rPr>
    </w:sdtEndPr>
    <w:sdtContent>
      <w:p w14:paraId="14AD47C1" w14:textId="77777777" w:rsidR="00D46AB5" w:rsidRPr="00E530A6" w:rsidRDefault="00D46AB5" w:rsidP="00D46AB5">
        <w:pPr>
          <w:pStyle w:val="Footer"/>
          <w:framePr w:h="284" w:hRule="exact" w:wrap="none" w:vAnchor="text" w:hAnchor="page" w:x="11146" w:y="-41"/>
          <w:rPr>
            <w:rStyle w:val="PageNumber"/>
            <w:sz w:val="16"/>
            <w:szCs w:val="16"/>
          </w:rPr>
        </w:pPr>
        <w:r w:rsidRPr="00E530A6">
          <w:rPr>
            <w:rStyle w:val="PageNumber"/>
            <w:b/>
            <w:bCs/>
            <w:sz w:val="16"/>
            <w:szCs w:val="16"/>
          </w:rPr>
          <w:fldChar w:fldCharType="begin"/>
        </w:r>
        <w:r w:rsidRPr="00E530A6">
          <w:rPr>
            <w:rStyle w:val="PageNumber"/>
            <w:b/>
            <w:bCs/>
            <w:sz w:val="16"/>
            <w:szCs w:val="16"/>
          </w:rPr>
          <w:instrText xml:space="preserve"> PAGE </w:instrText>
        </w:r>
        <w:r w:rsidRPr="00E530A6">
          <w:rPr>
            <w:rStyle w:val="PageNumber"/>
            <w:b/>
            <w:bCs/>
            <w:sz w:val="16"/>
            <w:szCs w:val="16"/>
          </w:rPr>
          <w:fldChar w:fldCharType="separate"/>
        </w:r>
        <w:r>
          <w:rPr>
            <w:rStyle w:val="PageNumber"/>
            <w:b/>
            <w:bCs/>
            <w:sz w:val="16"/>
            <w:szCs w:val="16"/>
          </w:rPr>
          <w:t>3</w:t>
        </w:r>
        <w:r w:rsidRPr="00E530A6">
          <w:rPr>
            <w:rStyle w:val="PageNumber"/>
            <w:b/>
            <w:bCs/>
            <w:sz w:val="16"/>
            <w:szCs w:val="16"/>
          </w:rPr>
          <w:fldChar w:fldCharType="end"/>
        </w:r>
      </w:p>
    </w:sdtContent>
  </w:sdt>
  <w:p w14:paraId="6ADC6868" w14:textId="06E525ED" w:rsidR="00205953" w:rsidRPr="0067118D" w:rsidRDefault="00D46AB5" w:rsidP="0067118D">
    <w:pPr>
      <w:pStyle w:val="Disclaimer"/>
    </w:pPr>
    <w:r w:rsidRPr="00C94D71">
      <mc:AlternateContent>
        <mc:Choice Requires="wps">
          <w:drawing>
            <wp:anchor distT="0" distB="0" distL="114300" distR="114300" simplePos="0" relativeHeight="251716608" behindDoc="0" locked="0" layoutInCell="1" allowOverlap="1" wp14:anchorId="1646666A" wp14:editId="56550422">
              <wp:simplePos x="0" y="0"/>
              <wp:positionH relativeFrom="margin">
                <wp:posOffset>0</wp:posOffset>
              </wp:positionH>
              <wp:positionV relativeFrom="paragraph">
                <wp:posOffset>-50585</wp:posOffset>
              </wp:positionV>
              <wp:extent cx="6483350" cy="0"/>
              <wp:effectExtent l="0" t="12700" r="31750" b="25400"/>
              <wp:wrapNone/>
              <wp:docPr id="31" name="Straight Connector 31"/>
              <wp:cNvGraphicFramePr/>
              <a:graphic xmlns:a="http://schemas.openxmlformats.org/drawingml/2006/main">
                <a:graphicData uri="http://schemas.microsoft.com/office/word/2010/wordprocessingShape">
                  <wps:wsp>
                    <wps:cNvCnPr/>
                    <wps:spPr>
                      <a:xfrm flipV="1">
                        <a:off x="0" y="0"/>
                        <a:ext cx="648335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93BC226" id="Straight Connector 31" o:spid="_x0000_s1026" style="position:absolute;flip:y;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pt" to="510.5pt,-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" strokecolor="#ffcd00 [3204]" strokeweight="3pt">
              <v:stroke joinstyle="miter"/>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E11FE0" w14:textId="77777777" w:rsidR="00836829" w:rsidRDefault="00836829" w:rsidP="00782F2B">
      <w:r>
        <w:separator/>
      </w:r>
    </w:p>
  </w:footnote>
  <w:footnote w:type="continuationSeparator" w:id="0">
    <w:p w14:paraId="0EAC5A59" w14:textId="77777777" w:rsidR="00836829" w:rsidRDefault="00836829" w:rsidP="00782F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27E4E" w14:textId="77777777" w:rsidR="00205953" w:rsidRDefault="00205953">
    <w:pPr>
      <w:spacing w:before="0" w:after="0" w:line="240" w:lineRule="auto"/>
    </w:pPr>
    <w:r>
      <w:rPr>
        <w:noProof/>
      </w:rPr>
      <mc:AlternateContent>
        <mc:Choice Requires="wpg">
          <w:drawing>
            <wp:anchor distT="0" distB="0" distL="114300" distR="114300" simplePos="0" relativeHeight="251677696" behindDoc="0" locked="0" layoutInCell="1" allowOverlap="1" wp14:anchorId="062A8035" wp14:editId="278517FE">
              <wp:simplePos x="0" y="0"/>
              <wp:positionH relativeFrom="margin">
                <wp:posOffset>-49530</wp:posOffset>
              </wp:positionH>
              <wp:positionV relativeFrom="paragraph">
                <wp:posOffset>-208817</wp:posOffset>
              </wp:positionV>
              <wp:extent cx="6589055" cy="450215"/>
              <wp:effectExtent l="0" t="0" r="2540" b="0"/>
              <wp:wrapNone/>
              <wp:docPr id="45" name="Group 45"/>
              <wp:cNvGraphicFramePr/>
              <a:graphic xmlns:a="http://schemas.openxmlformats.org/drawingml/2006/main">
                <a:graphicData uri="http://schemas.microsoft.com/office/word/2010/wordprocessingGroup">
                  <wpg:wgp>
                    <wpg:cNvGrpSpPr/>
                    <wpg:grpSpPr>
                      <a:xfrm>
                        <a:off x="0" y="0"/>
                        <a:ext cx="6589055" cy="450215"/>
                        <a:chOff x="0" y="0"/>
                        <a:chExt cx="6589055" cy="450215"/>
                      </a:xfrm>
                    </wpg:grpSpPr>
                    <pic:pic xmlns:pic="http://schemas.openxmlformats.org/drawingml/2006/picture">
                      <pic:nvPicPr>
                        <pic:cNvPr id="42" name="Picture 4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688625" y="0"/>
                          <a:ext cx="900430" cy="450215"/>
                        </a:xfrm>
                        <a:prstGeom prst="rect">
                          <a:avLst/>
                        </a:prstGeom>
                        <a:noFill/>
                        <a:ln>
                          <a:noFill/>
                        </a:ln>
                      </pic:spPr>
                    </pic:pic>
                    <wps:wsp>
                      <wps:cNvPr id="24" name="Straight Connector 24"/>
                      <wps:cNvCnPr/>
                      <wps:spPr>
                        <a:xfrm flipV="1">
                          <a:off x="43961" y="334108"/>
                          <a:ext cx="55124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0" y="26377"/>
                          <a:ext cx="5301762" cy="378069"/>
                        </a:xfrm>
                        <a:prstGeom prst="rect">
                          <a:avLst/>
                        </a:prstGeom>
                        <a:noFill/>
                        <a:ln w="6350">
                          <a:noFill/>
                        </a:ln>
                      </wps:spPr>
                      <wps:txbx>
                        <w:txbxContent>
                          <w:p w14:paraId="45B2443C" w14:textId="77777777" w:rsidR="00205953" w:rsidRPr="004E6E12" w:rsidRDefault="00205953">
                            <w:pPr>
                              <w:rPr>
                                <w:rFonts w:asciiTheme="minorHAnsi" w:hAnsiTheme="minorHAnsi"/>
                              </w:rPr>
                            </w:pPr>
                            <w:r w:rsidRPr="004E6E12">
                              <w:rPr>
                                <w:rFonts w:asciiTheme="minorHAnsi" w:hAnsiTheme="minorHAnsi"/>
                              </w:rPr>
                              <w:t>Document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62A8035" id="Group 45" o:spid="_x0000_s1030" style="position:absolute;left:0;text-align:left;margin-left:-3.9pt;margin-top:-16.45pt;width:518.8pt;height:35.45pt;z-index:251677696;mso-position-horizontal-relative:margin;mso-width-relative:margin" coordsize="65890,450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31" type="#_x0000_t75" style="position:absolute;left:56886;width:9004;height:45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">
                <v:imagedata r:id="rId2" o:title=""/>
              </v:shape>
              <v:line id="Straight Connector 24" o:spid="_x0000_s1032" style="position:absolute;flip:y;visibility:visible;mso-wrap-style:square" from="439,3341" to="55563,33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" strokecolor="#ffcd00 [3204]" strokeweight=".5pt">
                <v:stroke joinstyle="miter"/>
              </v:line>
              <v:shapetype id="_x0000_t202" coordsize="21600,21600" o:spt="202" path="m,l,21600r21600,l21600,xe">
                <v:stroke joinstyle="miter"/>
                <v:path gradientshapeok="t" o:connecttype="rect"/>
              </v:shapetype>
              <v:shape id="Text Box 25" o:spid="_x0000_s1033" type="#_x0000_t202" style="position:absolute;top:263;width:53017;height:37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" filled="f" stroked="f" strokeweight=".5pt">
                <v:textbox>
                  <w:txbxContent>
                    <w:p w14:paraId="45B2443C" w14:textId="77777777" w:rsidR="00205953" w:rsidRPr="004E6E12" w:rsidRDefault="00205953">
                      <w:pPr>
                        <w:rPr>
                          <w:rFonts w:asciiTheme="minorHAnsi" w:hAnsiTheme="minorHAnsi"/>
                        </w:rPr>
                      </w:pPr>
                      <w:r w:rsidRPr="004E6E12">
                        <w:rPr>
                          <w:rFonts w:asciiTheme="minorHAnsi" w:hAnsiTheme="minorHAnsi"/>
                        </w:rPr>
                        <w:t>Document Title</w:t>
                      </w:r>
                    </w:p>
                  </w:txbxContent>
                </v:textbox>
              </v:shape>
              <w10:wrap anchorx="margin"/>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9A551" w14:textId="3718AB52" w:rsidR="00205953" w:rsidRPr="00392CDF" w:rsidRDefault="00205953" w:rsidP="00497911">
    <w:pPr>
      <w:pStyle w:val="UnitName"/>
    </w:pPr>
    <w:r w:rsidRPr="00497911">
      <w:rPr>
        <w:noProof/>
      </w:rPr>
      <mc:AlternateContent>
        <mc:Choice Requires="wpg">
          <w:drawing>
            <wp:anchor distT="0" distB="0" distL="114300" distR="114300" simplePos="0" relativeHeight="251708416" behindDoc="1" locked="0" layoutInCell="1" allowOverlap="1" wp14:anchorId="548667DA" wp14:editId="3B7E2B80">
              <wp:simplePos x="0" y="0"/>
              <wp:positionH relativeFrom="margin">
                <wp:posOffset>7620</wp:posOffset>
              </wp:positionH>
              <wp:positionV relativeFrom="page">
                <wp:posOffset>500149</wp:posOffset>
              </wp:positionV>
              <wp:extent cx="1344295" cy="395605"/>
              <wp:effectExtent l="0" t="0" r="14605" b="0"/>
              <wp:wrapNone/>
              <wp:docPr id="2" name="Graphic 1" descr="The University of Iowa"/>
              <wp:cNvGraphicFramePr/>
              <a:graphic xmlns:a="http://schemas.openxmlformats.org/drawingml/2006/main">
                <a:graphicData uri="http://schemas.microsoft.com/office/word/2010/wordprocessingGroup">
                  <wpg:wgp>
                    <wpg:cNvGrpSpPr/>
                    <wpg:grpSpPr>
                      <a:xfrm>
                        <a:off x="0" y="0"/>
                        <a:ext cx="1344295" cy="395605"/>
                        <a:chOff x="640436" y="458979"/>
                        <a:chExt cx="1066800" cy="314325"/>
                      </a:xfrm>
                    </wpg:grpSpPr>
                    <wpg:grpSp>
                      <wpg:cNvPr id="3" name="Graphic 1"/>
                      <wpg:cNvGrpSpPr/>
                      <wpg:grpSpPr>
                        <a:xfrm>
                          <a:off x="640436" y="458979"/>
                          <a:ext cx="1066800" cy="304800"/>
                          <a:chOff x="640436" y="458979"/>
                          <a:chExt cx="1066800" cy="304800"/>
                        </a:xfrm>
                        <a:solidFill>
                          <a:srgbClr val="FED600"/>
                        </a:solidFill>
                      </wpg:grpSpPr>
                      <wps:wsp>
                        <wps:cNvPr id="4" name="Freeform: Shape 4"/>
                        <wps:cNvSpPr/>
                        <wps:spPr>
                          <a:xfrm>
                            <a:off x="640436" y="458979"/>
                            <a:ext cx="133350" cy="304800"/>
                          </a:xfrm>
                          <a:custGeom>
                            <a:avLst/>
                            <a:gdLst>
                              <a:gd name="connsiteX0" fmla="*/ 137636 w 133350"/>
                              <a:gd name="connsiteY0" fmla="*/ 64770 h 304800"/>
                              <a:gd name="connsiteX1" fmla="*/ 112586 w 133350"/>
                              <a:gd name="connsiteY1" fmla="*/ 64770 h 304800"/>
                              <a:gd name="connsiteX2" fmla="*/ 112586 w 133350"/>
                              <a:gd name="connsiteY2" fmla="*/ 244888 h 304800"/>
                              <a:gd name="connsiteX3" fmla="*/ 137636 w 133350"/>
                              <a:gd name="connsiteY3" fmla="*/ 244888 h 304800"/>
                              <a:gd name="connsiteX4" fmla="*/ 137636 w 133350"/>
                              <a:gd name="connsiteY4" fmla="*/ 310134 h 304800"/>
                              <a:gd name="connsiteX5" fmla="*/ 0 w 133350"/>
                              <a:gd name="connsiteY5" fmla="*/ 310134 h 304800"/>
                              <a:gd name="connsiteX6" fmla="*/ 0 w 133350"/>
                              <a:gd name="connsiteY6" fmla="*/ 244888 h 304800"/>
                              <a:gd name="connsiteX7" fmla="*/ 25051 w 133350"/>
                              <a:gd name="connsiteY7" fmla="*/ 244888 h 304800"/>
                              <a:gd name="connsiteX8" fmla="*/ 25051 w 133350"/>
                              <a:gd name="connsiteY8" fmla="*/ 64770 h 304800"/>
                              <a:gd name="connsiteX9" fmla="*/ 0 w 133350"/>
                              <a:gd name="connsiteY9" fmla="*/ 64770 h 304800"/>
                              <a:gd name="connsiteX10" fmla="*/ 0 w 133350"/>
                              <a:gd name="connsiteY10" fmla="*/ 0 h 304800"/>
                              <a:gd name="connsiteX11" fmla="*/ 137636 w 133350"/>
                              <a:gd name="connsiteY11" fmla="*/ 0 h 304800"/>
                              <a:gd name="connsiteX12" fmla="*/ 137636 w 133350"/>
                              <a:gd name="connsiteY12"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350" h="304800">
                                <a:moveTo>
                                  <a:pt x="137636" y="64770"/>
                                </a:moveTo>
                                <a:lnTo>
                                  <a:pt x="112586" y="64770"/>
                                </a:lnTo>
                                <a:lnTo>
                                  <a:pt x="112586" y="244888"/>
                                </a:lnTo>
                                <a:lnTo>
                                  <a:pt x="137636" y="244888"/>
                                </a:lnTo>
                                <a:lnTo>
                                  <a:pt x="137636" y="310134"/>
                                </a:lnTo>
                                <a:lnTo>
                                  <a:pt x="0" y="310134"/>
                                </a:lnTo>
                                <a:lnTo>
                                  <a:pt x="0" y="244888"/>
                                </a:lnTo>
                                <a:lnTo>
                                  <a:pt x="25051" y="244888"/>
                                </a:lnTo>
                                <a:lnTo>
                                  <a:pt x="25051" y="64770"/>
                                </a:lnTo>
                                <a:lnTo>
                                  <a:pt x="0" y="64770"/>
                                </a:lnTo>
                                <a:lnTo>
                                  <a:pt x="0" y="0"/>
                                </a:lnTo>
                                <a:lnTo>
                                  <a:pt x="137636" y="0"/>
                                </a:lnTo>
                                <a:lnTo>
                                  <a:pt x="137636"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reeform: Shape 5"/>
                        <wps:cNvSpPr/>
                        <wps:spPr>
                          <a:xfrm>
                            <a:off x="803504" y="458979"/>
                            <a:ext cx="219075" cy="304800"/>
                          </a:xfrm>
                          <a:custGeom>
                            <a:avLst/>
                            <a:gdLst>
                              <a:gd name="connsiteX0" fmla="*/ 159639 w 219075"/>
                              <a:gd name="connsiteY0" fmla="*/ 310229 h 304800"/>
                              <a:gd name="connsiteX1" fmla="*/ 59912 w 219075"/>
                              <a:gd name="connsiteY1" fmla="*/ 310229 h 304800"/>
                              <a:gd name="connsiteX2" fmla="*/ 0 w 219075"/>
                              <a:gd name="connsiteY2" fmla="*/ 247650 h 304800"/>
                              <a:gd name="connsiteX3" fmla="*/ 0 w 219075"/>
                              <a:gd name="connsiteY3" fmla="*/ 62579 h 304800"/>
                              <a:gd name="connsiteX4" fmla="*/ 59912 w 219075"/>
                              <a:gd name="connsiteY4" fmla="*/ 0 h 304800"/>
                              <a:gd name="connsiteX5" fmla="*/ 159639 w 219075"/>
                              <a:gd name="connsiteY5" fmla="*/ 0 h 304800"/>
                              <a:gd name="connsiteX6" fmla="*/ 219551 w 219075"/>
                              <a:gd name="connsiteY6" fmla="*/ 62579 h 304800"/>
                              <a:gd name="connsiteX7" fmla="*/ 219551 w 219075"/>
                              <a:gd name="connsiteY7" fmla="*/ 247650 h 304800"/>
                              <a:gd name="connsiteX8" fmla="*/ 159639 w 219075"/>
                              <a:gd name="connsiteY8" fmla="*/ 310229 h 304800"/>
                              <a:gd name="connsiteX9" fmla="*/ 131445 w 219075"/>
                              <a:gd name="connsiteY9" fmla="*/ 244983 h 304800"/>
                              <a:gd name="connsiteX10" fmla="*/ 131445 w 219075"/>
                              <a:gd name="connsiteY10" fmla="*/ 64770 h 304800"/>
                              <a:gd name="connsiteX11" fmla="*/ 88106 w 219075"/>
                              <a:gd name="connsiteY11" fmla="*/ 64770 h 304800"/>
                              <a:gd name="connsiteX12" fmla="*/ 88106 w 219075"/>
                              <a:gd name="connsiteY12" fmla="*/ 244888 h 304800"/>
                              <a:gd name="connsiteX13" fmla="*/ 131445 w 219075"/>
                              <a:gd name="connsiteY13" fmla="*/ 244888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19075" h="304800">
                                <a:moveTo>
                                  <a:pt x="159639" y="310229"/>
                                </a:moveTo>
                                <a:lnTo>
                                  <a:pt x="59912" y="310229"/>
                                </a:lnTo>
                                <a:cubicBezTo>
                                  <a:pt x="23717" y="310229"/>
                                  <a:pt x="0" y="286512"/>
                                  <a:pt x="0" y="247650"/>
                                </a:cubicBezTo>
                                <a:lnTo>
                                  <a:pt x="0" y="62579"/>
                                </a:lnTo>
                                <a:cubicBezTo>
                                  <a:pt x="0" y="24098"/>
                                  <a:pt x="24098" y="0"/>
                                  <a:pt x="59912" y="0"/>
                                </a:cubicBezTo>
                                <a:lnTo>
                                  <a:pt x="159639" y="0"/>
                                </a:lnTo>
                                <a:cubicBezTo>
                                  <a:pt x="195834" y="0"/>
                                  <a:pt x="219551" y="24098"/>
                                  <a:pt x="219551" y="62579"/>
                                </a:cubicBezTo>
                                <a:lnTo>
                                  <a:pt x="219551" y="247650"/>
                                </a:lnTo>
                                <a:cubicBezTo>
                                  <a:pt x="219456" y="286036"/>
                                  <a:pt x="195358" y="310229"/>
                                  <a:pt x="159639" y="310229"/>
                                </a:cubicBezTo>
                                <a:close/>
                                <a:moveTo>
                                  <a:pt x="131445" y="244983"/>
                                </a:moveTo>
                                <a:lnTo>
                                  <a:pt x="131445" y="64770"/>
                                </a:lnTo>
                                <a:lnTo>
                                  <a:pt x="88106" y="64770"/>
                                </a:lnTo>
                                <a:lnTo>
                                  <a:pt x="88106" y="244888"/>
                                </a:lnTo>
                                <a:lnTo>
                                  <a:pt x="131445" y="244888"/>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reeform: Shape 6"/>
                        <wps:cNvSpPr/>
                        <wps:spPr>
                          <a:xfrm>
                            <a:off x="1040200" y="458979"/>
                            <a:ext cx="409575" cy="304800"/>
                          </a:xfrm>
                          <a:custGeom>
                            <a:avLst/>
                            <a:gdLst>
                              <a:gd name="connsiteX0" fmla="*/ 21907 w 409575"/>
                              <a:gd name="connsiteY0" fmla="*/ 64770 h 304800"/>
                              <a:gd name="connsiteX1" fmla="*/ 0 w 409575"/>
                              <a:gd name="connsiteY1" fmla="*/ 64770 h 304800"/>
                              <a:gd name="connsiteX2" fmla="*/ 0 w 409575"/>
                              <a:gd name="connsiteY2" fmla="*/ 0 h 304800"/>
                              <a:gd name="connsiteX3" fmla="*/ 130492 w 409575"/>
                              <a:gd name="connsiteY3" fmla="*/ 0 h 304800"/>
                              <a:gd name="connsiteX4" fmla="*/ 130492 w 409575"/>
                              <a:gd name="connsiteY4" fmla="*/ 64770 h 304800"/>
                              <a:gd name="connsiteX5" fmla="*/ 106013 w 409575"/>
                              <a:gd name="connsiteY5" fmla="*/ 64770 h 304800"/>
                              <a:gd name="connsiteX6" fmla="*/ 128397 w 409575"/>
                              <a:gd name="connsiteY6" fmla="*/ 214027 h 304800"/>
                              <a:gd name="connsiteX7" fmla="*/ 174784 w 409575"/>
                              <a:gd name="connsiteY7" fmla="*/ 0 h 304800"/>
                              <a:gd name="connsiteX8" fmla="*/ 240982 w 409575"/>
                              <a:gd name="connsiteY8" fmla="*/ 0 h 304800"/>
                              <a:gd name="connsiteX9" fmla="*/ 290608 w 409575"/>
                              <a:gd name="connsiteY9" fmla="*/ 214122 h 304800"/>
                              <a:gd name="connsiteX10" fmla="*/ 308419 w 409575"/>
                              <a:gd name="connsiteY10" fmla="*/ 64770 h 304800"/>
                              <a:gd name="connsiteX11" fmla="*/ 285655 w 409575"/>
                              <a:gd name="connsiteY11" fmla="*/ 64770 h 304800"/>
                              <a:gd name="connsiteX12" fmla="*/ 285655 w 409575"/>
                              <a:gd name="connsiteY12" fmla="*/ 0 h 304800"/>
                              <a:gd name="connsiteX13" fmla="*/ 414433 w 409575"/>
                              <a:gd name="connsiteY13" fmla="*/ 0 h 304800"/>
                              <a:gd name="connsiteX14" fmla="*/ 414433 w 409575"/>
                              <a:gd name="connsiteY14" fmla="*/ 64770 h 304800"/>
                              <a:gd name="connsiteX15" fmla="*/ 393002 w 409575"/>
                              <a:gd name="connsiteY15" fmla="*/ 64770 h 304800"/>
                              <a:gd name="connsiteX16" fmla="*/ 354140 w 409575"/>
                              <a:gd name="connsiteY16" fmla="*/ 310134 h 304800"/>
                              <a:gd name="connsiteX17" fmla="*/ 248984 w 409575"/>
                              <a:gd name="connsiteY17" fmla="*/ 310134 h 304800"/>
                              <a:gd name="connsiteX18" fmla="*/ 208312 w 409575"/>
                              <a:gd name="connsiteY18" fmla="*/ 127349 h 304800"/>
                              <a:gd name="connsiteX19" fmla="*/ 166783 w 409575"/>
                              <a:gd name="connsiteY19" fmla="*/ 310134 h 304800"/>
                              <a:gd name="connsiteX20" fmla="*/ 65722 w 409575"/>
                              <a:gd name="connsiteY20" fmla="*/ 310134 h 304800"/>
                              <a:gd name="connsiteX21" fmla="*/ 21907 w 409575"/>
                              <a:gd name="connsiteY21"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409575" h="304800">
                                <a:moveTo>
                                  <a:pt x="21907" y="64770"/>
                                </a:moveTo>
                                <a:lnTo>
                                  <a:pt x="0" y="64770"/>
                                </a:lnTo>
                                <a:lnTo>
                                  <a:pt x="0" y="0"/>
                                </a:lnTo>
                                <a:lnTo>
                                  <a:pt x="130492" y="0"/>
                                </a:lnTo>
                                <a:lnTo>
                                  <a:pt x="130492" y="64770"/>
                                </a:lnTo>
                                <a:lnTo>
                                  <a:pt x="106013" y="64770"/>
                                </a:lnTo>
                                <a:lnTo>
                                  <a:pt x="128397" y="214027"/>
                                </a:lnTo>
                                <a:lnTo>
                                  <a:pt x="174784" y="0"/>
                                </a:lnTo>
                                <a:lnTo>
                                  <a:pt x="240982" y="0"/>
                                </a:lnTo>
                                <a:lnTo>
                                  <a:pt x="290608" y="214122"/>
                                </a:lnTo>
                                <a:lnTo>
                                  <a:pt x="308419" y="64770"/>
                                </a:lnTo>
                                <a:lnTo>
                                  <a:pt x="285655" y="64770"/>
                                </a:lnTo>
                                <a:lnTo>
                                  <a:pt x="285655" y="0"/>
                                </a:lnTo>
                                <a:lnTo>
                                  <a:pt x="414433" y="0"/>
                                </a:lnTo>
                                <a:lnTo>
                                  <a:pt x="414433" y="64770"/>
                                </a:lnTo>
                                <a:lnTo>
                                  <a:pt x="393002" y="64770"/>
                                </a:lnTo>
                                <a:lnTo>
                                  <a:pt x="354140" y="310134"/>
                                </a:lnTo>
                                <a:lnTo>
                                  <a:pt x="248984" y="310134"/>
                                </a:lnTo>
                                <a:lnTo>
                                  <a:pt x="208312" y="127349"/>
                                </a:lnTo>
                                <a:lnTo>
                                  <a:pt x="166783" y="310134"/>
                                </a:lnTo>
                                <a:lnTo>
                                  <a:pt x="65722" y="310134"/>
                                </a:lnTo>
                                <a:lnTo>
                                  <a:pt x="21907"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reeform: Shape 7"/>
                        <wps:cNvSpPr/>
                        <wps:spPr>
                          <a:xfrm>
                            <a:off x="1431773" y="458979"/>
                            <a:ext cx="276225" cy="304800"/>
                          </a:xfrm>
                          <a:custGeom>
                            <a:avLst/>
                            <a:gdLst>
                              <a:gd name="connsiteX0" fmla="*/ 0 w 276225"/>
                              <a:gd name="connsiteY0" fmla="*/ 244983 h 304800"/>
                              <a:gd name="connsiteX1" fmla="*/ 23717 w 276225"/>
                              <a:gd name="connsiteY1" fmla="*/ 244983 h 304800"/>
                              <a:gd name="connsiteX2" fmla="*/ 70675 w 276225"/>
                              <a:gd name="connsiteY2" fmla="*/ 0 h 304800"/>
                              <a:gd name="connsiteX3" fmla="*/ 211455 w 276225"/>
                              <a:gd name="connsiteY3" fmla="*/ 0 h 304800"/>
                              <a:gd name="connsiteX4" fmla="*/ 257937 w 276225"/>
                              <a:gd name="connsiteY4" fmla="*/ 244983 h 304800"/>
                              <a:gd name="connsiteX5" fmla="*/ 279844 w 276225"/>
                              <a:gd name="connsiteY5" fmla="*/ 244983 h 304800"/>
                              <a:gd name="connsiteX6" fmla="*/ 279844 w 276225"/>
                              <a:gd name="connsiteY6" fmla="*/ 310229 h 304800"/>
                              <a:gd name="connsiteX7" fmla="*/ 174784 w 276225"/>
                              <a:gd name="connsiteY7" fmla="*/ 310229 h 304800"/>
                              <a:gd name="connsiteX8" fmla="*/ 164973 w 276225"/>
                              <a:gd name="connsiteY8" fmla="*/ 234696 h 304800"/>
                              <a:gd name="connsiteX9" fmla="*/ 112681 w 276225"/>
                              <a:gd name="connsiteY9" fmla="*/ 234696 h 304800"/>
                              <a:gd name="connsiteX10" fmla="*/ 103251 w 276225"/>
                              <a:gd name="connsiteY10" fmla="*/ 310229 h 304800"/>
                              <a:gd name="connsiteX11" fmla="*/ 0 w 276225"/>
                              <a:gd name="connsiteY11" fmla="*/ 310229 h 304800"/>
                              <a:gd name="connsiteX12" fmla="*/ 0 w 276225"/>
                              <a:gd name="connsiteY12" fmla="*/ 244983 h 304800"/>
                              <a:gd name="connsiteX13" fmla="*/ 159639 w 276225"/>
                              <a:gd name="connsiteY13" fmla="*/ 177927 h 304800"/>
                              <a:gd name="connsiteX14" fmla="*/ 139541 w 276225"/>
                              <a:gd name="connsiteY14" fmla="*/ 52769 h 304800"/>
                              <a:gd name="connsiteX15" fmla="*/ 118967 w 276225"/>
                              <a:gd name="connsiteY15" fmla="*/ 177927 h 304800"/>
                              <a:gd name="connsiteX16" fmla="*/ 159639 w 276225"/>
                              <a:gd name="connsiteY16" fmla="*/ 177927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76225" h="304800">
                                <a:moveTo>
                                  <a:pt x="0" y="244983"/>
                                </a:moveTo>
                                <a:lnTo>
                                  <a:pt x="23717" y="244983"/>
                                </a:lnTo>
                                <a:lnTo>
                                  <a:pt x="70675" y="0"/>
                                </a:lnTo>
                                <a:lnTo>
                                  <a:pt x="211455" y="0"/>
                                </a:lnTo>
                                <a:lnTo>
                                  <a:pt x="257937" y="244983"/>
                                </a:lnTo>
                                <a:lnTo>
                                  <a:pt x="279844" y="244983"/>
                                </a:lnTo>
                                <a:lnTo>
                                  <a:pt x="279844" y="310229"/>
                                </a:lnTo>
                                <a:lnTo>
                                  <a:pt x="174784" y="310229"/>
                                </a:lnTo>
                                <a:lnTo>
                                  <a:pt x="164973" y="234696"/>
                                </a:lnTo>
                                <a:lnTo>
                                  <a:pt x="112681" y="234696"/>
                                </a:lnTo>
                                <a:lnTo>
                                  <a:pt x="103251" y="310229"/>
                                </a:lnTo>
                                <a:lnTo>
                                  <a:pt x="0" y="310229"/>
                                </a:lnTo>
                                <a:lnTo>
                                  <a:pt x="0" y="244983"/>
                                </a:lnTo>
                                <a:close/>
                                <a:moveTo>
                                  <a:pt x="159639" y="177927"/>
                                </a:moveTo>
                                <a:lnTo>
                                  <a:pt x="139541" y="52769"/>
                                </a:lnTo>
                                <a:lnTo>
                                  <a:pt x="118967" y="177927"/>
                                </a:lnTo>
                                <a:lnTo>
                                  <a:pt x="159639" y="177927"/>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4795DB9B" id="Graphic 1" o:spid="_x0000_s1026" alt="The University of Iowa" style="position:absolute;margin-left:.6pt;margin-top:39.4pt;width:105.85pt;height:31.15pt;z-index:-251608064;mso-position-horizontal-relative:margin;mso-position-vertical-relative:page;mso-width-relative:margin;mso-height-relative:margin" coordorigin="6404,4589" coordsize="10668,314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">
              <v:group id="_x0000_s1027" style="position:absolute;left:6404;top:4589;width:10668;height:3048" coordorigin="6404,4589" coordsize="10668,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">
                <v:shape id="Freeform: Shape 4" o:spid="_x0000_s1028" style="position:absolute;left:6404;top:4589;width:1333;height:3048;visibility:visible;mso-wrap-style:square;v-text-anchor:middle" coordsize="133350,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" path="m137636,64770r-25050,l112586,244888r25050,l137636,310134,,310134,,244888r25051,l25051,64770,,64770,,,137636,r,64770xe" fillcolor="#fed600" stroked="f">
                  <v:stroke joinstyle="miter"/>
                  <v:path arrowok="t" o:connecttype="custom" o:connectlocs="137636,64770;112586,64770;112586,244888;137636,244888;137636,310134;0,310134;0,244888;25051,244888;25051,64770;0,64770;0,0;137636,0;137636,64770" o:connectangles="0,0,0,0,0,0,0,0,0,0,0,0,0"/>
                </v:shape>
                <v:shape id="Freeform: Shape 5" o:spid="_x0000_s1029" style="position:absolute;left:8035;top:4589;width:2190;height:3048;visibility:visible;mso-wrap-style:square;v-text-anchor:middle" coordsize="2190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" path="m159639,310229r-99727,c23717,310229,,286512,,247650l,62579c,24098,24098,,59912,r99727,c195834,,219551,24098,219551,62579r,185071c219456,286036,195358,310229,159639,310229xm131445,244983r,-180213l88106,64770r,180118l131445,244888r,95xe" fillcolor="#fed600" stroked="f">
                  <v:stroke joinstyle="miter"/>
                  <v:path arrowok="t" o:connecttype="custom" o:connectlocs="159639,310229;59912,310229;0,247650;0,62579;59912,0;159639,0;219551,62579;219551,247650;159639,310229;131445,244983;131445,64770;88106,64770;88106,244888;131445,244888" o:connectangles="0,0,0,0,0,0,0,0,0,0,0,0,0,0"/>
                </v:shape>
                <v:shape id="Freeform: Shape 6" o:spid="_x0000_s1030" style="position:absolute;left:10402;top:4589;width:4095;height:3048;visibility:visible;mso-wrap-style:square;v-text-anchor:middle" coordsize="4095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" path="m21907,64770l,64770,,,130492,r,64770l106013,64770r22384,149257l174784,r66198,l290608,214122,308419,64770r-22764,l285655,,414433,r,64770l393002,64770,354140,310134r-105156,l208312,127349,166783,310134r-101061,l21907,64770xe" fillcolor="#fed600" stroked="f">
                  <v:stroke joinstyle="miter"/>
                  <v:path arrowok="t" o:connecttype="custom" o:connectlocs="21907,64770;0,64770;0,0;130492,0;130492,64770;106013,64770;128397,214027;174784,0;240982,0;290608,214122;308419,64770;285655,64770;285655,0;414433,0;414433,64770;393002,64770;354140,310134;248984,310134;208312,127349;166783,310134;65722,310134;21907,64770" o:connectangles="0,0,0,0,0,0,0,0,0,0,0,0,0,0,0,0,0,0,0,0,0,0"/>
                </v:shape>
                <v:shape id="Freeform: Shape 7" o:spid="_x0000_s1031" style="position:absolute;left:14317;top:4589;width:2762;height:3048;visibility:visible;mso-wrap-style:square;v-text-anchor:middle" coordsize="27622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" path="m,244983r23717,l70675,,211455,r46482,244983l279844,244983r,65246l174784,310229r-9811,-75533l112681,234696r-9430,75533l,310229,,244983xm159639,177927l139541,52769,118967,177927r40672,xe" fillcolor="#fed600" stroked="f">
                  <v:stroke joinstyle="miter"/>
                  <v:path arrowok="t" o:connecttype="custom" o:connectlocs="0,244983;23717,244983;70675,0;211455,0;257937,244983;279844,244983;279844,310229;174784,310229;164973,234696;112681,234696;103251,310229;0,310229;0,244983;159639,177927;139541,52769;118967,177927;159639,177927" o:connectangles="0,0,0,0,0,0,0,0,0,0,0,0,0,0,0,0,0"/>
                </v:shape>
              </v:group>
              <w10:wrap anchorx="margin" anchory="page"/>
            </v:group>
          </w:pict>
        </mc:Fallback>
      </mc:AlternateContent>
    </w:r>
    <w:r w:rsidRPr="00497911">
      <w:t>U</w:t>
    </w:r>
    <w:r w:rsidR="001D51DB">
      <w:t>n</w:t>
    </w:r>
    <w:r w:rsidRPr="00497911">
      <w:t>it</w:t>
    </w:r>
    <w:r w:rsidRPr="008E2ECB">
      <w:t xml:space="preserve"> Name Goes Her</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5B028" w14:textId="0A266D5A" w:rsidR="00205953" w:rsidRDefault="00E71FC3">
    <w:pPr>
      <w:spacing w:before="0" w:after="0" w:line="240" w:lineRule="auto"/>
    </w:pPr>
    <w:r>
      <w:rPr>
        <w:noProof/>
      </w:rPr>
      <w:drawing>
        <wp:anchor distT="0" distB="0" distL="114300" distR="114300" simplePos="0" relativeHeight="251714560" behindDoc="0" locked="0" layoutInCell="1" allowOverlap="1" wp14:anchorId="67C61C1C" wp14:editId="57EE0DA5">
          <wp:simplePos x="0" y="0"/>
          <wp:positionH relativeFrom="column">
            <wp:posOffset>186690</wp:posOffset>
          </wp:positionH>
          <wp:positionV relativeFrom="paragraph">
            <wp:posOffset>736307</wp:posOffset>
          </wp:positionV>
          <wp:extent cx="2202815" cy="641985"/>
          <wp:effectExtent l="0" t="0" r="0" b="5715"/>
          <wp:wrapThrough wrapText="bothSides">
            <wp:wrapPolygon edited="0">
              <wp:start x="0" y="0"/>
              <wp:lineTo x="0" y="21365"/>
              <wp:lineTo x="21419" y="21365"/>
              <wp:lineTo x="21419" y="16665"/>
              <wp:lineTo x="21046" y="13674"/>
              <wp:lineTo x="20299" y="0"/>
              <wp:lineTo x="0" y="0"/>
            </wp:wrapPolygon>
          </wp:wrapThrough>
          <wp:docPr id="498247153" name="Picture 498247153" descr="The University of I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The University of Iowa"/>
                  <pic:cNvPicPr/>
                </pic:nvPicPr>
                <pic:blipFill>
                  <a:blip r:embed="rId1" cstate="print">
                    <a:extLst>
                      <a:ext uri="{28A0092B-C50C-407E-A947-70E740481C1C}">
                        <a14:useLocalDpi xmlns:a14="http://schemas.microsoft.com/office/drawing/2010/main" val="0"/>
                      </a:ext>
                    </a:extLst>
                  </a:blip>
                  <a:stretch>
                    <a:fillRect/>
                  </a:stretch>
                </pic:blipFill>
                <pic:spPr>
                  <a:xfrm>
                    <a:off x="0" y="0"/>
                    <a:ext cx="2202815" cy="6419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12512" behindDoc="1" locked="0" layoutInCell="1" allowOverlap="1" wp14:anchorId="171CF557" wp14:editId="39330C41">
              <wp:simplePos x="0" y="0"/>
              <wp:positionH relativeFrom="margin">
                <wp:posOffset>-278130</wp:posOffset>
              </wp:positionH>
              <wp:positionV relativeFrom="margin">
                <wp:posOffset>-826770</wp:posOffset>
              </wp:positionV>
              <wp:extent cx="7040880" cy="9326880"/>
              <wp:effectExtent l="0" t="0" r="0" b="0"/>
              <wp:wrapNone/>
              <wp:docPr id="73" name="Rectangle 73"/>
              <wp:cNvGraphicFramePr/>
              <a:graphic xmlns:a="http://schemas.openxmlformats.org/drawingml/2006/main">
                <a:graphicData uri="http://schemas.microsoft.com/office/word/2010/wordprocessingShape">
                  <wps:wsp>
                    <wps:cNvSpPr/>
                    <wps:spPr>
                      <a:xfrm>
                        <a:off x="0" y="0"/>
                        <a:ext cx="7040880" cy="932688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FBC0634" id="Rectangle 73" o:spid="_x0000_s1026" style="position:absolute;margin-left:-21.9pt;margin-top:-65.1pt;width:554.4pt;height:734.4pt;z-index:-2516039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" fillcolor="#ffcd00 [3204]" stroked="f" strokeweight="1pt">
              <w10:wrap anchorx="margin" anchory="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6" type="#_x0000_t75" style="width:112.8pt;height:112.8pt" o:bullet="t">
        <v:imagedata r:id="rId1" o:title="s"/>
      </v:shape>
    </w:pict>
  </w:numPicBullet>
  <w:numPicBullet w:numPicBulletId="1">
    <w:pict>
      <v:shape id="_x0000_i1147" type="#_x0000_t75" style="width:467.15pt;height:476.8pt" o:bullet="t">
        <v:imagedata r:id="rId2" o:title="f"/>
      </v:shape>
    </w:pict>
  </w:numPicBullet>
  <w:numPicBullet w:numPicBulletId="2">
    <w:pict>
      <v:shape id="_x0000_i1148" type="#_x0000_t75" style="width:781.8pt;height:225.05pt" o:bullet="t">
        <v:imagedata r:id="rId3" o:title="Untitled-1"/>
      </v:shape>
    </w:pict>
  </w:numPicBullet>
  <w:numPicBullet w:numPicBulletId="3">
    <w:pict>
      <v:shape id="_x0000_i1149" type="#_x0000_t75" style="width:196.7pt;height:197.3pt" o:bullet="t">
        <v:imagedata r:id="rId4" o:title="Asset 1"/>
      </v:shape>
    </w:pict>
  </w:numPicBullet>
  <w:abstractNum w:abstractNumId="0" w15:restartNumberingAfterBreak="0">
    <w:nsid w:val="FFFFFF7C"/>
    <w:multiLevelType w:val="singleLevel"/>
    <w:tmpl w:val="FDA8D93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4DC495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6E4817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5C5A7C2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78EE3A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F3ED02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284BEC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282DAA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A40223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BA04B5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4F71CC"/>
    <w:multiLevelType w:val="multilevel"/>
    <w:tmpl w:val="51465480"/>
    <w:numStyleLink w:val="WRPbulletlist"/>
  </w:abstractNum>
  <w:abstractNum w:abstractNumId="11" w15:restartNumberingAfterBreak="0">
    <w:nsid w:val="104C6B6E"/>
    <w:multiLevelType w:val="multilevel"/>
    <w:tmpl w:val="51465480"/>
    <w:numStyleLink w:val="WRPbulletlist"/>
  </w:abstractNum>
  <w:abstractNum w:abstractNumId="12" w15:restartNumberingAfterBreak="0">
    <w:nsid w:val="1C255B03"/>
    <w:multiLevelType w:val="multilevel"/>
    <w:tmpl w:val="EF2E6314"/>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lowerLetter"/>
      <w:lvlText w:val="%8."/>
      <w:lvlJc w:val="left"/>
      <w:pPr>
        <w:tabs>
          <w:tab w:val="num" w:pos="1985"/>
        </w:tabs>
        <w:ind w:left="1985" w:hanging="567"/>
      </w:pPr>
      <w:rPr>
        <w:rFonts w:asciiTheme="minorHAnsi" w:hAnsiTheme="minorHAnsi"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13" w15:restartNumberingAfterBreak="0">
    <w:nsid w:val="20150B8F"/>
    <w:multiLevelType w:val="hybridMultilevel"/>
    <w:tmpl w:val="017C4D62"/>
    <w:lvl w:ilvl="0" w:tplc="0E122170">
      <w:start w:val="1"/>
      <w:numFmt w:val="decimal"/>
      <w:pStyle w:val="numberbullet"/>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AA4CD6"/>
    <w:multiLevelType w:val="hybridMultilevel"/>
    <w:tmpl w:val="79DA08DA"/>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E6263C"/>
    <w:multiLevelType w:val="hybridMultilevel"/>
    <w:tmpl w:val="0BC85CB0"/>
    <w:lvl w:ilvl="0" w:tplc="36247D38">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03398A"/>
    <w:multiLevelType w:val="multilevel"/>
    <w:tmpl w:val="51465480"/>
    <w:numStyleLink w:val="WRPbulletlist"/>
  </w:abstractNum>
  <w:abstractNum w:abstractNumId="17" w15:restartNumberingAfterBreak="0">
    <w:nsid w:val="289B6E5A"/>
    <w:multiLevelType w:val="multilevel"/>
    <w:tmpl w:val="51465480"/>
    <w:numStyleLink w:val="WRPbulletlist"/>
  </w:abstractNum>
  <w:abstractNum w:abstractNumId="18" w15:restartNumberingAfterBreak="0">
    <w:nsid w:val="2BE40A53"/>
    <w:multiLevelType w:val="multilevel"/>
    <w:tmpl w:val="F3C8F798"/>
    <w:lvl w:ilvl="0">
      <w:start w:val="1"/>
      <w:numFmt w:val="upperLetter"/>
      <w:lvlText w:val="Appendix %1"/>
      <w:lvlJc w:val="left"/>
      <w:pPr>
        <w:tabs>
          <w:tab w:val="num" w:pos="1985"/>
        </w:tabs>
        <w:ind w:left="1985" w:hanging="1985"/>
      </w:pPr>
      <w:rPr>
        <w:rFonts w:hint="default"/>
      </w:rPr>
    </w:lvl>
    <w:lvl w:ilvl="1">
      <w:start w:val="1"/>
      <w:numFmt w:val="decimal"/>
      <w:pStyle w:val="WRPAppendixHeading2"/>
      <w:lvlText w:val="Appendix %1.%2"/>
      <w:lvlJc w:val="left"/>
      <w:pPr>
        <w:tabs>
          <w:tab w:val="num" w:pos="1985"/>
        </w:tabs>
        <w:ind w:left="1985" w:hanging="1985"/>
      </w:pPr>
      <w:rPr>
        <w:rFonts w:hint="default"/>
      </w:rPr>
    </w:lvl>
    <w:lvl w:ilvl="2">
      <w:start w:val="1"/>
      <w:numFmt w:val="decimal"/>
      <w:pStyle w:val="IPNAppendixHeading3"/>
      <w:lvlText w:val="Appendix %1.%2.%3"/>
      <w:lvlJc w:val="left"/>
      <w:pPr>
        <w:tabs>
          <w:tab w:val="num" w:pos="1985"/>
        </w:tabs>
        <w:ind w:left="1985" w:hanging="1985"/>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3C600B3"/>
    <w:multiLevelType w:val="multilevel"/>
    <w:tmpl w:val="51465480"/>
    <w:numStyleLink w:val="WRPbulletlist"/>
  </w:abstractNum>
  <w:abstractNum w:abstractNumId="20" w15:restartNumberingAfterBreak="0">
    <w:nsid w:val="354D7979"/>
    <w:multiLevelType w:val="singleLevel"/>
    <w:tmpl w:val="E0501410"/>
    <w:lvl w:ilvl="0">
      <w:start w:val="1"/>
      <w:numFmt w:val="bullet"/>
      <w:lvlText w:val=""/>
      <w:lvlPicBulletId w:val="0"/>
      <w:lvlJc w:val="left"/>
      <w:pPr>
        <w:ind w:left="360" w:hanging="360"/>
      </w:pPr>
      <w:rPr>
        <w:rFonts w:ascii="Symbol" w:hAnsi="Symbol" w:hint="default"/>
        <w:color w:val="auto"/>
        <w:sz w:val="22"/>
      </w:rPr>
    </w:lvl>
  </w:abstractNum>
  <w:abstractNum w:abstractNumId="21" w15:restartNumberingAfterBreak="0">
    <w:nsid w:val="35617BF2"/>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864" w:hanging="86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B173080"/>
    <w:multiLevelType w:val="multilevel"/>
    <w:tmpl w:val="51465480"/>
    <w:styleLink w:val="WRPbulletlist"/>
    <w:lvl w:ilvl="0">
      <w:start w:val="1"/>
      <w:numFmt w:val="bullet"/>
      <w:lvlText w:val=""/>
      <w:lvlJc w:val="left"/>
      <w:pPr>
        <w:ind w:left="360" w:hanging="360"/>
      </w:pPr>
      <w:rPr>
        <w:rFonts w:ascii="Symbol" w:hAnsi="Symbol" w:hint="default"/>
        <w:color w:val="00A8E1"/>
        <w:sz w:val="22"/>
      </w:rPr>
    </w:lvl>
    <w:lvl w:ilvl="1">
      <w:start w:val="1"/>
      <w:numFmt w:val="bullet"/>
      <w:lvlText w:val=""/>
      <w:lvlJc w:val="left"/>
      <w:pPr>
        <w:ind w:left="360" w:hanging="360"/>
      </w:pPr>
      <w:rPr>
        <w:rFonts w:ascii="Symbol" w:hAnsi="Symbol" w:hint="default"/>
        <w:color w:val="00A8E1"/>
        <w:sz w:val="22"/>
      </w:rPr>
    </w:lvl>
    <w:lvl w:ilvl="2">
      <w:start w:val="1"/>
      <w:numFmt w:val="bullet"/>
      <w:lvlText w:val=""/>
      <w:lvlJc w:val="left"/>
      <w:pPr>
        <w:ind w:left="360" w:hanging="360"/>
      </w:pPr>
      <w:rPr>
        <w:rFonts w:ascii="Wingdings" w:hAnsi="Wingdings" w:hint="default"/>
        <w:color w:val="00A8E1"/>
      </w:rPr>
    </w:lvl>
    <w:lvl w:ilvl="3">
      <w:start w:val="1"/>
      <w:numFmt w:val="bullet"/>
      <w:lvlText w:val="-"/>
      <w:lvlJc w:val="left"/>
      <w:pPr>
        <w:ind w:left="360" w:hanging="360"/>
      </w:pPr>
      <w:rPr>
        <w:rFonts w:ascii="Verdana" w:hAnsi="Verdana" w:hint="default"/>
        <w:b w:val="0"/>
        <w:color w:val="00A8E1"/>
      </w:rPr>
    </w:lvl>
    <w:lvl w:ilvl="4">
      <w:start w:val="1"/>
      <w:numFmt w:val="bullet"/>
      <w:lvlText w:val="◦"/>
      <w:lvlJc w:val="left"/>
      <w:pPr>
        <w:ind w:left="360" w:hanging="360"/>
      </w:pPr>
      <w:rPr>
        <w:rFonts w:ascii="Verdana" w:hAnsi="Verdana" w:hint="default"/>
        <w:color w:val="00A8E1"/>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C0F53FE"/>
    <w:multiLevelType w:val="hybridMultilevel"/>
    <w:tmpl w:val="5A48DB1E"/>
    <w:lvl w:ilvl="0" w:tplc="0C62681E">
      <w:start w:val="1"/>
      <w:numFmt w:val="bullet"/>
      <w:lvlText w:val=""/>
      <w:lvlPicBulletId w:val="3"/>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4851D0"/>
    <w:multiLevelType w:val="hybridMultilevel"/>
    <w:tmpl w:val="3E54AA92"/>
    <w:lvl w:ilvl="0" w:tplc="58BC92F4">
      <w:start w:val="1"/>
      <w:numFmt w:val="bullet"/>
      <w:pStyle w:val="Subtitle"/>
      <w:lvlText w:val=""/>
      <w:lvlJc w:val="left"/>
      <w:pPr>
        <w:ind w:left="171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872ABB"/>
    <w:multiLevelType w:val="hybridMultilevel"/>
    <w:tmpl w:val="F856C394"/>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9440009"/>
    <w:multiLevelType w:val="multilevel"/>
    <w:tmpl w:val="49BACF22"/>
    <w:lvl w:ilvl="0">
      <w:start w:val="1"/>
      <w:numFmt w:val="bullet"/>
      <w:lvlText w:val=""/>
      <w:lvlPicBulletId w:val="1"/>
      <w:lvlJc w:val="left"/>
      <w:pPr>
        <w:ind w:left="720" w:hanging="360"/>
      </w:pPr>
      <w:rPr>
        <w:rFonts w:ascii="Symbol" w:hAnsi="Symbol" w:hint="default"/>
        <w:color w:val="auto"/>
        <w:sz w:val="22"/>
      </w:rPr>
    </w:lvl>
    <w:lvl w:ilvl="1">
      <w:start w:val="1"/>
      <w:numFmt w:val="bullet"/>
      <w:lvlText w:val=""/>
      <w:lvlJc w:val="left"/>
      <w:pPr>
        <w:ind w:left="1800" w:hanging="360"/>
      </w:pPr>
      <w:rPr>
        <w:rFonts w:ascii="Symbol" w:hAnsi="Symbol" w:hint="default"/>
        <w:color w:val="FFCD00" w:themeColor="accent1"/>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7" w15:restartNumberingAfterBreak="0">
    <w:nsid w:val="4AFB3D09"/>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864" w:hanging="864"/>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50CB4699"/>
    <w:multiLevelType w:val="multilevel"/>
    <w:tmpl w:val="51465480"/>
    <w:numStyleLink w:val="WRPbulletlist"/>
  </w:abstractNum>
  <w:abstractNum w:abstractNumId="29" w15:restartNumberingAfterBreak="0">
    <w:nsid w:val="52CE6FE3"/>
    <w:multiLevelType w:val="multilevel"/>
    <w:tmpl w:val="51465480"/>
    <w:numStyleLink w:val="WRPbulletlist"/>
  </w:abstractNum>
  <w:abstractNum w:abstractNumId="30" w15:restartNumberingAfterBreak="0">
    <w:nsid w:val="5B854F91"/>
    <w:multiLevelType w:val="multilevel"/>
    <w:tmpl w:val="AD980A90"/>
    <w:lvl w:ilvl="0">
      <w:start w:val="1"/>
      <w:numFmt w:val="decimal"/>
      <w:lvlText w:val="%1)"/>
      <w:lvlJc w:val="left"/>
      <w:pPr>
        <w:ind w:left="360" w:hanging="360"/>
      </w:pPr>
      <w:rPr>
        <w:rFonts w:hint="default"/>
        <w:color w:val="00A8E1"/>
      </w:rPr>
    </w:lvl>
    <w:lvl w:ilvl="1">
      <w:start w:val="1"/>
      <w:numFmt w:val="lowerRoman"/>
      <w:lvlText w:val="%2)"/>
      <w:lvlJc w:val="left"/>
      <w:pPr>
        <w:ind w:left="360" w:hanging="360"/>
      </w:pPr>
      <w:rPr>
        <w:rFonts w:hint="default"/>
        <w:color w:val="00A8E1"/>
      </w:rPr>
    </w:lvl>
    <w:lvl w:ilvl="2">
      <w:start w:val="1"/>
      <w:numFmt w:val="lowerLetter"/>
      <w:lvlText w:val="%3)"/>
      <w:lvlJc w:val="left"/>
      <w:pPr>
        <w:ind w:left="360" w:hanging="360"/>
      </w:pPr>
      <w:rPr>
        <w:rFonts w:hint="default"/>
        <w:color w:val="00A8E1"/>
      </w:rPr>
    </w:lvl>
    <w:lvl w:ilvl="3">
      <w:start w:val="1"/>
      <w:numFmt w:val="bullet"/>
      <w:lvlText w:val=""/>
      <w:lvlJc w:val="left"/>
      <w:pPr>
        <w:ind w:left="360" w:hanging="360"/>
      </w:pPr>
      <w:rPr>
        <w:rFonts w:ascii="Symbol" w:hAnsi="Symbol" w:hint="default"/>
        <w:color w:val="00A8E1"/>
      </w:rPr>
    </w:lvl>
    <w:lvl w:ilvl="4">
      <w:start w:val="1"/>
      <w:numFmt w:val="bullet"/>
      <w:lvlText w:val="◦"/>
      <w:lvlJc w:val="left"/>
      <w:pPr>
        <w:ind w:left="360" w:hanging="360"/>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5E7D3612"/>
    <w:multiLevelType w:val="multilevel"/>
    <w:tmpl w:val="8480C2EC"/>
    <w:lvl w:ilvl="0">
      <w:start w:val="1"/>
      <w:numFmt w:val="decimal"/>
      <w:pStyle w:val="WRPHeading1"/>
      <w:lvlText w:val="%1."/>
      <w:lvlJc w:val="left"/>
      <w:pPr>
        <w:tabs>
          <w:tab w:val="num" w:pos="1008"/>
        </w:tabs>
        <w:ind w:left="1008" w:hanging="1008"/>
      </w:pPr>
      <w:rPr>
        <w:rFonts w:asciiTheme="minorHAnsi" w:hAnsiTheme="minorHAnsi" w:cs="Arial" w:hint="default"/>
        <w:b/>
        <w:i w:val="0"/>
        <w:color w:val="000000" w:themeColor="text1"/>
        <w:spacing w:val="8"/>
        <w:sz w:val="32"/>
        <w:szCs w:val="28"/>
      </w:rPr>
    </w:lvl>
    <w:lvl w:ilvl="1">
      <w:start w:val="1"/>
      <w:numFmt w:val="decimal"/>
      <w:pStyle w:val="WRPHeading2"/>
      <w:lvlText w:val="%1.%2."/>
      <w:lvlJc w:val="left"/>
      <w:pPr>
        <w:tabs>
          <w:tab w:val="num" w:pos="1008"/>
        </w:tabs>
        <w:ind w:left="1008" w:hanging="1008"/>
      </w:pPr>
      <w:rPr>
        <w:rFonts w:asciiTheme="minorHAnsi" w:hAnsiTheme="minorHAnsi" w:cs="Arial" w:hint="default"/>
        <w:b/>
        <w:i w:val="0"/>
        <w:color w:val="auto"/>
        <w:sz w:val="28"/>
        <w:szCs w:val="24"/>
      </w:rPr>
    </w:lvl>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auto"/>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WRPHeading4"/>
      <w:lvlText w:val="%1.%2.%3.%4."/>
      <w:lvlJc w:val="left"/>
      <w:pPr>
        <w:tabs>
          <w:tab w:val="num" w:pos="1008"/>
        </w:tabs>
        <w:ind w:left="1008" w:hanging="1008"/>
      </w:pPr>
      <w:rPr>
        <w:rFonts w:asciiTheme="minorHAnsi" w:hAnsiTheme="minorHAnsi" w:hint="default"/>
        <w:b/>
        <w:i w:val="0"/>
        <w:color w:val="000000"/>
        <w:spacing w:val="0"/>
        <w:sz w:val="28"/>
        <w:szCs w:val="20"/>
      </w:rPr>
    </w:lvl>
    <w:lvl w:ilvl="4">
      <w:start w:val="1"/>
      <w:numFmt w:val="none"/>
      <w:pStyle w:val="WRPHeading5"/>
      <w:lvlText w:val="1.1.1.1.1"/>
      <w:lvlJc w:val="left"/>
      <w:pPr>
        <w:tabs>
          <w:tab w:val="num" w:pos="1008"/>
        </w:tabs>
        <w:ind w:left="1008" w:hanging="1008"/>
      </w:pPr>
      <w:rPr>
        <w:rFonts w:asciiTheme="minorHAnsi" w:hAnsiTheme="minorHAnsi" w:hint="default"/>
        <w:b/>
        <w:sz w:val="24"/>
      </w:rPr>
    </w:lvl>
    <w:lvl w:ilvl="5">
      <w:start w:val="1"/>
      <w:numFmt w:val="none"/>
      <w:lvlText w:val=""/>
      <w:lvlJc w:val="left"/>
      <w:pPr>
        <w:tabs>
          <w:tab w:val="num" w:pos="936"/>
        </w:tabs>
        <w:ind w:left="850" w:hanging="850"/>
      </w:pPr>
      <w:rPr>
        <w:rFonts w:hint="default"/>
      </w:rPr>
    </w:lvl>
    <w:lvl w:ilvl="6">
      <w:start w:val="1"/>
      <w:numFmt w:val="none"/>
      <w:lvlText w:val=""/>
      <w:lvlJc w:val="left"/>
      <w:pPr>
        <w:tabs>
          <w:tab w:val="num" w:pos="936"/>
        </w:tabs>
        <w:ind w:left="850" w:hanging="850"/>
      </w:pPr>
      <w:rPr>
        <w:rFonts w:hint="default"/>
      </w:rPr>
    </w:lvl>
    <w:lvl w:ilvl="7">
      <w:start w:val="1"/>
      <w:numFmt w:val="none"/>
      <w:lvlText w:val=""/>
      <w:lvlJc w:val="left"/>
      <w:pPr>
        <w:tabs>
          <w:tab w:val="num" w:pos="936"/>
        </w:tabs>
        <w:ind w:left="850" w:hanging="850"/>
      </w:pPr>
      <w:rPr>
        <w:rFonts w:hint="default"/>
      </w:rPr>
    </w:lvl>
    <w:lvl w:ilvl="8">
      <w:start w:val="1"/>
      <w:numFmt w:val="none"/>
      <w:lvlText w:val=""/>
      <w:lvlJc w:val="left"/>
      <w:pPr>
        <w:tabs>
          <w:tab w:val="num" w:pos="936"/>
        </w:tabs>
        <w:ind w:left="850" w:hanging="850"/>
      </w:pPr>
      <w:rPr>
        <w:rFonts w:hint="default"/>
      </w:rPr>
    </w:lvl>
  </w:abstractNum>
  <w:abstractNum w:abstractNumId="32" w15:restartNumberingAfterBreak="0">
    <w:nsid w:val="6B52749A"/>
    <w:multiLevelType w:val="hybridMultilevel"/>
    <w:tmpl w:val="61CAEBB8"/>
    <w:lvl w:ilvl="0" w:tplc="775C66C4">
      <w:start w:val="1"/>
      <w:numFmt w:val="bullet"/>
      <w:pStyle w:val="WRPBullet5"/>
      <w:lvlText w:val=""/>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72F21CA"/>
    <w:multiLevelType w:val="multilevel"/>
    <w:tmpl w:val="FA180A2C"/>
    <w:lvl w:ilvl="0">
      <w:start w:val="1"/>
      <w:numFmt w:val="decimal"/>
      <w:lvlText w:val="%1)"/>
      <w:lvlJc w:val="left"/>
      <w:pPr>
        <w:ind w:left="360" w:hanging="360"/>
      </w:pPr>
      <w:rPr>
        <w:rFonts w:hint="default"/>
        <w:color w:val="00A8E1"/>
      </w:rPr>
    </w:lvl>
    <w:lvl w:ilvl="1">
      <w:start w:val="1"/>
      <w:numFmt w:val="lowerRoman"/>
      <w:lvlText w:val="%2)"/>
      <w:lvlJc w:val="left"/>
      <w:pPr>
        <w:ind w:left="360" w:hanging="288"/>
      </w:pPr>
      <w:rPr>
        <w:rFonts w:hint="default"/>
        <w:color w:val="00A8E1"/>
      </w:rPr>
    </w:lvl>
    <w:lvl w:ilvl="2">
      <w:start w:val="1"/>
      <w:numFmt w:val="upperRoman"/>
      <w:lvlText w:val="%3)"/>
      <w:lvlJc w:val="left"/>
      <w:pPr>
        <w:ind w:left="360" w:hanging="288"/>
      </w:pPr>
      <w:rPr>
        <w:rFonts w:hint="default"/>
        <w:color w:val="00A8E1"/>
      </w:rPr>
    </w:lvl>
    <w:lvl w:ilvl="3">
      <w:start w:val="1"/>
      <w:numFmt w:val="bullet"/>
      <w:lvlText w:val=""/>
      <w:lvlJc w:val="left"/>
      <w:pPr>
        <w:ind w:left="360" w:hanging="288"/>
      </w:pPr>
      <w:rPr>
        <w:rFonts w:ascii="Symbol" w:hAnsi="Symbol" w:hint="default"/>
        <w:color w:val="00A8E1"/>
      </w:rPr>
    </w:lvl>
    <w:lvl w:ilvl="4">
      <w:start w:val="1"/>
      <w:numFmt w:val="bullet"/>
      <w:lvlText w:val="◦"/>
      <w:lvlJc w:val="left"/>
      <w:pPr>
        <w:ind w:left="360" w:hanging="288"/>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43131507">
    <w:abstractNumId w:val="24"/>
  </w:num>
  <w:num w:numId="2" w16cid:durableId="1911427510">
    <w:abstractNumId w:val="13"/>
  </w:num>
  <w:num w:numId="3" w16cid:durableId="333538160">
    <w:abstractNumId w:val="22"/>
  </w:num>
  <w:num w:numId="4" w16cid:durableId="112866770">
    <w:abstractNumId w:val="19"/>
    <w:lvlOverride w:ilvl="0">
      <w:lvl w:ilvl="0">
        <w:start w:val="1"/>
        <w:numFmt w:val="bullet"/>
        <w:lvlText w:val=""/>
        <w:lvlJc w:val="left"/>
        <w:pPr>
          <w:ind w:left="360" w:hanging="360"/>
        </w:pPr>
        <w:rPr>
          <w:rFonts w:ascii="Symbol" w:hAnsi="Symbol" w:hint="default"/>
          <w:color w:val="00A8E1"/>
          <w:sz w:val="22"/>
        </w:rPr>
      </w:lvl>
    </w:lvlOverride>
    <w:lvlOverride w:ilvl="1">
      <w:lvl w:ilvl="1">
        <w:start w:val="1"/>
        <w:numFmt w:val="bullet"/>
        <w:lvlText w:val=""/>
        <w:lvlJc w:val="left"/>
        <w:pPr>
          <w:ind w:left="360" w:hanging="360"/>
        </w:pPr>
        <w:rPr>
          <w:rFonts w:ascii="Symbol" w:hAnsi="Symbol" w:hint="default"/>
          <w:color w:val="00A8E1"/>
          <w:sz w:val="22"/>
        </w:rPr>
      </w:lvl>
    </w:lvlOverride>
    <w:lvlOverride w:ilvl="2">
      <w:lvl w:ilvl="2">
        <w:start w:val="1"/>
        <w:numFmt w:val="bullet"/>
        <w:lvlText w:val=""/>
        <w:lvlJc w:val="left"/>
        <w:pPr>
          <w:ind w:left="360" w:hanging="360"/>
        </w:pPr>
        <w:rPr>
          <w:rFonts w:ascii="Wingdings" w:hAnsi="Wingdings" w:hint="default"/>
          <w:color w:val="00A8E1"/>
        </w:rPr>
      </w:lvl>
    </w:lvlOverride>
    <w:lvlOverride w:ilvl="3">
      <w:lvl w:ilvl="3">
        <w:start w:val="1"/>
        <w:numFmt w:val="bullet"/>
        <w:lvlText w:val="-"/>
        <w:lvlJc w:val="left"/>
        <w:pPr>
          <w:ind w:left="360" w:hanging="360"/>
        </w:pPr>
        <w:rPr>
          <w:rFonts w:ascii="Verdana" w:hAnsi="Verdana" w:hint="default"/>
          <w:b w:val="0"/>
          <w:color w:val="00A8E1"/>
        </w:rPr>
      </w:lvl>
    </w:lvlOverride>
    <w:lvlOverride w:ilvl="4">
      <w:lvl w:ilvl="4">
        <w:start w:val="1"/>
        <w:numFmt w:val="bullet"/>
        <w:lvlText w:val="◦"/>
        <w:lvlJc w:val="left"/>
        <w:pPr>
          <w:ind w:left="360" w:hanging="360"/>
        </w:pPr>
        <w:rPr>
          <w:rFonts w:ascii="Verdana" w:hAnsi="Verdana" w:hint="default"/>
          <w:color w:val="00A8E1"/>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16cid:durableId="2072918910">
    <w:abstractNumId w:val="18"/>
  </w:num>
  <w:num w:numId="6" w16cid:durableId="719591543">
    <w:abstractNumId w:val="12"/>
  </w:num>
  <w:num w:numId="7" w16cid:durableId="832990782">
    <w:abstractNumId w:val="31"/>
    <w:lvlOverride w:ilvl="0">
      <w:lvl w:ilvl="0">
        <w:start w:val="1"/>
        <w:numFmt w:val="decimal"/>
        <w:pStyle w:val="WRPHeading1"/>
        <w:lvlText w:val="%1."/>
        <w:lvlJc w:val="left"/>
        <w:pPr>
          <w:tabs>
            <w:tab w:val="num" w:pos="1008"/>
          </w:tabs>
          <w:ind w:left="1008" w:hanging="1008"/>
        </w:pPr>
        <w:rPr>
          <w:rFonts w:asciiTheme="minorHAnsi" w:hAnsiTheme="minorHAnsi" w:cs="Arial" w:hint="default"/>
          <w:b/>
          <w:i w:val="0"/>
          <w:color w:val="FFFFFF" w:themeColor="background1"/>
          <w:spacing w:val="8"/>
          <w:sz w:val="32"/>
          <w:szCs w:val="28"/>
        </w:rPr>
      </w:lvl>
    </w:lvlOverride>
    <w:lvlOverride w:ilvl="1">
      <w:lvl w:ilvl="1">
        <w:start w:val="1"/>
        <w:numFmt w:val="decimal"/>
        <w:pStyle w:val="WRPHeading2"/>
        <w:lvlText w:val="%1.%2."/>
        <w:lvlJc w:val="left"/>
        <w:pPr>
          <w:tabs>
            <w:tab w:val="num" w:pos="1008"/>
          </w:tabs>
          <w:ind w:left="1008" w:hanging="1008"/>
        </w:pPr>
        <w:rPr>
          <w:rFonts w:asciiTheme="minorHAnsi" w:hAnsiTheme="minorHAnsi" w:cs="Arial" w:hint="default"/>
          <w:b/>
          <w:i w:val="0"/>
          <w:color w:val="FFCD00" w:themeColor="accent1"/>
          <w:sz w:val="28"/>
          <w:szCs w:val="24"/>
        </w:rPr>
      </w:lvl>
    </w:lvlOverride>
    <w:lvlOverride w:ilvl="2">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FFCD00" w:themeColor="accent1"/>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8" w16cid:durableId="806362770">
    <w:abstractNumId w:val="16"/>
  </w:num>
  <w:num w:numId="9" w16cid:durableId="1325741325">
    <w:abstractNumId w:val="33"/>
  </w:num>
  <w:num w:numId="10" w16cid:durableId="327485528">
    <w:abstractNumId w:val="17"/>
    <w:lvlOverride w:ilvl="0">
      <w:lvl w:ilvl="0">
        <w:numFmt w:val="decimal"/>
        <w:lvlText w:val=""/>
        <w:lvlJc w:val="left"/>
      </w:lvl>
    </w:lvlOverride>
    <w:lvlOverride w:ilvl="1">
      <w:lvl w:ilvl="1">
        <w:start w:val="1"/>
        <w:numFmt w:val="bullet"/>
        <w:lvlText w:val=""/>
        <w:lvlJc w:val="left"/>
        <w:pPr>
          <w:ind w:left="360" w:hanging="360"/>
        </w:pPr>
        <w:rPr>
          <w:rFonts w:ascii="Symbol" w:hAnsi="Symbol" w:hint="default"/>
          <w:color w:val="00A8E1"/>
          <w:sz w:val="22"/>
        </w:rPr>
      </w:lvl>
    </w:lvlOverride>
  </w:num>
  <w:num w:numId="11" w16cid:durableId="1490364248">
    <w:abstractNumId w:val="30"/>
  </w:num>
  <w:num w:numId="12" w16cid:durableId="1923178851">
    <w:abstractNumId w:val="10"/>
  </w:num>
  <w:num w:numId="13" w16cid:durableId="514420091">
    <w:abstractNumId w:val="11"/>
  </w:num>
  <w:num w:numId="14" w16cid:durableId="1262568668">
    <w:abstractNumId w:val="29"/>
  </w:num>
  <w:num w:numId="15" w16cid:durableId="1446805447">
    <w:abstractNumId w:val="28"/>
  </w:num>
  <w:num w:numId="16" w16cid:durableId="2042823718">
    <w:abstractNumId w:val="20"/>
  </w:num>
  <w:num w:numId="17" w16cid:durableId="409499036">
    <w:abstractNumId w:val="26"/>
  </w:num>
  <w:num w:numId="18" w16cid:durableId="194989370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33053295">
    <w:abstractNumId w:val="27"/>
  </w:num>
  <w:num w:numId="20" w16cid:durableId="1016157369">
    <w:abstractNumId w:val="15"/>
  </w:num>
  <w:num w:numId="21" w16cid:durableId="212271959">
    <w:abstractNumId w:val="14"/>
  </w:num>
  <w:num w:numId="22" w16cid:durableId="478032476">
    <w:abstractNumId w:val="25"/>
  </w:num>
  <w:num w:numId="23" w16cid:durableId="516384065">
    <w:abstractNumId w:val="23"/>
  </w:num>
  <w:num w:numId="24" w16cid:durableId="1285961900">
    <w:abstractNumId w:val="32"/>
  </w:num>
  <w:num w:numId="25" w16cid:durableId="2041930791">
    <w:abstractNumId w:val="21"/>
  </w:num>
  <w:num w:numId="26" w16cid:durableId="1850094957">
    <w:abstractNumId w:val="0"/>
  </w:num>
  <w:num w:numId="27" w16cid:durableId="185365970">
    <w:abstractNumId w:val="1"/>
  </w:num>
  <w:num w:numId="28" w16cid:durableId="576672501">
    <w:abstractNumId w:val="2"/>
  </w:num>
  <w:num w:numId="29" w16cid:durableId="1444837493">
    <w:abstractNumId w:val="3"/>
  </w:num>
  <w:num w:numId="30" w16cid:durableId="1334869509">
    <w:abstractNumId w:val="8"/>
  </w:num>
  <w:num w:numId="31" w16cid:durableId="1739018212">
    <w:abstractNumId w:val="4"/>
  </w:num>
  <w:num w:numId="32" w16cid:durableId="9526135">
    <w:abstractNumId w:val="5"/>
  </w:num>
  <w:num w:numId="33" w16cid:durableId="1903981807">
    <w:abstractNumId w:val="6"/>
  </w:num>
  <w:num w:numId="34" w16cid:durableId="1707681920">
    <w:abstractNumId w:val="7"/>
  </w:num>
  <w:num w:numId="35" w16cid:durableId="1849829692">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displayBackgroundShape/>
  <w:embedTrueType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pt-PT" w:vendorID="64" w:dllVersion="4096" w:nlCheck="1" w:checkStyle="0"/>
  <w:activeWritingStyle w:appName="MSWord" w:lang="en-US" w:vendorID="64" w:dllVersion="0" w:nlCheck="1" w:checkStyle="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76"/>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911"/>
    <w:rsid w:val="0000284D"/>
    <w:rsid w:val="00003A3A"/>
    <w:rsid w:val="00007CEE"/>
    <w:rsid w:val="000130F7"/>
    <w:rsid w:val="00024148"/>
    <w:rsid w:val="00042678"/>
    <w:rsid w:val="0004377D"/>
    <w:rsid w:val="0005159A"/>
    <w:rsid w:val="00056A8B"/>
    <w:rsid w:val="00064050"/>
    <w:rsid w:val="00084675"/>
    <w:rsid w:val="000B1215"/>
    <w:rsid w:val="000B1604"/>
    <w:rsid w:val="000B2187"/>
    <w:rsid w:val="000C06A6"/>
    <w:rsid w:val="000C3E88"/>
    <w:rsid w:val="000C607A"/>
    <w:rsid w:val="000D1A7D"/>
    <w:rsid w:val="000D36F8"/>
    <w:rsid w:val="000D3AD4"/>
    <w:rsid w:val="000D6412"/>
    <w:rsid w:val="000D6D7F"/>
    <w:rsid w:val="000E1D58"/>
    <w:rsid w:val="000E1DC9"/>
    <w:rsid w:val="000E4E2B"/>
    <w:rsid w:val="000E6685"/>
    <w:rsid w:val="000F0238"/>
    <w:rsid w:val="000F02E2"/>
    <w:rsid w:val="000F3C48"/>
    <w:rsid w:val="0010058A"/>
    <w:rsid w:val="00103AE2"/>
    <w:rsid w:val="001072EB"/>
    <w:rsid w:val="00110E64"/>
    <w:rsid w:val="00111BB6"/>
    <w:rsid w:val="0012066D"/>
    <w:rsid w:val="0012075A"/>
    <w:rsid w:val="00122FC1"/>
    <w:rsid w:val="00124F28"/>
    <w:rsid w:val="00140B7F"/>
    <w:rsid w:val="001556EA"/>
    <w:rsid w:val="00164E03"/>
    <w:rsid w:val="00166430"/>
    <w:rsid w:val="0016707E"/>
    <w:rsid w:val="0017348D"/>
    <w:rsid w:val="001755DF"/>
    <w:rsid w:val="00181622"/>
    <w:rsid w:val="00187123"/>
    <w:rsid w:val="00192029"/>
    <w:rsid w:val="001A30DC"/>
    <w:rsid w:val="001A6CE6"/>
    <w:rsid w:val="001B0133"/>
    <w:rsid w:val="001B07AC"/>
    <w:rsid w:val="001B4A26"/>
    <w:rsid w:val="001C2196"/>
    <w:rsid w:val="001C4083"/>
    <w:rsid w:val="001C4306"/>
    <w:rsid w:val="001C65BB"/>
    <w:rsid w:val="001D0607"/>
    <w:rsid w:val="001D083A"/>
    <w:rsid w:val="001D51DB"/>
    <w:rsid w:val="001D6230"/>
    <w:rsid w:val="001F5000"/>
    <w:rsid w:val="00200BAA"/>
    <w:rsid w:val="00205953"/>
    <w:rsid w:val="002059A5"/>
    <w:rsid w:val="002137DC"/>
    <w:rsid w:val="00234C19"/>
    <w:rsid w:val="002410C4"/>
    <w:rsid w:val="00250D27"/>
    <w:rsid w:val="00275355"/>
    <w:rsid w:val="00275818"/>
    <w:rsid w:val="00292BD4"/>
    <w:rsid w:val="002A183D"/>
    <w:rsid w:val="002A36AB"/>
    <w:rsid w:val="002A57E9"/>
    <w:rsid w:val="002A6386"/>
    <w:rsid w:val="002B466A"/>
    <w:rsid w:val="002B4C3E"/>
    <w:rsid w:val="002B676D"/>
    <w:rsid w:val="002C0B4E"/>
    <w:rsid w:val="002C39A6"/>
    <w:rsid w:val="002C6ADA"/>
    <w:rsid w:val="002D5D31"/>
    <w:rsid w:val="002D5F25"/>
    <w:rsid w:val="002E20CD"/>
    <w:rsid w:val="002E2C6A"/>
    <w:rsid w:val="002F4BB8"/>
    <w:rsid w:val="003025C3"/>
    <w:rsid w:val="00303D2C"/>
    <w:rsid w:val="00306CED"/>
    <w:rsid w:val="0031576E"/>
    <w:rsid w:val="003157A7"/>
    <w:rsid w:val="00322574"/>
    <w:rsid w:val="00325CEA"/>
    <w:rsid w:val="00330A36"/>
    <w:rsid w:val="003337AB"/>
    <w:rsid w:val="0033492D"/>
    <w:rsid w:val="003353BC"/>
    <w:rsid w:val="00340544"/>
    <w:rsid w:val="00345509"/>
    <w:rsid w:val="00345AE9"/>
    <w:rsid w:val="00346354"/>
    <w:rsid w:val="0035397C"/>
    <w:rsid w:val="00360069"/>
    <w:rsid w:val="00360209"/>
    <w:rsid w:val="00361677"/>
    <w:rsid w:val="003621B8"/>
    <w:rsid w:val="0036547F"/>
    <w:rsid w:val="00391FF0"/>
    <w:rsid w:val="00392CDF"/>
    <w:rsid w:val="00395024"/>
    <w:rsid w:val="003A76BD"/>
    <w:rsid w:val="003A7A3C"/>
    <w:rsid w:val="003B711A"/>
    <w:rsid w:val="003C5A5F"/>
    <w:rsid w:val="003D1359"/>
    <w:rsid w:val="003D7361"/>
    <w:rsid w:val="003F5DC2"/>
    <w:rsid w:val="0040067E"/>
    <w:rsid w:val="00400C1C"/>
    <w:rsid w:val="0041078C"/>
    <w:rsid w:val="00417866"/>
    <w:rsid w:val="00435FBC"/>
    <w:rsid w:val="00436098"/>
    <w:rsid w:val="00436A7F"/>
    <w:rsid w:val="00437F45"/>
    <w:rsid w:val="00444625"/>
    <w:rsid w:val="00460DF4"/>
    <w:rsid w:val="00471717"/>
    <w:rsid w:val="004728F5"/>
    <w:rsid w:val="00486CAE"/>
    <w:rsid w:val="00497911"/>
    <w:rsid w:val="004B33EC"/>
    <w:rsid w:val="004C3DB5"/>
    <w:rsid w:val="004C4C72"/>
    <w:rsid w:val="004C5F30"/>
    <w:rsid w:val="004E3AF8"/>
    <w:rsid w:val="004E6E12"/>
    <w:rsid w:val="004F1E84"/>
    <w:rsid w:val="004F6F63"/>
    <w:rsid w:val="00512804"/>
    <w:rsid w:val="00512F4F"/>
    <w:rsid w:val="00522735"/>
    <w:rsid w:val="00522CC8"/>
    <w:rsid w:val="00531933"/>
    <w:rsid w:val="005324DB"/>
    <w:rsid w:val="005404CB"/>
    <w:rsid w:val="005445EB"/>
    <w:rsid w:val="0054717B"/>
    <w:rsid w:val="00550154"/>
    <w:rsid w:val="00550A6C"/>
    <w:rsid w:val="005550EB"/>
    <w:rsid w:val="005566AE"/>
    <w:rsid w:val="00560FC8"/>
    <w:rsid w:val="00563FEB"/>
    <w:rsid w:val="00574863"/>
    <w:rsid w:val="00576D2D"/>
    <w:rsid w:val="00577A5C"/>
    <w:rsid w:val="00581C5C"/>
    <w:rsid w:val="00584127"/>
    <w:rsid w:val="005905BB"/>
    <w:rsid w:val="00594FA0"/>
    <w:rsid w:val="005A10AE"/>
    <w:rsid w:val="005A4AFA"/>
    <w:rsid w:val="005A51C8"/>
    <w:rsid w:val="005B4E1C"/>
    <w:rsid w:val="005C542D"/>
    <w:rsid w:val="005D5416"/>
    <w:rsid w:val="005D6104"/>
    <w:rsid w:val="005E7C00"/>
    <w:rsid w:val="005F3228"/>
    <w:rsid w:val="006064B0"/>
    <w:rsid w:val="00612F3F"/>
    <w:rsid w:val="006158EF"/>
    <w:rsid w:val="00620652"/>
    <w:rsid w:val="006223B5"/>
    <w:rsid w:val="00624CA5"/>
    <w:rsid w:val="006260DA"/>
    <w:rsid w:val="0063257D"/>
    <w:rsid w:val="00636CFE"/>
    <w:rsid w:val="00640C76"/>
    <w:rsid w:val="006442DB"/>
    <w:rsid w:val="00647577"/>
    <w:rsid w:val="0065109C"/>
    <w:rsid w:val="00651281"/>
    <w:rsid w:val="00662C73"/>
    <w:rsid w:val="006642CC"/>
    <w:rsid w:val="0066702D"/>
    <w:rsid w:val="0067118D"/>
    <w:rsid w:val="00675E03"/>
    <w:rsid w:val="006768A8"/>
    <w:rsid w:val="00676C1D"/>
    <w:rsid w:val="00677783"/>
    <w:rsid w:val="00681491"/>
    <w:rsid w:val="00693662"/>
    <w:rsid w:val="00694A03"/>
    <w:rsid w:val="00697A8B"/>
    <w:rsid w:val="006A5312"/>
    <w:rsid w:val="006B1623"/>
    <w:rsid w:val="006B1B23"/>
    <w:rsid w:val="006B62F7"/>
    <w:rsid w:val="006B68CB"/>
    <w:rsid w:val="006B785B"/>
    <w:rsid w:val="006D7CA3"/>
    <w:rsid w:val="006E197B"/>
    <w:rsid w:val="006E3853"/>
    <w:rsid w:val="006F1211"/>
    <w:rsid w:val="006F5867"/>
    <w:rsid w:val="006F6969"/>
    <w:rsid w:val="00707E9E"/>
    <w:rsid w:val="007131AA"/>
    <w:rsid w:val="00720F8A"/>
    <w:rsid w:val="00723AC7"/>
    <w:rsid w:val="00723C19"/>
    <w:rsid w:val="00731B0D"/>
    <w:rsid w:val="00735666"/>
    <w:rsid w:val="0073713F"/>
    <w:rsid w:val="00742404"/>
    <w:rsid w:val="00743E44"/>
    <w:rsid w:val="00747801"/>
    <w:rsid w:val="00750E96"/>
    <w:rsid w:val="00752D2E"/>
    <w:rsid w:val="00772BC2"/>
    <w:rsid w:val="00782F2B"/>
    <w:rsid w:val="00792DEA"/>
    <w:rsid w:val="007D2DF3"/>
    <w:rsid w:val="007D4DC8"/>
    <w:rsid w:val="007E1240"/>
    <w:rsid w:val="0080356A"/>
    <w:rsid w:val="00803DD6"/>
    <w:rsid w:val="008122B9"/>
    <w:rsid w:val="008258C8"/>
    <w:rsid w:val="00825D7D"/>
    <w:rsid w:val="00833BB0"/>
    <w:rsid w:val="00834FA0"/>
    <w:rsid w:val="00836829"/>
    <w:rsid w:val="00843055"/>
    <w:rsid w:val="00850451"/>
    <w:rsid w:val="00854698"/>
    <w:rsid w:val="00854DC0"/>
    <w:rsid w:val="00855AC3"/>
    <w:rsid w:val="00873CBB"/>
    <w:rsid w:val="008759A3"/>
    <w:rsid w:val="00887C41"/>
    <w:rsid w:val="00891E59"/>
    <w:rsid w:val="00896170"/>
    <w:rsid w:val="008A7C9B"/>
    <w:rsid w:val="008B293B"/>
    <w:rsid w:val="008C6295"/>
    <w:rsid w:val="008C79E0"/>
    <w:rsid w:val="00903CCD"/>
    <w:rsid w:val="00920C9B"/>
    <w:rsid w:val="009251A1"/>
    <w:rsid w:val="009313EA"/>
    <w:rsid w:val="0093285B"/>
    <w:rsid w:val="0094017F"/>
    <w:rsid w:val="00947E5E"/>
    <w:rsid w:val="009503EE"/>
    <w:rsid w:val="00951A99"/>
    <w:rsid w:val="00952FCB"/>
    <w:rsid w:val="009563F7"/>
    <w:rsid w:val="00963935"/>
    <w:rsid w:val="0096632B"/>
    <w:rsid w:val="009666AC"/>
    <w:rsid w:val="009703BD"/>
    <w:rsid w:val="009721AC"/>
    <w:rsid w:val="00974EDA"/>
    <w:rsid w:val="00984342"/>
    <w:rsid w:val="009862F1"/>
    <w:rsid w:val="00993362"/>
    <w:rsid w:val="009964C2"/>
    <w:rsid w:val="009A763A"/>
    <w:rsid w:val="009B3535"/>
    <w:rsid w:val="009B3A36"/>
    <w:rsid w:val="009B41C4"/>
    <w:rsid w:val="009B469C"/>
    <w:rsid w:val="009C2413"/>
    <w:rsid w:val="009C4644"/>
    <w:rsid w:val="009C6F3E"/>
    <w:rsid w:val="009D0EFF"/>
    <w:rsid w:val="009D65A8"/>
    <w:rsid w:val="009D6708"/>
    <w:rsid w:val="009E68CE"/>
    <w:rsid w:val="009F0981"/>
    <w:rsid w:val="009F45CA"/>
    <w:rsid w:val="00A04363"/>
    <w:rsid w:val="00A05CAD"/>
    <w:rsid w:val="00A06CD0"/>
    <w:rsid w:val="00A12203"/>
    <w:rsid w:val="00A252A8"/>
    <w:rsid w:val="00A364F1"/>
    <w:rsid w:val="00A40FDC"/>
    <w:rsid w:val="00A41A85"/>
    <w:rsid w:val="00A47C3A"/>
    <w:rsid w:val="00A53861"/>
    <w:rsid w:val="00A615C9"/>
    <w:rsid w:val="00A622F1"/>
    <w:rsid w:val="00A62FFC"/>
    <w:rsid w:val="00A71192"/>
    <w:rsid w:val="00A83836"/>
    <w:rsid w:val="00A842EE"/>
    <w:rsid w:val="00A8626A"/>
    <w:rsid w:val="00AB358A"/>
    <w:rsid w:val="00AC2081"/>
    <w:rsid w:val="00AD43C4"/>
    <w:rsid w:val="00AD7FCD"/>
    <w:rsid w:val="00AE119A"/>
    <w:rsid w:val="00AE1A25"/>
    <w:rsid w:val="00AE3DB1"/>
    <w:rsid w:val="00AE7FB4"/>
    <w:rsid w:val="00AF2C68"/>
    <w:rsid w:val="00B07C05"/>
    <w:rsid w:val="00B13876"/>
    <w:rsid w:val="00B13CB9"/>
    <w:rsid w:val="00B17B5A"/>
    <w:rsid w:val="00B2574D"/>
    <w:rsid w:val="00B26624"/>
    <w:rsid w:val="00B27036"/>
    <w:rsid w:val="00B367E9"/>
    <w:rsid w:val="00B503BA"/>
    <w:rsid w:val="00B56082"/>
    <w:rsid w:val="00B6259F"/>
    <w:rsid w:val="00B62AD9"/>
    <w:rsid w:val="00B73D77"/>
    <w:rsid w:val="00B75D20"/>
    <w:rsid w:val="00B873A3"/>
    <w:rsid w:val="00BA5755"/>
    <w:rsid w:val="00BA5764"/>
    <w:rsid w:val="00BA5787"/>
    <w:rsid w:val="00BA640A"/>
    <w:rsid w:val="00BA776E"/>
    <w:rsid w:val="00BC1C65"/>
    <w:rsid w:val="00BC6E03"/>
    <w:rsid w:val="00BC7926"/>
    <w:rsid w:val="00BC7D6D"/>
    <w:rsid w:val="00BD2785"/>
    <w:rsid w:val="00BD679E"/>
    <w:rsid w:val="00BE3D8B"/>
    <w:rsid w:val="00C03C4A"/>
    <w:rsid w:val="00C222DD"/>
    <w:rsid w:val="00C279EE"/>
    <w:rsid w:val="00C32669"/>
    <w:rsid w:val="00C40B4B"/>
    <w:rsid w:val="00C419A9"/>
    <w:rsid w:val="00C50962"/>
    <w:rsid w:val="00C50BD6"/>
    <w:rsid w:val="00C50FBD"/>
    <w:rsid w:val="00C55AB5"/>
    <w:rsid w:val="00C562FA"/>
    <w:rsid w:val="00C67579"/>
    <w:rsid w:val="00C67634"/>
    <w:rsid w:val="00C6793E"/>
    <w:rsid w:val="00C70288"/>
    <w:rsid w:val="00C70496"/>
    <w:rsid w:val="00C7294D"/>
    <w:rsid w:val="00C76D1D"/>
    <w:rsid w:val="00C806AD"/>
    <w:rsid w:val="00C841CE"/>
    <w:rsid w:val="00C84353"/>
    <w:rsid w:val="00C84A27"/>
    <w:rsid w:val="00C91FBB"/>
    <w:rsid w:val="00C9583E"/>
    <w:rsid w:val="00C97BD1"/>
    <w:rsid w:val="00CA0EAF"/>
    <w:rsid w:val="00CA12E7"/>
    <w:rsid w:val="00CC19E9"/>
    <w:rsid w:val="00CC5052"/>
    <w:rsid w:val="00CD0764"/>
    <w:rsid w:val="00CD222B"/>
    <w:rsid w:val="00CE511F"/>
    <w:rsid w:val="00CF18A3"/>
    <w:rsid w:val="00D03633"/>
    <w:rsid w:val="00D03E69"/>
    <w:rsid w:val="00D14076"/>
    <w:rsid w:val="00D16B6C"/>
    <w:rsid w:val="00D20793"/>
    <w:rsid w:val="00D20EC6"/>
    <w:rsid w:val="00D25E65"/>
    <w:rsid w:val="00D265C2"/>
    <w:rsid w:val="00D33470"/>
    <w:rsid w:val="00D37738"/>
    <w:rsid w:val="00D43FC4"/>
    <w:rsid w:val="00D441A6"/>
    <w:rsid w:val="00D4462D"/>
    <w:rsid w:val="00D46AB5"/>
    <w:rsid w:val="00D47A1C"/>
    <w:rsid w:val="00D504C8"/>
    <w:rsid w:val="00D52F22"/>
    <w:rsid w:val="00D54D95"/>
    <w:rsid w:val="00D554FA"/>
    <w:rsid w:val="00D627FE"/>
    <w:rsid w:val="00D63A14"/>
    <w:rsid w:val="00D64B6C"/>
    <w:rsid w:val="00D773FC"/>
    <w:rsid w:val="00D848E0"/>
    <w:rsid w:val="00D86708"/>
    <w:rsid w:val="00D936DE"/>
    <w:rsid w:val="00DA661E"/>
    <w:rsid w:val="00DB73C9"/>
    <w:rsid w:val="00DE1589"/>
    <w:rsid w:val="00DE33A3"/>
    <w:rsid w:val="00DE5288"/>
    <w:rsid w:val="00DF1D14"/>
    <w:rsid w:val="00DF4164"/>
    <w:rsid w:val="00DF4191"/>
    <w:rsid w:val="00DF74E0"/>
    <w:rsid w:val="00E16C44"/>
    <w:rsid w:val="00E437C6"/>
    <w:rsid w:val="00E46FE8"/>
    <w:rsid w:val="00E50F8A"/>
    <w:rsid w:val="00E57773"/>
    <w:rsid w:val="00E71FC3"/>
    <w:rsid w:val="00E73830"/>
    <w:rsid w:val="00E76825"/>
    <w:rsid w:val="00E77B3F"/>
    <w:rsid w:val="00E844B2"/>
    <w:rsid w:val="00E9052C"/>
    <w:rsid w:val="00EA7CBC"/>
    <w:rsid w:val="00EB3BE1"/>
    <w:rsid w:val="00EB56A9"/>
    <w:rsid w:val="00EC4E45"/>
    <w:rsid w:val="00ED206D"/>
    <w:rsid w:val="00ED7FFA"/>
    <w:rsid w:val="00EE4DEB"/>
    <w:rsid w:val="00EF2104"/>
    <w:rsid w:val="00EF23E7"/>
    <w:rsid w:val="00EF38A1"/>
    <w:rsid w:val="00EF45F3"/>
    <w:rsid w:val="00F0007C"/>
    <w:rsid w:val="00F0239A"/>
    <w:rsid w:val="00F066B4"/>
    <w:rsid w:val="00F07FC8"/>
    <w:rsid w:val="00F1432F"/>
    <w:rsid w:val="00F2052D"/>
    <w:rsid w:val="00F25F8C"/>
    <w:rsid w:val="00F34569"/>
    <w:rsid w:val="00F47279"/>
    <w:rsid w:val="00F61A80"/>
    <w:rsid w:val="00F652BC"/>
    <w:rsid w:val="00F741B5"/>
    <w:rsid w:val="00F953A7"/>
    <w:rsid w:val="00FA6394"/>
    <w:rsid w:val="00FA77D8"/>
    <w:rsid w:val="00FC6E36"/>
    <w:rsid w:val="00FD0DF3"/>
    <w:rsid w:val="00FD0F82"/>
    <w:rsid w:val="00FD6B25"/>
    <w:rsid w:val="00FE4A2C"/>
    <w:rsid w:val="00FE4A98"/>
    <w:rsid w:val="00FF0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C5EC52"/>
  <w15:chartTrackingRefBased/>
  <w15:docId w15:val="{1EC01EC2-665B-284B-9BFB-224199A80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Roboto" w:eastAsia="Raleway" w:hAnsi="Roboto"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lsdException w:name="heading 5" w:locked="1" w:semiHidden="1" w:uiPriority="9" w:unhideWhenUsed="1"/>
    <w:lsdException w:name="heading 6" w:locked="1" w:semiHidden="1" w:uiPriority="9"/>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locked="1"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20"/>
    <w:lsdException w:name="Document Map" w:semiHidden="1" w:unhideWhenUsed="1"/>
    <w:lsdException w:name="Plain Text" w:locked="1"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locked="1"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locked="1" w:uiPriority="34"/>
    <w:lsdException w:name="Quote" w:locked="1" w:uiPriority="29"/>
    <w:lsdException w:name="Intense Quote" w:locked="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1" w:uiPriority="19"/>
    <w:lsdException w:name="Intense Emphasis" w:locked="1" w:semiHidden="1" w:uiPriority="21"/>
    <w:lsdException w:name="Subtle Reference" w:locked="1" w:semiHidden="1" w:uiPriority="31"/>
    <w:lsdException w:name="Intense Reference" w:locked="1" w:semiHidden="1" w:uiPriority="32"/>
    <w:lsdException w:name="Book Title" w:locked="1" w:semiHidden="1" w:uiPriority="33"/>
    <w:lsdException w:name="Bibliography" w:semiHidden="1" w:uiPriority="37" w:unhideWhenUsed="1"/>
    <w:lsdException w:name="TOC Heading" w:semiHidden="1" w:uiPriority="39" w:unhideWhenUsed="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560FC8"/>
    <w:pPr>
      <w:spacing w:before="120" w:after="120" w:line="276" w:lineRule="auto"/>
      <w:jc w:val="both"/>
    </w:pPr>
  </w:style>
  <w:style w:type="paragraph" w:styleId="Heading1">
    <w:name w:val="heading 1"/>
    <w:aliases w:val="Subhead 01"/>
    <w:basedOn w:val="Normal"/>
    <w:next w:val="Normal"/>
    <w:link w:val="Heading1Char"/>
    <w:unhideWhenUsed/>
    <w:qFormat/>
    <w:locked/>
    <w:rsid w:val="000D6412"/>
    <w:pPr>
      <w:spacing w:before="240" w:line="480" w:lineRule="exact"/>
      <w:jc w:val="left"/>
      <w:outlineLvl w:val="0"/>
    </w:pPr>
    <w:rPr>
      <w:b/>
      <w:bCs/>
      <w:sz w:val="40"/>
      <w:szCs w:val="120"/>
    </w:rPr>
  </w:style>
  <w:style w:type="paragraph" w:styleId="Heading2">
    <w:name w:val="heading 2"/>
    <w:aliases w:val="Subhead 02"/>
    <w:basedOn w:val="Normal"/>
    <w:next w:val="Normal"/>
    <w:link w:val="Heading2Char"/>
    <w:unhideWhenUsed/>
    <w:qFormat/>
    <w:locked/>
    <w:rsid w:val="000D6412"/>
    <w:pPr>
      <w:spacing w:before="240" w:line="240" w:lineRule="auto"/>
      <w:jc w:val="left"/>
      <w:outlineLvl w:val="1"/>
    </w:pPr>
    <w:rPr>
      <w:b/>
      <w:bCs/>
      <w:color w:val="000000" w:themeColor="text1"/>
      <w:sz w:val="32"/>
      <w:szCs w:val="32"/>
    </w:rPr>
  </w:style>
  <w:style w:type="paragraph" w:styleId="Heading3">
    <w:name w:val="heading 3"/>
    <w:aliases w:val="Subhead 03"/>
    <w:basedOn w:val="Normal"/>
    <w:next w:val="Normal"/>
    <w:link w:val="Heading3Char"/>
    <w:unhideWhenUsed/>
    <w:qFormat/>
    <w:locked/>
    <w:rsid w:val="000D6412"/>
    <w:pPr>
      <w:spacing w:before="240"/>
      <w:jc w:val="left"/>
      <w:outlineLvl w:val="2"/>
    </w:pPr>
    <w:rPr>
      <w:rFonts w:asciiTheme="minorHAnsi" w:hAnsiTheme="minorHAnsi"/>
      <w:b/>
      <w:color w:val="000000" w:themeColor="text1"/>
      <w:sz w:val="24"/>
      <w:szCs w:val="24"/>
    </w:rPr>
  </w:style>
  <w:style w:type="paragraph" w:styleId="Heading4">
    <w:name w:val="heading 4"/>
    <w:aliases w:val="IPN Heading 4.0"/>
    <w:basedOn w:val="Normal"/>
    <w:next w:val="Normal"/>
    <w:link w:val="Heading4Char"/>
    <w:unhideWhenUsed/>
    <w:locked/>
    <w:rsid w:val="006F6969"/>
    <w:pPr>
      <w:numPr>
        <w:ilvl w:val="3"/>
        <w:numId w:val="19"/>
      </w:numPr>
      <w:jc w:val="left"/>
      <w:outlineLvl w:val="3"/>
    </w:pPr>
    <w:rPr>
      <w:rFonts w:asciiTheme="minorHAnsi" w:hAnsiTheme="minorHAnsi"/>
      <w:color w:val="7F7F7F" w:themeColor="text1" w:themeTint="80"/>
    </w:rPr>
  </w:style>
  <w:style w:type="paragraph" w:styleId="Heading5">
    <w:name w:val="heading 5"/>
    <w:aliases w:val="IPN Heading 5.0"/>
    <w:basedOn w:val="Normal"/>
    <w:next w:val="Normal"/>
    <w:link w:val="Heading5Char"/>
    <w:unhideWhenUsed/>
    <w:locked/>
    <w:rsid w:val="006F6969"/>
    <w:pPr>
      <w:numPr>
        <w:ilvl w:val="4"/>
        <w:numId w:val="19"/>
      </w:numPr>
      <w:jc w:val="left"/>
      <w:outlineLvl w:val="4"/>
    </w:pPr>
    <w:rPr>
      <w:rFonts w:asciiTheme="minorHAnsi" w:hAnsiTheme="minorHAnsi"/>
      <w:b/>
      <w:color w:val="000000" w:themeColor="text1"/>
    </w:rPr>
  </w:style>
  <w:style w:type="paragraph" w:styleId="Heading6">
    <w:name w:val="heading 6"/>
    <w:basedOn w:val="Normal"/>
    <w:next w:val="Normal"/>
    <w:link w:val="Heading6Char"/>
    <w:uiPriority w:val="9"/>
    <w:semiHidden/>
    <w:locked/>
    <w:rsid w:val="009563F7"/>
    <w:pPr>
      <w:keepNext/>
      <w:keepLines/>
      <w:numPr>
        <w:ilvl w:val="5"/>
        <w:numId w:val="19"/>
      </w:numPr>
      <w:spacing w:before="40" w:after="0"/>
      <w:outlineLvl w:val="5"/>
    </w:pPr>
    <w:rPr>
      <w:rFonts w:asciiTheme="majorHAnsi" w:eastAsiaTheme="majorEastAsia" w:hAnsiTheme="majorHAnsi" w:cstheme="majorBidi"/>
      <w:color w:val="7F6600" w:themeColor="accent1" w:themeShade="7F"/>
    </w:rPr>
  </w:style>
  <w:style w:type="paragraph" w:styleId="Heading7">
    <w:name w:val="heading 7"/>
    <w:basedOn w:val="Normal"/>
    <w:next w:val="Normal"/>
    <w:link w:val="Heading7Char"/>
    <w:uiPriority w:val="9"/>
    <w:semiHidden/>
    <w:unhideWhenUsed/>
    <w:qFormat/>
    <w:rsid w:val="009563F7"/>
    <w:pPr>
      <w:keepNext/>
      <w:keepLines/>
      <w:numPr>
        <w:ilvl w:val="6"/>
        <w:numId w:val="19"/>
      </w:numPr>
      <w:spacing w:before="40" w:after="0"/>
      <w:outlineLvl w:val="6"/>
    </w:pPr>
    <w:rPr>
      <w:rFonts w:asciiTheme="majorHAnsi" w:eastAsiaTheme="majorEastAsia" w:hAnsiTheme="majorHAnsi" w:cstheme="majorBidi"/>
      <w:i/>
      <w:iCs/>
      <w:color w:val="7F6600" w:themeColor="accent1" w:themeShade="7F"/>
    </w:rPr>
  </w:style>
  <w:style w:type="paragraph" w:styleId="Heading8">
    <w:name w:val="heading 8"/>
    <w:basedOn w:val="Normal"/>
    <w:next w:val="Normal"/>
    <w:link w:val="Heading8Char"/>
    <w:uiPriority w:val="9"/>
    <w:semiHidden/>
    <w:unhideWhenUsed/>
    <w:qFormat/>
    <w:rsid w:val="009563F7"/>
    <w:pPr>
      <w:keepNext/>
      <w:keepLines/>
      <w:numPr>
        <w:ilvl w:val="7"/>
        <w:numId w:val="1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563F7"/>
    <w:pPr>
      <w:keepNext/>
      <w:keepLines/>
      <w:numPr>
        <w:ilvl w:val="8"/>
        <w:numId w:val="1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locked/>
    <w:rsid w:val="00056A8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E33A3"/>
    <w:rPr>
      <w:sz w:val="22"/>
      <w:szCs w:val="22"/>
    </w:rPr>
  </w:style>
  <w:style w:type="paragraph" w:styleId="Footer">
    <w:name w:val="footer"/>
    <w:basedOn w:val="Normal"/>
    <w:link w:val="FooterChar"/>
    <w:uiPriority w:val="99"/>
    <w:unhideWhenUsed/>
    <w:rsid w:val="00581C5C"/>
    <w:pPr>
      <w:tabs>
        <w:tab w:val="center" w:pos="4680"/>
        <w:tab w:val="right" w:pos="9360"/>
      </w:tabs>
      <w:spacing w:after="0" w:line="240" w:lineRule="auto"/>
    </w:pPr>
  </w:style>
  <w:style w:type="character" w:customStyle="1" w:styleId="FooterChar">
    <w:name w:val="Footer Char"/>
    <w:basedOn w:val="DefaultParagraphFont"/>
    <w:link w:val="Footer"/>
    <w:uiPriority w:val="99"/>
    <w:rsid w:val="00581C5C"/>
  </w:style>
  <w:style w:type="character" w:customStyle="1" w:styleId="Heading1Char">
    <w:name w:val="Heading 1 Char"/>
    <w:aliases w:val="Subhead 01 Char"/>
    <w:link w:val="Heading1"/>
    <w:rsid w:val="000D6412"/>
    <w:rPr>
      <w:b/>
      <w:bCs/>
      <w:sz w:val="40"/>
      <w:szCs w:val="120"/>
    </w:rPr>
  </w:style>
  <w:style w:type="character" w:customStyle="1" w:styleId="Heading2Char">
    <w:name w:val="Heading 2 Char"/>
    <w:aliases w:val="Subhead 02 Char"/>
    <w:link w:val="Heading2"/>
    <w:rsid w:val="000D6412"/>
    <w:rPr>
      <w:b/>
      <w:bCs/>
      <w:color w:val="000000" w:themeColor="text1"/>
      <w:sz w:val="32"/>
      <w:szCs w:val="32"/>
    </w:rPr>
  </w:style>
  <w:style w:type="character" w:customStyle="1" w:styleId="Heading3Char">
    <w:name w:val="Heading 3 Char"/>
    <w:aliases w:val="Subhead 03 Char"/>
    <w:link w:val="Heading3"/>
    <w:rsid w:val="000D6412"/>
    <w:rPr>
      <w:rFonts w:asciiTheme="minorHAnsi" w:hAnsiTheme="minorHAnsi"/>
      <w:b/>
      <w:color w:val="000000" w:themeColor="text1"/>
      <w:sz w:val="24"/>
      <w:szCs w:val="24"/>
    </w:rPr>
  </w:style>
  <w:style w:type="character" w:customStyle="1" w:styleId="Heading4Char">
    <w:name w:val="Heading 4 Char"/>
    <w:aliases w:val="IPN Heading 4.0 Char"/>
    <w:link w:val="Heading4"/>
    <w:rsid w:val="006F6969"/>
    <w:rPr>
      <w:rFonts w:asciiTheme="minorHAnsi" w:hAnsiTheme="minorHAnsi"/>
      <w:color w:val="7F7F7F" w:themeColor="text1" w:themeTint="80"/>
    </w:rPr>
  </w:style>
  <w:style w:type="character" w:customStyle="1" w:styleId="Heading5Char">
    <w:name w:val="Heading 5 Char"/>
    <w:aliases w:val="IPN Heading 5.0 Char"/>
    <w:link w:val="Heading5"/>
    <w:rsid w:val="006F6969"/>
    <w:rPr>
      <w:rFonts w:asciiTheme="minorHAnsi" w:hAnsiTheme="minorHAnsi"/>
      <w:b/>
      <w:color w:val="000000" w:themeColor="text1"/>
    </w:rPr>
  </w:style>
  <w:style w:type="paragraph" w:styleId="Quote">
    <w:name w:val="Quote"/>
    <w:basedOn w:val="Normal"/>
    <w:next w:val="Normal"/>
    <w:link w:val="QuoteChar"/>
    <w:uiPriority w:val="29"/>
    <w:semiHidden/>
    <w:locked/>
    <w:rsid w:val="003157A7"/>
    <w:pPr>
      <w:spacing w:before="0" w:line="240" w:lineRule="auto"/>
      <w:jc w:val="left"/>
    </w:pPr>
    <w:rPr>
      <w:i/>
      <w:color w:val="FFFFFF"/>
      <w:sz w:val="19"/>
      <w:szCs w:val="19"/>
    </w:rPr>
  </w:style>
  <w:style w:type="character" w:customStyle="1" w:styleId="QuoteChar">
    <w:name w:val="Quote Char"/>
    <w:link w:val="Quote"/>
    <w:uiPriority w:val="29"/>
    <w:semiHidden/>
    <w:rsid w:val="00DE33A3"/>
    <w:rPr>
      <w:i/>
      <w:color w:val="FFFFFF"/>
      <w:sz w:val="19"/>
      <w:szCs w:val="19"/>
    </w:rPr>
  </w:style>
  <w:style w:type="paragraph" w:styleId="IntenseQuote">
    <w:name w:val="Intense Quote"/>
    <w:basedOn w:val="Normal"/>
    <w:next w:val="Normal"/>
    <w:link w:val="IntenseQuoteChar"/>
    <w:uiPriority w:val="30"/>
    <w:semiHidden/>
    <w:locked/>
    <w:rsid w:val="005566AE"/>
    <w:pPr>
      <w:pBdr>
        <w:top w:val="single" w:sz="4" w:space="10" w:color="00A8E1"/>
        <w:bottom w:val="single" w:sz="4" w:space="10" w:color="00A8E1"/>
      </w:pBdr>
      <w:spacing w:before="360" w:after="360"/>
      <w:ind w:left="864" w:right="864"/>
      <w:jc w:val="left"/>
    </w:pPr>
    <w:rPr>
      <w:i/>
      <w:iCs/>
      <w:color w:val="00A8E1"/>
      <w:sz w:val="30"/>
    </w:rPr>
  </w:style>
  <w:style w:type="character" w:customStyle="1" w:styleId="IntenseQuoteChar">
    <w:name w:val="Intense Quote Char"/>
    <w:link w:val="IntenseQuote"/>
    <w:uiPriority w:val="30"/>
    <w:semiHidden/>
    <w:rsid w:val="00DE33A3"/>
    <w:rPr>
      <w:i/>
      <w:iCs/>
      <w:color w:val="00A8E1"/>
      <w:sz w:val="30"/>
      <w:szCs w:val="22"/>
    </w:rPr>
  </w:style>
  <w:style w:type="paragraph" w:styleId="ListParagraph">
    <w:name w:val="List Paragraph"/>
    <w:basedOn w:val="Normal"/>
    <w:link w:val="ListParagraphChar"/>
    <w:uiPriority w:val="34"/>
    <w:semiHidden/>
    <w:locked/>
    <w:rsid w:val="005566AE"/>
    <w:pPr>
      <w:ind w:left="720"/>
      <w:contextualSpacing/>
    </w:pPr>
  </w:style>
  <w:style w:type="paragraph" w:styleId="Subtitle">
    <w:name w:val="Subtitle"/>
    <w:aliases w:val="bullet point"/>
    <w:basedOn w:val="ListParagraph"/>
    <w:next w:val="Normal"/>
    <w:link w:val="SubtitleChar"/>
    <w:uiPriority w:val="11"/>
    <w:semiHidden/>
    <w:locked/>
    <w:rsid w:val="00782F2B"/>
    <w:pPr>
      <w:numPr>
        <w:numId w:val="1"/>
      </w:numPr>
    </w:pPr>
    <w:rPr>
      <w:color w:val="646464"/>
      <w:shd w:val="clear" w:color="auto" w:fill="FFFFFF"/>
    </w:rPr>
  </w:style>
  <w:style w:type="character" w:customStyle="1" w:styleId="SubtitleChar">
    <w:name w:val="Subtitle Char"/>
    <w:aliases w:val="bullet point Char"/>
    <w:link w:val="Subtitle"/>
    <w:uiPriority w:val="11"/>
    <w:semiHidden/>
    <w:rsid w:val="00DE33A3"/>
    <w:rPr>
      <w:color w:val="646464"/>
      <w:sz w:val="22"/>
      <w:szCs w:val="22"/>
    </w:rPr>
  </w:style>
  <w:style w:type="table" w:styleId="TableGrid">
    <w:name w:val="Table Grid"/>
    <w:aliases w:val="wapcom 2"/>
    <w:basedOn w:val="TableNormal"/>
    <w:uiPriority w:val="39"/>
    <w:rsid w:val="00522CC8"/>
    <w:pPr>
      <w:spacing w:before="120" w:after="120"/>
    </w:pPr>
    <w:tblPr>
      <w:tblStyleRowBandSize w:val="1"/>
      <w:tblStyleColBandSize w:val="1"/>
      <w:tblBorders>
        <w:insideH w:val="single" w:sz="2" w:space="0" w:color="auto"/>
      </w:tblBorders>
    </w:tblPr>
    <w:tcPr>
      <w:shd w:val="clear" w:color="auto" w:fill="auto"/>
      <w:vAlign w:val="center"/>
    </w:tcPr>
    <w:tblStylePr w:type="firstRow">
      <w:rPr>
        <w:b/>
        <w:color w:val="000000" w:themeColor="text1"/>
      </w:rPr>
    </w:tblStylePr>
    <w:tblStylePr w:type="lastRow">
      <w:tblPr/>
      <w:tcPr>
        <w:tcBorders>
          <w:bottom w:val="nil"/>
        </w:tcBorders>
      </w:tcPr>
    </w:tblStylePr>
    <w:tblStylePr w:type="firstCol">
      <w:pPr>
        <w:jc w:val="left"/>
      </w:pPr>
    </w:tblStylePr>
    <w:tblStylePr w:type="band2Vert">
      <w:pPr>
        <w:jc w:val="center"/>
      </w:pPr>
    </w:tblStylePr>
    <w:tblStylePr w:type="band1Horz">
      <w:tblPr/>
      <w:tcPr>
        <w:shd w:val="clear" w:color="auto" w:fill="E0E0E0"/>
      </w:tcPr>
    </w:tblStylePr>
  </w:style>
  <w:style w:type="table" w:styleId="PlainTable4">
    <w:name w:val="Plain Table 4"/>
    <w:basedOn w:val="TableNormal"/>
    <w:uiPriority w:val="44"/>
    <w:locked/>
    <w:rsid w:val="006158E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table" w:styleId="PlainTable2">
    <w:name w:val="Plain Table 2"/>
    <w:aliases w:val="PLAIN TABLE WITH GRID"/>
    <w:basedOn w:val="TableNormal"/>
    <w:uiPriority w:val="42"/>
    <w:locked/>
    <w:rsid w:val="000F3C48"/>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SubtleEmphasis">
    <w:name w:val="Subtle Emphasis"/>
    <w:aliases w:val="sub heading,Enfase mono"/>
    <w:uiPriority w:val="19"/>
    <w:semiHidden/>
    <w:locked/>
    <w:rsid w:val="006E3853"/>
    <w:rPr>
      <w:rFonts w:ascii="Raleway" w:hAnsi="Raleway"/>
      <w:color w:val="000000"/>
    </w:rPr>
  </w:style>
  <w:style w:type="paragraph" w:customStyle="1" w:styleId="numberbullet">
    <w:name w:val="number bullet"/>
    <w:basedOn w:val="ListParagraph"/>
    <w:link w:val="numberbulletChar"/>
    <w:autoRedefine/>
    <w:semiHidden/>
    <w:locked/>
    <w:rsid w:val="005905BB"/>
    <w:pPr>
      <w:numPr>
        <w:numId w:val="2"/>
      </w:numPr>
      <w:tabs>
        <w:tab w:val="left" w:pos="7020"/>
      </w:tabs>
    </w:pPr>
  </w:style>
  <w:style w:type="paragraph" w:styleId="NoSpacing">
    <w:name w:val="No Spacing"/>
    <w:link w:val="NoSpacingChar"/>
    <w:uiPriority w:val="1"/>
    <w:locked/>
    <w:rsid w:val="00C67579"/>
    <w:rPr>
      <w:rFonts w:asciiTheme="minorHAnsi" w:eastAsiaTheme="minorEastAsia" w:hAnsiTheme="minorHAnsi" w:cstheme="minorBidi"/>
      <w:sz w:val="22"/>
      <w:szCs w:val="22"/>
      <w:lang w:eastAsia="zh-CN"/>
    </w:rPr>
  </w:style>
  <w:style w:type="character" w:customStyle="1" w:styleId="numberbulletChar">
    <w:name w:val="number bullet Char"/>
    <w:link w:val="numberbullet"/>
    <w:semiHidden/>
    <w:rsid w:val="00DE33A3"/>
    <w:rPr>
      <w:sz w:val="22"/>
      <w:szCs w:val="22"/>
    </w:rPr>
  </w:style>
  <w:style w:type="paragraph" w:styleId="TOC2">
    <w:name w:val="toc 2"/>
    <w:next w:val="Normal"/>
    <w:autoRedefine/>
    <w:uiPriority w:val="39"/>
    <w:unhideWhenUsed/>
    <w:rsid w:val="000B1604"/>
    <w:pPr>
      <w:spacing w:before="120" w:line="276" w:lineRule="auto"/>
      <w:ind w:left="200"/>
    </w:pPr>
    <w:rPr>
      <w:rFonts w:asciiTheme="minorHAnsi" w:hAnsiTheme="minorHAnsi"/>
      <w:b/>
      <w:bCs/>
      <w:sz w:val="22"/>
      <w:szCs w:val="22"/>
    </w:rPr>
  </w:style>
  <w:style w:type="paragraph" w:styleId="TOC1">
    <w:name w:val="toc 1"/>
    <w:next w:val="Normal"/>
    <w:autoRedefine/>
    <w:uiPriority w:val="39"/>
    <w:unhideWhenUsed/>
    <w:rsid w:val="00581C5C"/>
    <w:pPr>
      <w:spacing w:before="120" w:line="276" w:lineRule="auto"/>
    </w:pPr>
    <w:rPr>
      <w:rFonts w:asciiTheme="minorHAnsi" w:hAnsiTheme="minorHAnsi"/>
      <w:b/>
      <w:bCs/>
      <w:iCs/>
      <w:sz w:val="24"/>
      <w:szCs w:val="24"/>
    </w:rPr>
  </w:style>
  <w:style w:type="paragraph" w:styleId="TOC3">
    <w:name w:val="toc 3"/>
    <w:next w:val="Normal"/>
    <w:autoRedefine/>
    <w:uiPriority w:val="39"/>
    <w:unhideWhenUsed/>
    <w:rsid w:val="00C76D1D"/>
    <w:pPr>
      <w:spacing w:before="120" w:line="276" w:lineRule="auto"/>
      <w:ind w:left="403"/>
    </w:pPr>
    <w:rPr>
      <w:rFonts w:asciiTheme="minorHAnsi" w:hAnsiTheme="minorHAnsi"/>
    </w:rPr>
  </w:style>
  <w:style w:type="character" w:styleId="Hyperlink">
    <w:name w:val="Hyperlink"/>
    <w:uiPriority w:val="99"/>
    <w:unhideWhenUsed/>
    <w:rsid w:val="00E16C44"/>
    <w:rPr>
      <w:rFonts w:asciiTheme="minorHAnsi" w:hAnsiTheme="minorHAnsi"/>
      <w:b/>
      <w:color w:val="0000FF"/>
      <w:sz w:val="20"/>
      <w:u w:val="single"/>
    </w:rPr>
  </w:style>
  <w:style w:type="paragraph" w:styleId="TOC4">
    <w:name w:val="toc 4"/>
    <w:basedOn w:val="Normal"/>
    <w:next w:val="Normal"/>
    <w:autoRedefine/>
    <w:uiPriority w:val="39"/>
    <w:unhideWhenUsed/>
    <w:rsid w:val="00140B7F"/>
    <w:pPr>
      <w:spacing w:before="0" w:after="0"/>
      <w:ind w:left="600"/>
      <w:jc w:val="left"/>
    </w:pPr>
    <w:rPr>
      <w:rFonts w:asciiTheme="minorHAnsi" w:hAnsiTheme="minorHAnsi"/>
    </w:rPr>
  </w:style>
  <w:style w:type="paragraph" w:styleId="TOC5">
    <w:name w:val="toc 5"/>
    <w:basedOn w:val="Normal"/>
    <w:next w:val="Normal"/>
    <w:autoRedefine/>
    <w:uiPriority w:val="39"/>
    <w:unhideWhenUsed/>
    <w:rsid w:val="005324DB"/>
    <w:pPr>
      <w:spacing w:before="0" w:after="0"/>
      <w:ind w:left="800"/>
      <w:jc w:val="left"/>
    </w:pPr>
    <w:rPr>
      <w:rFonts w:asciiTheme="minorHAnsi" w:hAnsiTheme="minorHAnsi"/>
    </w:rPr>
  </w:style>
  <w:style w:type="paragraph" w:styleId="PlainText">
    <w:name w:val="Plain Text"/>
    <w:basedOn w:val="Normal"/>
    <w:link w:val="PlainTextChar"/>
    <w:uiPriority w:val="99"/>
    <w:semiHidden/>
    <w:locked/>
    <w:rsid w:val="00550154"/>
    <w:pPr>
      <w:spacing w:before="0" w:after="0" w:line="240" w:lineRule="auto"/>
      <w:jc w:val="left"/>
    </w:pPr>
    <w:rPr>
      <w:rFonts w:ascii="Gotham Light" w:eastAsia="Times New Roman" w:hAnsi="Gotham Light"/>
      <w:szCs w:val="21"/>
      <w:lang w:val="en-GB"/>
    </w:rPr>
  </w:style>
  <w:style w:type="character" w:customStyle="1" w:styleId="PlainTextChar">
    <w:name w:val="Plain Text Char"/>
    <w:link w:val="PlainText"/>
    <w:uiPriority w:val="99"/>
    <w:semiHidden/>
    <w:rsid w:val="00DE33A3"/>
    <w:rPr>
      <w:rFonts w:ascii="Gotham Light" w:eastAsia="Times New Roman" w:hAnsi="Gotham Light"/>
      <w:sz w:val="22"/>
      <w:szCs w:val="21"/>
      <w:lang w:val="en-GB"/>
    </w:rPr>
  </w:style>
  <w:style w:type="paragraph" w:styleId="FootnoteText">
    <w:name w:val="footnote text"/>
    <w:basedOn w:val="Normal"/>
    <w:link w:val="FootnoteTextChar"/>
    <w:uiPriority w:val="99"/>
    <w:rsid w:val="00395024"/>
    <w:pPr>
      <w:spacing w:before="0" w:after="0" w:line="240" w:lineRule="auto"/>
    </w:pPr>
    <w:rPr>
      <w:sz w:val="18"/>
    </w:rPr>
  </w:style>
  <w:style w:type="character" w:customStyle="1" w:styleId="FootnoteTextChar">
    <w:name w:val="Footnote Text Char"/>
    <w:basedOn w:val="DefaultParagraphFont"/>
    <w:link w:val="FootnoteText"/>
    <w:uiPriority w:val="99"/>
    <w:rsid w:val="00395024"/>
    <w:rPr>
      <w:sz w:val="18"/>
    </w:rPr>
  </w:style>
  <w:style w:type="character" w:styleId="FootnoteReference">
    <w:name w:val="footnote reference"/>
    <w:uiPriority w:val="99"/>
    <w:semiHidden/>
    <w:unhideWhenUsed/>
    <w:rsid w:val="00DF74E0"/>
    <w:rPr>
      <w:vertAlign w:val="superscript"/>
    </w:rPr>
  </w:style>
  <w:style w:type="paragraph" w:styleId="EndnoteText">
    <w:name w:val="endnote text"/>
    <w:basedOn w:val="Normal"/>
    <w:link w:val="EndnoteTextChar"/>
    <w:uiPriority w:val="99"/>
    <w:semiHidden/>
    <w:locked/>
    <w:rsid w:val="00DF74E0"/>
    <w:pPr>
      <w:spacing w:before="0" w:after="0" w:line="240" w:lineRule="auto"/>
      <w:jc w:val="left"/>
    </w:pPr>
    <w:rPr>
      <w:rFonts w:eastAsia="Times New Roman"/>
      <w:lang w:val="en-GB"/>
    </w:rPr>
  </w:style>
  <w:style w:type="character" w:customStyle="1" w:styleId="EndnoteTextChar">
    <w:name w:val="Endnote Text Char"/>
    <w:link w:val="EndnoteText"/>
    <w:uiPriority w:val="99"/>
    <w:semiHidden/>
    <w:rsid w:val="00DE33A3"/>
    <w:rPr>
      <w:rFonts w:eastAsia="Times New Roman"/>
      <w:sz w:val="22"/>
      <w:lang w:val="en-GB"/>
    </w:rPr>
  </w:style>
  <w:style w:type="character" w:styleId="EndnoteReference">
    <w:name w:val="endnote reference"/>
    <w:uiPriority w:val="99"/>
    <w:semiHidden/>
    <w:unhideWhenUsed/>
    <w:rsid w:val="00DF74E0"/>
    <w:rPr>
      <w:vertAlign w:val="superscript"/>
    </w:rPr>
  </w:style>
  <w:style w:type="character" w:styleId="Strong">
    <w:name w:val="Strong"/>
    <w:aliases w:val="footnote"/>
    <w:uiPriority w:val="22"/>
    <w:semiHidden/>
    <w:locked/>
    <w:rsid w:val="000C06A6"/>
    <w:rPr>
      <w:i/>
      <w:color w:val="646464"/>
      <w:sz w:val="18"/>
      <w:vertAlign w:val="superscript"/>
    </w:rPr>
  </w:style>
  <w:style w:type="paragraph" w:customStyle="1" w:styleId="bullet2warpcom">
    <w:name w:val="bullet 2 warpcom"/>
    <w:basedOn w:val="WRPBodyText"/>
    <w:link w:val="bullet2warpcomChar"/>
    <w:semiHidden/>
    <w:rsid w:val="00DE33A3"/>
  </w:style>
  <w:style w:type="character" w:customStyle="1" w:styleId="bullet2warpcomChar">
    <w:name w:val="bullet 2 warpcom Char"/>
    <w:link w:val="bullet2warpcom"/>
    <w:semiHidden/>
    <w:rsid w:val="00DE33A3"/>
    <w:rPr>
      <w:rFonts w:asciiTheme="minorHAnsi" w:eastAsiaTheme="minorEastAsia" w:hAnsiTheme="minorHAnsi" w:cstheme="minorHAnsi"/>
      <w:sz w:val="22"/>
      <w:szCs w:val="22"/>
      <w:lang w:val="pt-PT"/>
    </w:rPr>
  </w:style>
  <w:style w:type="paragraph" w:customStyle="1" w:styleId="Tabletext">
    <w:name w:val="Table text"/>
    <w:basedOn w:val="Normal"/>
    <w:link w:val="TabletextChar"/>
    <w:semiHidden/>
    <w:locked/>
    <w:rsid w:val="000E4E2B"/>
    <w:pPr>
      <w:spacing w:before="0" w:after="0" w:line="240" w:lineRule="auto"/>
      <w:contextualSpacing/>
      <w:jc w:val="left"/>
    </w:pPr>
    <w:rPr>
      <w:rFonts w:ascii="Gotham Light" w:hAnsi="Gotham Light"/>
      <w:bCs/>
      <w:color w:val="FFFFFF"/>
    </w:rPr>
  </w:style>
  <w:style w:type="character" w:customStyle="1" w:styleId="TabletextChar">
    <w:name w:val="Table text Char"/>
    <w:link w:val="Tabletext"/>
    <w:semiHidden/>
    <w:rsid w:val="00DE33A3"/>
    <w:rPr>
      <w:rFonts w:ascii="Gotham Light" w:hAnsi="Gotham Light"/>
      <w:bCs/>
      <w:color w:val="FFFFFF"/>
      <w:sz w:val="22"/>
      <w:szCs w:val="22"/>
    </w:rPr>
  </w:style>
  <w:style w:type="paragraph" w:customStyle="1" w:styleId="bulletwarpcom">
    <w:name w:val="bullet warpcom"/>
    <w:basedOn w:val="ListParagraph"/>
    <w:link w:val="bulletwarpcomChar"/>
    <w:semiHidden/>
    <w:rsid w:val="00E16C44"/>
    <w:pPr>
      <w:ind w:left="0"/>
    </w:pPr>
  </w:style>
  <w:style w:type="table" w:styleId="PlainTable1">
    <w:name w:val="Plain Table 1"/>
    <w:aliases w:val="DEFAULT - BLACK WITH GRID"/>
    <w:basedOn w:val="TableNormal"/>
    <w:uiPriority w:val="41"/>
    <w:locked/>
    <w:rsid w:val="0012066D"/>
    <w:rPr>
      <w:rFonts w:asciiTheme="minorHAnsi" w:hAnsiTheme="minorHAnsi"/>
    </w:rPr>
    <w:tblPr>
      <w:tblStyleRowBandSize w:val="1"/>
      <w:tblStyleColBandSize w:val="1"/>
      <w:tblBorders>
        <w:insideH w:val="single" w:sz="4" w:space="0" w:color="62666A" w:themeColor="text2"/>
        <w:insideV w:val="single" w:sz="4" w:space="0" w:color="62666A" w:themeColor="text2"/>
      </w:tblBorders>
    </w:tblPr>
    <w:tblStylePr w:type="firstRow">
      <w:rPr>
        <w:rFonts w:asciiTheme="majorHAnsi" w:hAnsiTheme="majorHAnsi"/>
        <w:b w:val="0"/>
        <w:bCs/>
      </w:rPr>
      <w:tblPr/>
      <w:tcPr>
        <w:shd w:val="clear" w:color="auto" w:fill="000000" w:themeFill="text1"/>
      </w:tc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character" w:customStyle="1" w:styleId="ListParagraphChar">
    <w:name w:val="List Paragraph Char"/>
    <w:basedOn w:val="DefaultParagraphFont"/>
    <w:link w:val="ListParagraph"/>
    <w:uiPriority w:val="34"/>
    <w:semiHidden/>
    <w:rsid w:val="00DE33A3"/>
    <w:rPr>
      <w:sz w:val="22"/>
      <w:szCs w:val="22"/>
    </w:rPr>
  </w:style>
  <w:style w:type="character" w:customStyle="1" w:styleId="bulletwarpcomChar">
    <w:name w:val="bullet warpcom Char"/>
    <w:basedOn w:val="ListParagraphChar"/>
    <w:link w:val="bulletwarpcom"/>
    <w:semiHidden/>
    <w:rsid w:val="00DE33A3"/>
    <w:rPr>
      <w:sz w:val="22"/>
      <w:szCs w:val="22"/>
    </w:rPr>
  </w:style>
  <w:style w:type="paragraph" w:customStyle="1" w:styleId="TextoCorpo">
    <w:name w:val="Texto Corpo"/>
    <w:basedOn w:val="Normal"/>
    <w:link w:val="TextoCorpoChar"/>
    <w:semiHidden/>
    <w:locked/>
    <w:rsid w:val="004728F5"/>
    <w:pPr>
      <w:spacing w:before="180" w:line="300" w:lineRule="atLeast"/>
      <w:ind w:left="850"/>
    </w:pPr>
    <w:rPr>
      <w:rFonts w:eastAsia="Times New Roman" w:cs="Arial"/>
      <w:color w:val="000000"/>
      <w:spacing w:val="10"/>
      <w:lang w:val="pt-PT"/>
    </w:rPr>
  </w:style>
  <w:style w:type="character" w:customStyle="1" w:styleId="TextoCorpoChar">
    <w:name w:val="Texto Corpo Char"/>
    <w:link w:val="TextoCorpo"/>
    <w:semiHidden/>
    <w:rsid w:val="00DE33A3"/>
    <w:rPr>
      <w:rFonts w:eastAsia="Times New Roman" w:cs="Arial"/>
      <w:color w:val="000000"/>
      <w:spacing w:val="10"/>
      <w:lang w:val="pt-PT"/>
    </w:rPr>
  </w:style>
  <w:style w:type="table" w:customStyle="1" w:styleId="DEFAULTGOLDHEADERNOGRID">
    <w:name w:val="DEFAULT – GOLD HEADER NO GRID"/>
    <w:basedOn w:val="TableNormal"/>
    <w:uiPriority w:val="99"/>
    <w:rsid w:val="0012075A"/>
    <w:rPr>
      <w:rFonts w:asciiTheme="minorHAnsi" w:hAnsiTheme="minorHAnsi"/>
    </w:rPr>
    <w:tblPr>
      <w:tblStyleRowBandSize w:val="1"/>
      <w:tblBorders>
        <w:bottom w:val="single" w:sz="4" w:space="0" w:color="62666A" w:themeColor="text2"/>
        <w:insideH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table" w:styleId="ListTable2-Accent5">
    <w:name w:val="List Table 2 Accent 5"/>
    <w:basedOn w:val="TableNormal"/>
    <w:uiPriority w:val="47"/>
    <w:locked/>
    <w:rsid w:val="004728F5"/>
    <w:tblPr>
      <w:tblStyleRowBandSize w:val="1"/>
      <w:tblStyleColBandSize w:val="1"/>
      <w:tblBorders>
        <w:top w:val="single" w:sz="4" w:space="0" w:color="7CD7F9"/>
        <w:bottom w:val="single" w:sz="4" w:space="0" w:color="7CD7F9"/>
        <w:insideH w:val="single" w:sz="4" w:space="0" w:color="7CD7F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F1FD"/>
      </w:tcPr>
    </w:tblStylePr>
    <w:tblStylePr w:type="band1Horz">
      <w:tblPr/>
      <w:tcPr>
        <w:shd w:val="clear" w:color="auto" w:fill="D3F1FD"/>
      </w:tcPr>
    </w:tblStylePr>
  </w:style>
  <w:style w:type="table" w:styleId="ListTable1Light">
    <w:name w:val="List Table 1 Light"/>
    <w:basedOn w:val="TableNormal"/>
    <w:uiPriority w:val="46"/>
    <w:locked/>
    <w:rsid w:val="000E1D58"/>
    <w:tblPr>
      <w:tblStyleRowBandSize w:val="1"/>
      <w:tblStyleColBandSize w:val="1"/>
      <w:tblBorders>
        <w:insideH w:val="single" w:sz="4" w:space="0" w:color="00A8E1"/>
      </w:tblBorders>
    </w:tblPr>
    <w:tblStylePr w:type="firstRow">
      <w:pPr>
        <w:jc w:val="left"/>
      </w:pPr>
      <w:rPr>
        <w:b/>
        <w:bCs/>
        <w:color w:val="FFFFFF"/>
      </w:rPr>
      <w:tblPr/>
      <w:tcPr>
        <w:shd w:val="clear" w:color="auto" w:fill="00A8E1"/>
        <w:vAlign w:val="center"/>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E7E6E6"/>
      </w:tcPr>
    </w:tblStylePr>
  </w:style>
  <w:style w:type="paragraph" w:customStyle="1" w:styleId="DecimalAligned">
    <w:name w:val="Decimal Aligned"/>
    <w:basedOn w:val="Normal"/>
    <w:uiPriority w:val="40"/>
    <w:semiHidden/>
    <w:locked/>
    <w:rsid w:val="000E1D58"/>
    <w:pPr>
      <w:tabs>
        <w:tab w:val="decimal" w:pos="360"/>
      </w:tabs>
      <w:spacing w:before="0" w:after="200"/>
      <w:jc w:val="left"/>
    </w:pPr>
    <w:rPr>
      <w:rFonts w:eastAsia="Times New Roman"/>
    </w:rPr>
  </w:style>
  <w:style w:type="numbering" w:customStyle="1" w:styleId="WRPbulletlist">
    <w:name w:val="WRP bullet list"/>
    <w:uiPriority w:val="99"/>
    <w:rsid w:val="00DE33A3"/>
    <w:pPr>
      <w:numPr>
        <w:numId w:val="3"/>
      </w:numPr>
    </w:pPr>
  </w:style>
  <w:style w:type="paragraph" w:customStyle="1" w:styleId="WRPAppendixHeading2">
    <w:name w:val="WRP Appendix Heading 2"/>
    <w:next w:val="Normal"/>
    <w:uiPriority w:val="5"/>
    <w:rsid w:val="00C03C4A"/>
    <w:pPr>
      <w:numPr>
        <w:ilvl w:val="1"/>
        <w:numId w:val="5"/>
      </w:numPr>
      <w:spacing w:before="240" w:after="60"/>
      <w:outlineLvl w:val="1"/>
    </w:pPr>
    <w:rPr>
      <w:rFonts w:eastAsia="Times New Roman" w:cs="Arial"/>
      <w:b/>
      <w:bCs/>
      <w:color w:val="000000" w:themeColor="text1"/>
      <w:kern w:val="32"/>
      <w:sz w:val="24"/>
      <w:szCs w:val="32"/>
      <w:lang w:val="pt-PT"/>
    </w:rPr>
  </w:style>
  <w:style w:type="character" w:customStyle="1" w:styleId="NoSpacingChar">
    <w:name w:val="No Spacing Char"/>
    <w:basedOn w:val="DefaultParagraphFont"/>
    <w:link w:val="NoSpacing"/>
    <w:uiPriority w:val="1"/>
    <w:rsid w:val="00C67579"/>
    <w:rPr>
      <w:rFonts w:asciiTheme="minorHAnsi" w:eastAsiaTheme="minorEastAsia" w:hAnsiTheme="minorHAnsi" w:cstheme="minorBidi"/>
      <w:sz w:val="22"/>
      <w:szCs w:val="22"/>
      <w:lang w:eastAsia="zh-CN"/>
    </w:rPr>
  </w:style>
  <w:style w:type="paragraph" w:customStyle="1" w:styleId="IPNAppendixHeading3">
    <w:name w:val="IPN Appendix Heading 3"/>
    <w:next w:val="Normal"/>
    <w:uiPriority w:val="5"/>
    <w:rsid w:val="00C03C4A"/>
    <w:pPr>
      <w:keepNext/>
      <w:keepLines/>
      <w:numPr>
        <w:ilvl w:val="2"/>
        <w:numId w:val="5"/>
      </w:numPr>
      <w:spacing w:before="240" w:after="60" w:line="300" w:lineRule="atLeast"/>
      <w:outlineLvl w:val="2"/>
    </w:pPr>
    <w:rPr>
      <w:rFonts w:eastAsia="Times New Roman" w:cs="Arial"/>
      <w:b/>
      <w:bCs/>
      <w:color w:val="000000" w:themeColor="text1"/>
      <w:kern w:val="32"/>
      <w:sz w:val="22"/>
      <w:szCs w:val="22"/>
      <w:lang w:val="pt-PT"/>
    </w:rPr>
  </w:style>
  <w:style w:type="paragraph" w:customStyle="1" w:styleId="WRPBodyText">
    <w:name w:val="WRP Body Text"/>
    <w:basedOn w:val="Normal"/>
    <w:link w:val="WRPBodyTextChar"/>
    <w:locked/>
    <w:rsid w:val="00FE4A98"/>
    <w:pPr>
      <w:spacing w:before="0" w:after="160" w:line="259" w:lineRule="auto"/>
      <w:jc w:val="left"/>
    </w:pPr>
    <w:rPr>
      <w:rFonts w:asciiTheme="minorHAnsi" w:eastAsiaTheme="minorEastAsia" w:hAnsiTheme="minorHAnsi" w:cstheme="minorHAnsi"/>
      <w:lang w:val="pt-PT"/>
    </w:rPr>
  </w:style>
  <w:style w:type="character" w:customStyle="1" w:styleId="WRPBodyTextChar">
    <w:name w:val="WRP Body Text Char"/>
    <w:basedOn w:val="DefaultParagraphFont"/>
    <w:link w:val="WRPBodyText"/>
    <w:rsid w:val="00FE4A98"/>
    <w:rPr>
      <w:rFonts w:asciiTheme="minorHAnsi" w:eastAsiaTheme="minorEastAsia" w:hAnsiTheme="minorHAnsi" w:cstheme="minorHAnsi"/>
      <w:szCs w:val="22"/>
      <w:lang w:val="pt-PT"/>
    </w:rPr>
  </w:style>
  <w:style w:type="paragraph" w:customStyle="1" w:styleId="BulletedList">
    <w:name w:val="Bulleted List"/>
    <w:basedOn w:val="WRPBullet5"/>
    <w:qFormat/>
    <w:rsid w:val="00581C5C"/>
    <w:pPr>
      <w:spacing w:after="80" w:line="240" w:lineRule="auto"/>
    </w:pPr>
    <w:rPr>
      <w:lang w:val="en-US"/>
    </w:rPr>
  </w:style>
  <w:style w:type="paragraph" w:customStyle="1" w:styleId="PullQuote">
    <w:name w:val="Pull Quote"/>
    <w:basedOn w:val="BodyText1"/>
    <w:qFormat/>
    <w:rsid w:val="009251A1"/>
    <w:rPr>
      <w:rFonts w:ascii="Antonio" w:hAnsi="Antonio"/>
      <w:b/>
      <w:bCs/>
      <w:sz w:val="28"/>
    </w:rPr>
  </w:style>
  <w:style w:type="paragraph" w:customStyle="1" w:styleId="WRPBullet5">
    <w:name w:val="WRP Bullet 5"/>
    <w:basedOn w:val="WRPBodyText"/>
    <w:uiPriority w:val="9"/>
    <w:rsid w:val="00DE33A3"/>
    <w:pPr>
      <w:numPr>
        <w:numId w:val="24"/>
      </w:numPr>
    </w:pPr>
  </w:style>
  <w:style w:type="paragraph" w:customStyle="1" w:styleId="WRPBodyBoldText">
    <w:name w:val="WRP Body Bold Text"/>
    <w:basedOn w:val="Normal"/>
    <w:next w:val="Normal"/>
    <w:link w:val="WRPBodyBoldTextChar"/>
    <w:uiPriority w:val="9"/>
    <w:rsid w:val="00BC1C65"/>
    <w:pPr>
      <w:keepNext/>
      <w:keepLines/>
      <w:spacing w:before="180" w:line="300" w:lineRule="atLeast"/>
    </w:pPr>
    <w:rPr>
      <w:rFonts w:eastAsia="Times New Roman" w:cs="Arial"/>
      <w:b/>
      <w:color w:val="000000"/>
      <w:spacing w:val="10"/>
      <w:lang w:val="pt-PT"/>
    </w:rPr>
  </w:style>
  <w:style w:type="character" w:customStyle="1" w:styleId="WRPBodyBoldTextChar">
    <w:name w:val="WRP Body Bold Text Char"/>
    <w:basedOn w:val="DefaultParagraphFont"/>
    <w:link w:val="WRPBodyBoldText"/>
    <w:uiPriority w:val="9"/>
    <w:rsid w:val="00BC1C65"/>
    <w:rPr>
      <w:rFonts w:eastAsia="Times New Roman" w:cs="Arial"/>
      <w:b/>
      <w:color w:val="000000"/>
      <w:spacing w:val="10"/>
      <w:lang w:val="pt-PT"/>
    </w:rPr>
  </w:style>
  <w:style w:type="paragraph" w:styleId="TableofFigures">
    <w:name w:val="table of figures"/>
    <w:basedOn w:val="Normal"/>
    <w:next w:val="Normal"/>
    <w:uiPriority w:val="99"/>
    <w:semiHidden/>
    <w:unhideWhenUsed/>
    <w:rsid w:val="00A40FDC"/>
    <w:pPr>
      <w:spacing w:after="0"/>
    </w:pPr>
  </w:style>
  <w:style w:type="paragraph" w:styleId="Caption">
    <w:name w:val="caption"/>
    <w:basedOn w:val="Normal"/>
    <w:next w:val="Normal"/>
    <w:uiPriority w:val="35"/>
    <w:unhideWhenUsed/>
    <w:qFormat/>
    <w:rsid w:val="00581C5C"/>
    <w:pPr>
      <w:spacing w:line="240" w:lineRule="auto"/>
    </w:pPr>
    <w:rPr>
      <w:rFonts w:asciiTheme="minorHAnsi" w:hAnsiTheme="minorHAnsi"/>
      <w:i/>
      <w:iCs/>
      <w:color w:val="62666A" w:themeColor="text2"/>
      <w:sz w:val="18"/>
      <w:szCs w:val="18"/>
    </w:rPr>
  </w:style>
  <w:style w:type="paragraph" w:customStyle="1" w:styleId="WRPHeading1">
    <w:name w:val="WRP Heading 1"/>
    <w:basedOn w:val="WRPBodyText"/>
    <w:next w:val="WRPBodyText"/>
    <w:link w:val="WRPHeading1Char"/>
    <w:autoRedefine/>
    <w:semiHidden/>
    <w:qFormat/>
    <w:rsid w:val="00C03C4A"/>
    <w:pPr>
      <w:numPr>
        <w:numId w:val="7"/>
      </w:numPr>
      <w:shd w:val="clear" w:color="auto" w:fill="FFCD00" w:themeFill="accent1"/>
    </w:pPr>
    <w:rPr>
      <w:rFonts w:cs="Roboto (Body)"/>
      <w:b/>
      <w:color w:val="000000" w:themeColor="text1"/>
      <w:sz w:val="30"/>
      <w:szCs w:val="32"/>
    </w:rPr>
  </w:style>
  <w:style w:type="character" w:customStyle="1" w:styleId="WRPHeading1Char">
    <w:name w:val="WRP Heading 1 Char"/>
    <w:basedOn w:val="WRPBodyBoldTextChar"/>
    <w:link w:val="WRPHeading1"/>
    <w:semiHidden/>
    <w:rsid w:val="00C03C4A"/>
    <w:rPr>
      <w:rFonts w:asciiTheme="minorHAnsi" w:eastAsiaTheme="minorEastAsia" w:hAnsiTheme="minorHAnsi" w:cs="Roboto (Body)"/>
      <w:b/>
      <w:color w:val="000000" w:themeColor="text1"/>
      <w:spacing w:val="10"/>
      <w:sz w:val="30"/>
      <w:szCs w:val="32"/>
      <w:shd w:val="clear" w:color="auto" w:fill="FFCD00" w:themeFill="accent1"/>
      <w:lang w:val="pt-PT"/>
    </w:rPr>
  </w:style>
  <w:style w:type="paragraph" w:customStyle="1" w:styleId="WRPHeading2">
    <w:name w:val="WRP Heading 2"/>
    <w:basedOn w:val="Normal"/>
    <w:next w:val="WRPBodyText"/>
    <w:link w:val="WRPHeading2Char"/>
    <w:semiHidden/>
    <w:qFormat/>
    <w:rsid w:val="00707E9E"/>
    <w:pPr>
      <w:numPr>
        <w:ilvl w:val="1"/>
        <w:numId w:val="7"/>
      </w:numPr>
      <w:pBdr>
        <w:bottom w:val="single" w:sz="4" w:space="1" w:color="FFCD00" w:themeColor="accent1"/>
      </w:pBdr>
      <w:spacing w:before="0" w:after="80" w:line="259" w:lineRule="auto"/>
      <w:jc w:val="left"/>
    </w:pPr>
    <w:rPr>
      <w:rFonts w:ascii="Raleway ExtraBold" w:eastAsiaTheme="minorEastAsia" w:hAnsi="Raleway ExtraBold" w:cstheme="minorHAnsi"/>
      <w:smallCaps/>
      <w:color w:val="FFCD00" w:themeColor="accent1"/>
      <w:sz w:val="28"/>
      <w:szCs w:val="28"/>
      <w:lang w:val="pt-PT"/>
    </w:rPr>
  </w:style>
  <w:style w:type="character" w:customStyle="1" w:styleId="WRPHeading2Char">
    <w:name w:val="WRP Heading 2 Char"/>
    <w:basedOn w:val="DefaultParagraphFont"/>
    <w:link w:val="WRPHeading2"/>
    <w:semiHidden/>
    <w:rsid w:val="000F02E2"/>
    <w:rPr>
      <w:rFonts w:ascii="Raleway ExtraBold" w:eastAsia="Times New Roman" w:hAnsi="Raleway ExtraBold" w:cs="Arial"/>
      <w:smallCaps/>
      <w:color w:val="FFCD00" w:themeColor="accent1"/>
      <w:spacing w:val="10"/>
      <w:sz w:val="28"/>
      <w:szCs w:val="28"/>
      <w:lang w:val="pt-PT"/>
    </w:rPr>
  </w:style>
  <w:style w:type="paragraph" w:customStyle="1" w:styleId="WRPHeading3">
    <w:name w:val="WRP Heading 3"/>
    <w:basedOn w:val="Normal"/>
    <w:next w:val="WRPBodyText"/>
    <w:link w:val="WRPHeading3Char"/>
    <w:semiHidden/>
    <w:qFormat/>
    <w:rsid w:val="00707E9E"/>
    <w:pPr>
      <w:numPr>
        <w:ilvl w:val="2"/>
        <w:numId w:val="7"/>
      </w:numPr>
      <w:spacing w:before="0" w:after="80" w:line="259" w:lineRule="auto"/>
      <w:jc w:val="left"/>
    </w:pPr>
    <w:rPr>
      <w:rFonts w:asciiTheme="minorHAnsi" w:eastAsiaTheme="minorEastAsia" w:hAnsiTheme="minorHAnsi" w:cstheme="minorHAnsi"/>
      <w:b/>
      <w:smallCaps/>
      <w:color w:val="FFCD00" w:themeColor="accent1"/>
      <w:sz w:val="26"/>
      <w:szCs w:val="28"/>
      <w:lang w:val="pt-PT"/>
    </w:rPr>
  </w:style>
  <w:style w:type="character" w:customStyle="1" w:styleId="WRPHeading3Char">
    <w:name w:val="WRP Heading 3 Char"/>
    <w:basedOn w:val="DefaultParagraphFont"/>
    <w:link w:val="WRPHeading3"/>
    <w:semiHidden/>
    <w:rsid w:val="000F02E2"/>
    <w:rPr>
      <w:rFonts w:eastAsia="Times New Roman" w:cs="Arial"/>
      <w:b/>
      <w:smallCaps/>
      <w:color w:val="FFCD00" w:themeColor="accent1"/>
      <w:spacing w:val="10"/>
      <w:sz w:val="26"/>
      <w:szCs w:val="28"/>
      <w:lang w:val="pt-PT"/>
    </w:rPr>
  </w:style>
  <w:style w:type="paragraph" w:customStyle="1" w:styleId="WRPHeading4">
    <w:name w:val="WRP Heading 4"/>
    <w:basedOn w:val="Normal"/>
    <w:next w:val="WRPBodyText"/>
    <w:link w:val="WRPHeading4Char"/>
    <w:semiHidden/>
    <w:qFormat/>
    <w:rsid w:val="00707E9E"/>
    <w:pPr>
      <w:numPr>
        <w:ilvl w:val="3"/>
        <w:numId w:val="7"/>
      </w:numPr>
      <w:spacing w:before="0" w:after="80" w:line="259" w:lineRule="auto"/>
      <w:jc w:val="left"/>
    </w:pPr>
    <w:rPr>
      <w:rFonts w:asciiTheme="minorHAnsi" w:eastAsiaTheme="minorEastAsia" w:hAnsiTheme="minorHAnsi" w:cstheme="minorHAnsi"/>
      <w:b/>
      <w:smallCaps/>
      <w:sz w:val="24"/>
      <w:szCs w:val="28"/>
      <w:lang w:val="pt-PT"/>
    </w:rPr>
  </w:style>
  <w:style w:type="character" w:customStyle="1" w:styleId="WRPHeading4Char">
    <w:name w:val="WRP Heading 4 Char"/>
    <w:basedOn w:val="WRPHeading3Char"/>
    <w:link w:val="WRPHeading4"/>
    <w:semiHidden/>
    <w:rsid w:val="000F02E2"/>
    <w:rPr>
      <w:rFonts w:eastAsia="Times New Roman" w:cs="Arial"/>
      <w:b/>
      <w:smallCaps/>
      <w:color w:val="000000"/>
      <w:spacing w:val="10"/>
      <w:sz w:val="24"/>
      <w:szCs w:val="28"/>
      <w:lang w:val="pt-PT"/>
    </w:rPr>
  </w:style>
  <w:style w:type="paragraph" w:customStyle="1" w:styleId="WRPHeading5">
    <w:name w:val="WRP Heading 5"/>
    <w:basedOn w:val="Normal"/>
    <w:next w:val="WRPBodyText"/>
    <w:link w:val="WRPHeading5Char"/>
    <w:semiHidden/>
    <w:qFormat/>
    <w:rsid w:val="00707E9E"/>
    <w:pPr>
      <w:numPr>
        <w:ilvl w:val="4"/>
        <w:numId w:val="7"/>
      </w:numPr>
      <w:spacing w:before="0" w:after="80" w:line="259" w:lineRule="auto"/>
      <w:jc w:val="left"/>
    </w:pPr>
    <w:rPr>
      <w:rFonts w:ascii="Raleway Medium" w:eastAsiaTheme="minorEastAsia" w:hAnsi="Raleway Medium" w:cstheme="minorHAnsi"/>
      <w:color w:val="62666A" w:themeColor="text2"/>
      <w:sz w:val="22"/>
      <w:szCs w:val="28"/>
      <w:lang w:val="pt-PT"/>
    </w:rPr>
  </w:style>
  <w:style w:type="character" w:customStyle="1" w:styleId="WRPHeading5Char">
    <w:name w:val="WRP Heading 5 Char"/>
    <w:basedOn w:val="WRPHeading4Char"/>
    <w:link w:val="WRPHeading5"/>
    <w:semiHidden/>
    <w:rsid w:val="000F02E2"/>
    <w:rPr>
      <w:rFonts w:ascii="Raleway Medium" w:eastAsia="Times New Roman" w:hAnsi="Raleway Medium" w:cs="Arial"/>
      <w:b w:val="0"/>
      <w:smallCaps w:val="0"/>
      <w:color w:val="62666A" w:themeColor="text2"/>
      <w:spacing w:val="10"/>
      <w:sz w:val="22"/>
      <w:szCs w:val="28"/>
      <w:lang w:val="pt-PT"/>
    </w:rPr>
  </w:style>
  <w:style w:type="paragraph" w:customStyle="1" w:styleId="WRPEspecial">
    <w:name w:val="WRP Especial"/>
    <w:basedOn w:val="WRPBodyText"/>
    <w:link w:val="WRPEspecialChar"/>
    <w:rsid w:val="0000284D"/>
    <w:pPr>
      <w:spacing w:after="0"/>
    </w:pPr>
  </w:style>
  <w:style w:type="character" w:customStyle="1" w:styleId="WRPEspecialChar">
    <w:name w:val="WRP Especial Char"/>
    <w:basedOn w:val="DefaultParagraphFont"/>
    <w:link w:val="WRPEspecial"/>
    <w:rsid w:val="0000284D"/>
    <w:rPr>
      <w:rFonts w:asciiTheme="minorHAnsi" w:eastAsiaTheme="minorEastAsia" w:hAnsiTheme="minorHAnsi" w:cstheme="minorHAnsi"/>
      <w:szCs w:val="22"/>
      <w:lang w:val="pt-PT"/>
    </w:rPr>
  </w:style>
  <w:style w:type="paragraph" w:customStyle="1" w:styleId="SpecialTitleHighlight">
    <w:name w:val="Special Title – Highlight"/>
    <w:basedOn w:val="Normal"/>
    <w:link w:val="SpecialTitleHighlightChar"/>
    <w:qFormat/>
    <w:rsid w:val="00581C5C"/>
    <w:pPr>
      <w:shd w:val="clear" w:color="auto" w:fill="FFCD00" w:themeFill="accent1"/>
      <w:spacing w:before="240" w:after="240" w:line="240" w:lineRule="auto"/>
      <w:jc w:val="left"/>
    </w:pPr>
    <w:rPr>
      <w:rFonts w:asciiTheme="minorHAnsi" w:hAnsiTheme="minorHAnsi"/>
      <w:b/>
      <w:bCs/>
      <w:sz w:val="28"/>
      <w:szCs w:val="28"/>
    </w:rPr>
  </w:style>
  <w:style w:type="character" w:customStyle="1" w:styleId="SpecialTitleHighlightChar">
    <w:name w:val="Special Title – Highlight Char"/>
    <w:basedOn w:val="WRPBodyTextChar"/>
    <w:link w:val="SpecialTitleHighlight"/>
    <w:rsid w:val="00581C5C"/>
    <w:rPr>
      <w:rFonts w:asciiTheme="minorHAnsi" w:eastAsiaTheme="minorEastAsia" w:hAnsiTheme="minorHAnsi" w:cstheme="minorHAnsi"/>
      <w:b/>
      <w:bCs/>
      <w:sz w:val="28"/>
      <w:szCs w:val="28"/>
      <w:shd w:val="clear" w:color="auto" w:fill="FFCD00" w:themeFill="accent1"/>
      <w:lang w:val="pt-PT"/>
    </w:rPr>
  </w:style>
  <w:style w:type="paragraph" w:customStyle="1" w:styleId="DOCUMENTTITLE">
    <w:name w:val="DOCUMENT TITLE"/>
    <w:next w:val="Normal"/>
    <w:link w:val="DOCUMENTTITLEChar"/>
    <w:qFormat/>
    <w:rsid w:val="00DF1D14"/>
    <w:pPr>
      <w:spacing w:line="1360" w:lineRule="exact"/>
      <w:ind w:left="202" w:right="-43"/>
    </w:pPr>
    <w:rPr>
      <w:rFonts w:ascii="Antonio" w:hAnsi="Antonio"/>
      <w:b/>
      <w:bCs/>
      <w:sz w:val="120"/>
      <w:szCs w:val="120"/>
    </w:rPr>
  </w:style>
  <w:style w:type="character" w:customStyle="1" w:styleId="DOCUMENTTITLEChar">
    <w:name w:val="DOCUMENT TITLE Char"/>
    <w:basedOn w:val="DefaultParagraphFont"/>
    <w:link w:val="DOCUMENTTITLE"/>
    <w:rsid w:val="00DF1D14"/>
    <w:rPr>
      <w:rFonts w:ascii="Antonio" w:hAnsi="Antonio"/>
      <w:b/>
      <w:bCs/>
      <w:sz w:val="120"/>
      <w:szCs w:val="120"/>
    </w:rPr>
  </w:style>
  <w:style w:type="table" w:styleId="ColorfulList-Accent1">
    <w:name w:val="Colorful List Accent 1"/>
    <w:basedOn w:val="TableNormal"/>
    <w:uiPriority w:val="72"/>
    <w:semiHidden/>
    <w:unhideWhenUsed/>
    <w:rsid w:val="000C607A"/>
    <w:rPr>
      <w:color w:val="000000" w:themeColor="text1"/>
    </w:rPr>
    <w:tblPr>
      <w:tblStyleRowBandSize w:val="1"/>
      <w:tblStyleColBandSize w:val="1"/>
    </w:tblPr>
    <w:tcPr>
      <w:shd w:val="clear" w:color="auto" w:fill="FFFAE6" w:themeFill="accen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C0" w:themeFill="accent1" w:themeFillTint="3F"/>
      </w:tcPr>
    </w:tblStylePr>
    <w:tblStylePr w:type="band1Horz">
      <w:tblPr/>
      <w:tcPr>
        <w:shd w:val="clear" w:color="auto" w:fill="FFF5CC" w:themeFill="accent1" w:themeFillTint="33"/>
      </w:tcPr>
    </w:tblStylePr>
  </w:style>
  <w:style w:type="paragraph" w:customStyle="1" w:styleId="IPNGuidanceText">
    <w:name w:val="IPN Guidance Text"/>
    <w:basedOn w:val="WRPEspecial"/>
    <w:link w:val="IPNGuidanceTextChar"/>
    <w:rsid w:val="00306CED"/>
    <w:pPr>
      <w:pBdr>
        <w:top w:val="single" w:sz="4" w:space="1" w:color="C00000"/>
        <w:left w:val="single" w:sz="4" w:space="4" w:color="C00000"/>
        <w:bottom w:val="single" w:sz="4" w:space="1" w:color="C00000"/>
        <w:right w:val="single" w:sz="4" w:space="4" w:color="C00000"/>
      </w:pBdr>
      <w:shd w:val="clear" w:color="auto" w:fill="FFCC99"/>
    </w:pPr>
    <w:rPr>
      <w:rFonts w:ascii="Raleway Medium" w:hAnsi="Raleway Medium"/>
      <w:caps/>
      <w:color w:val="900000"/>
      <w:sz w:val="24"/>
    </w:rPr>
  </w:style>
  <w:style w:type="character" w:customStyle="1" w:styleId="IPNGuidanceTextChar">
    <w:name w:val="IPN Guidance Text Char"/>
    <w:basedOn w:val="WRPEspecialChar"/>
    <w:link w:val="IPNGuidanceText"/>
    <w:rsid w:val="00306CED"/>
    <w:rPr>
      <w:rFonts w:ascii="Raleway Medium" w:eastAsiaTheme="minorEastAsia" w:hAnsi="Raleway Medium" w:cstheme="minorHAnsi"/>
      <w:b w:val="0"/>
      <w:bCs w:val="0"/>
      <w:caps/>
      <w:color w:val="900000"/>
      <w:sz w:val="24"/>
      <w:szCs w:val="22"/>
      <w:shd w:val="clear" w:color="auto" w:fill="FFCC99"/>
      <w:lang w:val="pt-PT"/>
    </w:rPr>
  </w:style>
  <w:style w:type="paragraph" w:customStyle="1" w:styleId="WRPTableBodyText">
    <w:name w:val="WRP Table Body Text"/>
    <w:basedOn w:val="Normal"/>
    <w:uiPriority w:val="14"/>
    <w:rsid w:val="00855AC3"/>
    <w:pPr>
      <w:jc w:val="left"/>
    </w:pPr>
    <w:rPr>
      <w:lang w:val="en-GB"/>
    </w:rPr>
  </w:style>
  <w:style w:type="paragraph" w:styleId="NormalIndent">
    <w:name w:val="Normal Indent"/>
    <w:basedOn w:val="Normal"/>
    <w:uiPriority w:val="99"/>
    <w:semiHidden/>
    <w:unhideWhenUsed/>
    <w:rsid w:val="00D554FA"/>
    <w:pPr>
      <w:ind w:left="720"/>
    </w:pPr>
  </w:style>
  <w:style w:type="paragraph" w:styleId="NormalWeb">
    <w:name w:val="Normal (Web)"/>
    <w:basedOn w:val="Normal"/>
    <w:uiPriority w:val="99"/>
    <w:semiHidden/>
    <w:unhideWhenUsed/>
    <w:rsid w:val="00C562FA"/>
    <w:pPr>
      <w:spacing w:before="100" w:beforeAutospacing="1" w:after="100" w:afterAutospacing="1" w:line="240" w:lineRule="auto"/>
      <w:jc w:val="left"/>
    </w:pPr>
    <w:rPr>
      <w:rFonts w:ascii="Times New Roman" w:eastAsiaTheme="minorEastAsia" w:hAnsi="Times New Roman"/>
      <w:sz w:val="24"/>
      <w:szCs w:val="24"/>
    </w:rPr>
  </w:style>
  <w:style w:type="table" w:styleId="GridTable1Light-Accent2">
    <w:name w:val="Grid Table 1 Light Accent 2"/>
    <w:basedOn w:val="TableNormal"/>
    <w:uiPriority w:val="46"/>
    <w:locked/>
    <w:rsid w:val="00ED7FFA"/>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rPr>
        <w:b/>
        <w:bCs/>
      </w:rPr>
      <w:tblPr/>
      <w:tcPr>
        <w:tc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l2br w:val="nil"/>
          <w:tr2bl w:val="nil"/>
        </w:tcBorders>
      </w:tcPr>
    </w:tblStylePr>
    <w:tblStylePr w:type="lastRow">
      <w:rPr>
        <w:b/>
        <w:bCs/>
      </w:rPr>
      <w:tblPr/>
      <w:tcPr>
        <w:tcBorders>
          <w:top w:val="double" w:sz="2" w:space="0" w:color="000000" w:themeColor="text1"/>
        </w:tcBorders>
      </w:tcPr>
    </w:tblStylePr>
    <w:tblStylePr w:type="firstCol">
      <w:rPr>
        <w:b/>
        <w:bCs/>
      </w:rPr>
    </w:tblStylePr>
    <w:tblStylePr w:type="lastCol">
      <w:rPr>
        <w:b/>
        <w:bCs/>
      </w:rPr>
    </w:tblStylePr>
  </w:style>
  <w:style w:type="table" w:styleId="TableGridLight">
    <w:name w:val="Grid Table Light"/>
    <w:basedOn w:val="TableNormal"/>
    <w:uiPriority w:val="40"/>
    <w:rsid w:val="0000284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semiHidden/>
    <w:rsid w:val="009563F7"/>
    <w:rPr>
      <w:rFonts w:asciiTheme="majorHAnsi" w:eastAsiaTheme="majorEastAsia" w:hAnsiTheme="majorHAnsi" w:cstheme="majorBidi"/>
      <w:color w:val="7F6600" w:themeColor="accent1" w:themeShade="7F"/>
      <w:sz w:val="22"/>
      <w:szCs w:val="22"/>
    </w:rPr>
  </w:style>
  <w:style w:type="character" w:customStyle="1" w:styleId="Heading7Char">
    <w:name w:val="Heading 7 Char"/>
    <w:basedOn w:val="DefaultParagraphFont"/>
    <w:link w:val="Heading7"/>
    <w:uiPriority w:val="9"/>
    <w:semiHidden/>
    <w:rsid w:val="009563F7"/>
    <w:rPr>
      <w:rFonts w:asciiTheme="majorHAnsi" w:eastAsiaTheme="majorEastAsia" w:hAnsiTheme="majorHAnsi" w:cstheme="majorBidi"/>
      <w:i/>
      <w:iCs/>
      <w:color w:val="7F6600" w:themeColor="accent1" w:themeShade="7F"/>
      <w:sz w:val="22"/>
      <w:szCs w:val="22"/>
    </w:rPr>
  </w:style>
  <w:style w:type="character" w:customStyle="1" w:styleId="Heading8Char">
    <w:name w:val="Heading 8 Char"/>
    <w:basedOn w:val="DefaultParagraphFont"/>
    <w:link w:val="Heading8"/>
    <w:uiPriority w:val="9"/>
    <w:semiHidden/>
    <w:rsid w:val="009563F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563F7"/>
    <w:rPr>
      <w:rFonts w:asciiTheme="majorHAnsi" w:eastAsiaTheme="majorEastAsia" w:hAnsiTheme="majorHAnsi" w:cstheme="majorBidi"/>
      <w:i/>
      <w:iCs/>
      <w:color w:val="272727" w:themeColor="text1" w:themeTint="D8"/>
      <w:sz w:val="21"/>
      <w:szCs w:val="21"/>
    </w:rPr>
  </w:style>
  <w:style w:type="paragraph" w:customStyle="1" w:styleId="ParagraphCallout">
    <w:name w:val="Paragraph Callout"/>
    <w:basedOn w:val="Normal"/>
    <w:link w:val="ParagraphCalloutChar"/>
    <w:qFormat/>
    <w:rsid w:val="00707E9E"/>
    <w:pPr>
      <w:spacing w:before="0" w:after="160"/>
      <w:ind w:left="360"/>
      <w:contextualSpacing/>
    </w:pPr>
    <w:rPr>
      <w:b/>
      <w:bCs/>
      <w:noProof/>
    </w:rPr>
  </w:style>
  <w:style w:type="table" w:customStyle="1" w:styleId="GOLDLEFTCOLUMN">
    <w:name w:val="GOLD LEFT COLUMN"/>
    <w:basedOn w:val="TableNormal"/>
    <w:uiPriority w:val="99"/>
    <w:rsid w:val="006158EF"/>
    <w:pPr>
      <w:spacing w:before="100" w:beforeAutospacing="1" w:after="100" w:afterAutospacing="1"/>
      <w:ind w:left="144"/>
    </w:pPr>
    <w:rPr>
      <w:color w:val="000000" w:themeColor="text1"/>
    </w:rPr>
    <w:tblPr>
      <w:tblStyleRowBandSize w:val="1"/>
      <w:tblStyleColBandSize w:val="1"/>
      <w:tblBorders>
        <w:insideV w:val="single" w:sz="4" w:space="0" w:color="auto"/>
      </w:tblBorders>
    </w:tblPr>
    <w:tcPr>
      <w:shd w:val="clear" w:color="auto" w:fill="auto"/>
      <w:vAlign w:val="center"/>
    </w:tcPr>
    <w:tblStylePr w:type="firstRow">
      <w:rPr>
        <w:b/>
        <w:color w:val="auto"/>
      </w:rPr>
    </w:tblStylePr>
    <w:tblStylePr w:type="firstCol">
      <w:pPr>
        <w:wordWrap/>
        <w:spacing w:beforeLines="0" w:before="120" w:beforeAutospacing="0" w:afterLines="0" w:after="120" w:afterAutospacing="0" w:line="240" w:lineRule="auto"/>
      </w:pPr>
      <w:rPr>
        <w:rFonts w:asciiTheme="minorHAnsi" w:hAnsiTheme="minorHAnsi"/>
        <w:b/>
        <w:color w:val="000000" w:themeColor="text1"/>
        <w:sz w:val="20"/>
      </w:rPr>
      <w:tblPr/>
      <w:tcPr>
        <w:shd w:val="clear" w:color="auto" w:fill="FFCD00" w:themeFill="accent1"/>
        <w:vAlign w:val="top"/>
      </w:tcPr>
    </w:tblStylePr>
    <w:tblStylePr w:type="lastCol">
      <w:rPr>
        <w:rFonts w:asciiTheme="minorHAnsi" w:hAnsiTheme="minorHAnsi"/>
        <w:sz w:val="20"/>
      </w:rPr>
      <w:tblPr/>
      <w:tcPr>
        <w:shd w:val="clear" w:color="auto" w:fill="D9D9D9" w:themeFill="background1" w:themeFillShade="D9"/>
      </w:tcPr>
    </w:tblStylePr>
    <w:tblStylePr w:type="band1Vert">
      <w:tblPr/>
      <w:tcPr>
        <w:shd w:val="clear" w:color="auto" w:fill="D9D9D9" w:themeFill="background1" w:themeFillShade="D9"/>
      </w:tcPr>
    </w:tblStylePr>
    <w:tblStylePr w:type="band2Vert">
      <w:tblPr/>
      <w:tcPr>
        <w:shd w:val="clear" w:color="auto" w:fill="D9D9D9" w:themeFill="background1" w:themeFillShade="D9"/>
      </w:tcPr>
    </w:tblStylePr>
  </w:style>
  <w:style w:type="character" w:customStyle="1" w:styleId="ParagraphCalloutChar">
    <w:name w:val="Paragraph Callout Char"/>
    <w:basedOn w:val="DefaultParagraphFont"/>
    <w:link w:val="ParagraphCallout"/>
    <w:rsid w:val="00707E9E"/>
    <w:rPr>
      <w:b/>
      <w:bCs/>
      <w:noProof/>
      <w:sz w:val="22"/>
      <w:szCs w:val="22"/>
    </w:rPr>
  </w:style>
  <w:style w:type="paragraph" w:customStyle="1" w:styleId="BodyText1">
    <w:name w:val="Body Text1"/>
    <w:basedOn w:val="Normal"/>
    <w:link w:val="bodytextChar"/>
    <w:qFormat/>
    <w:rsid w:val="00581C5C"/>
    <w:pPr>
      <w:jc w:val="left"/>
    </w:pPr>
    <w:rPr>
      <w:rFonts w:asciiTheme="minorHAnsi" w:hAnsiTheme="minorHAnsi"/>
    </w:rPr>
  </w:style>
  <w:style w:type="character" w:customStyle="1" w:styleId="bodytextChar">
    <w:name w:val="body text Char"/>
    <w:basedOn w:val="DefaultParagraphFont"/>
    <w:link w:val="BodyText1"/>
    <w:rsid w:val="00581C5C"/>
    <w:rPr>
      <w:rFonts w:asciiTheme="minorHAnsi" w:hAnsiTheme="minorHAnsi"/>
    </w:rPr>
  </w:style>
  <w:style w:type="paragraph" w:styleId="BodyText">
    <w:name w:val="Body Text"/>
    <w:basedOn w:val="Normal"/>
    <w:link w:val="BodyTextChar0"/>
    <w:uiPriority w:val="99"/>
    <w:semiHidden/>
    <w:unhideWhenUsed/>
    <w:rsid w:val="006B68CB"/>
    <w:rPr>
      <w:rFonts w:asciiTheme="minorHAnsi" w:hAnsiTheme="minorHAnsi"/>
    </w:rPr>
  </w:style>
  <w:style w:type="character" w:customStyle="1" w:styleId="BodyTextChar0">
    <w:name w:val="Body Text Char"/>
    <w:basedOn w:val="DefaultParagraphFont"/>
    <w:link w:val="BodyText"/>
    <w:uiPriority w:val="99"/>
    <w:semiHidden/>
    <w:rsid w:val="006B68CB"/>
    <w:rPr>
      <w:rFonts w:asciiTheme="minorHAnsi" w:hAnsiTheme="minorHAnsi"/>
      <w:szCs w:val="22"/>
    </w:rPr>
  </w:style>
  <w:style w:type="paragraph" w:styleId="Title">
    <w:name w:val="Title"/>
    <w:aliases w:val="Page Title"/>
    <w:basedOn w:val="Normal"/>
    <w:next w:val="Normal"/>
    <w:link w:val="TitleChar"/>
    <w:uiPriority w:val="10"/>
    <w:qFormat/>
    <w:locked/>
    <w:rsid w:val="00581C5C"/>
    <w:pPr>
      <w:spacing w:before="0" w:after="240" w:line="800" w:lineRule="exact"/>
      <w:contextualSpacing/>
      <w:jc w:val="left"/>
    </w:pPr>
    <w:rPr>
      <w:rFonts w:ascii="Antonio" w:hAnsi="Antonio"/>
      <w:b/>
      <w:bCs/>
      <w:caps/>
      <w:sz w:val="72"/>
      <w:szCs w:val="72"/>
    </w:rPr>
  </w:style>
  <w:style w:type="character" w:customStyle="1" w:styleId="TitleChar">
    <w:name w:val="Title Char"/>
    <w:aliases w:val="Page Title Char"/>
    <w:basedOn w:val="DefaultParagraphFont"/>
    <w:link w:val="Title"/>
    <w:uiPriority w:val="10"/>
    <w:rsid w:val="00581C5C"/>
    <w:rPr>
      <w:rFonts w:ascii="Antonio" w:hAnsi="Antonio"/>
      <w:b/>
      <w:bCs/>
      <w:caps/>
      <w:sz w:val="72"/>
      <w:szCs w:val="72"/>
    </w:rPr>
  </w:style>
  <w:style w:type="paragraph" w:customStyle="1" w:styleId="CoverPageDescription">
    <w:name w:val="Cover Page Description"/>
    <w:basedOn w:val="Normal"/>
    <w:qFormat/>
    <w:rsid w:val="00581C5C"/>
    <w:pPr>
      <w:spacing w:line="480" w:lineRule="exact"/>
      <w:ind w:left="270" w:right="1044"/>
      <w:jc w:val="left"/>
    </w:pPr>
    <w:rPr>
      <w:rFonts w:asciiTheme="minorHAnsi" w:hAnsiTheme="minorHAnsi"/>
      <w:color w:val="000000" w:themeColor="text1"/>
      <w:sz w:val="28"/>
      <w:szCs w:val="28"/>
    </w:rPr>
  </w:style>
  <w:style w:type="paragraph" w:styleId="TOC6">
    <w:name w:val="toc 6"/>
    <w:basedOn w:val="Normal"/>
    <w:next w:val="Normal"/>
    <w:autoRedefine/>
    <w:uiPriority w:val="39"/>
    <w:semiHidden/>
    <w:unhideWhenUsed/>
    <w:rsid w:val="001C65BB"/>
    <w:pPr>
      <w:spacing w:before="0" w:after="0"/>
      <w:ind w:left="1000"/>
      <w:jc w:val="left"/>
    </w:pPr>
    <w:rPr>
      <w:rFonts w:asciiTheme="minorHAnsi" w:hAnsiTheme="minorHAnsi"/>
    </w:rPr>
  </w:style>
  <w:style w:type="paragraph" w:styleId="TOC7">
    <w:name w:val="toc 7"/>
    <w:basedOn w:val="Normal"/>
    <w:next w:val="Normal"/>
    <w:autoRedefine/>
    <w:uiPriority w:val="39"/>
    <w:semiHidden/>
    <w:unhideWhenUsed/>
    <w:rsid w:val="001C65BB"/>
    <w:pPr>
      <w:spacing w:before="0" w:after="0"/>
      <w:ind w:left="1200"/>
      <w:jc w:val="left"/>
    </w:pPr>
    <w:rPr>
      <w:rFonts w:asciiTheme="minorHAnsi" w:hAnsiTheme="minorHAnsi"/>
    </w:rPr>
  </w:style>
  <w:style w:type="paragraph" w:styleId="TOC8">
    <w:name w:val="toc 8"/>
    <w:basedOn w:val="Normal"/>
    <w:next w:val="Normal"/>
    <w:autoRedefine/>
    <w:uiPriority w:val="39"/>
    <w:semiHidden/>
    <w:unhideWhenUsed/>
    <w:rsid w:val="001C65BB"/>
    <w:pPr>
      <w:spacing w:before="0" w:after="0"/>
      <w:ind w:left="1400"/>
      <w:jc w:val="left"/>
    </w:pPr>
    <w:rPr>
      <w:rFonts w:asciiTheme="minorHAnsi" w:hAnsiTheme="minorHAnsi"/>
    </w:rPr>
  </w:style>
  <w:style w:type="paragraph" w:styleId="TOC9">
    <w:name w:val="toc 9"/>
    <w:basedOn w:val="Normal"/>
    <w:next w:val="Normal"/>
    <w:autoRedefine/>
    <w:uiPriority w:val="39"/>
    <w:semiHidden/>
    <w:unhideWhenUsed/>
    <w:rsid w:val="001C65BB"/>
    <w:pPr>
      <w:spacing w:before="0" w:after="0"/>
      <w:ind w:left="1600"/>
      <w:jc w:val="left"/>
    </w:pPr>
    <w:rPr>
      <w:rFonts w:asciiTheme="minorHAnsi" w:hAnsiTheme="minorHAnsi"/>
    </w:rPr>
  </w:style>
  <w:style w:type="paragraph" w:customStyle="1" w:styleId="TOCTitle">
    <w:name w:val="TOC Title"/>
    <w:basedOn w:val="Title"/>
    <w:rsid w:val="00581C5C"/>
  </w:style>
  <w:style w:type="table" w:styleId="PlainTable3">
    <w:name w:val="Plain Table 3"/>
    <w:basedOn w:val="TableNormal"/>
    <w:uiPriority w:val="43"/>
    <w:locked/>
    <w:rsid w:val="006158EF"/>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45"/>
    <w:locked/>
    <w:rsid w:val="006158E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Accent3">
    <w:name w:val="Grid Table 2 Accent 3"/>
    <w:basedOn w:val="TableNormal"/>
    <w:uiPriority w:val="47"/>
    <w:locked/>
    <w:rsid w:val="006158EF"/>
    <w:tblPr>
      <w:tblStyleRowBandSize w:val="1"/>
      <w:tblStyleColBandSize w:val="1"/>
      <w:tblBorders>
        <w:top w:val="single" w:sz="2" w:space="0" w:color="D6D6D6" w:themeColor="accent3" w:themeTint="99"/>
        <w:bottom w:val="single" w:sz="2" w:space="0" w:color="D6D6D6" w:themeColor="accent3" w:themeTint="99"/>
        <w:insideH w:val="single" w:sz="2" w:space="0" w:color="D6D6D6" w:themeColor="accent3" w:themeTint="99"/>
        <w:insideV w:val="single" w:sz="2" w:space="0" w:color="D6D6D6" w:themeColor="accent3" w:themeTint="99"/>
      </w:tblBorders>
    </w:tblPr>
    <w:tblStylePr w:type="firstRow">
      <w:rPr>
        <w:b/>
        <w:bCs/>
      </w:rPr>
      <w:tblPr/>
      <w:tcPr>
        <w:tcBorders>
          <w:top w:val="nil"/>
          <w:bottom w:val="single" w:sz="12" w:space="0" w:color="D6D6D6" w:themeColor="accent3" w:themeTint="99"/>
          <w:insideH w:val="nil"/>
          <w:insideV w:val="nil"/>
        </w:tcBorders>
        <w:shd w:val="clear" w:color="auto" w:fill="FFFFFF" w:themeFill="background1"/>
      </w:tcPr>
    </w:tblStylePr>
    <w:tblStylePr w:type="lastRow">
      <w:rPr>
        <w:b/>
        <w:bCs/>
      </w:rPr>
      <w:tblPr/>
      <w:tcPr>
        <w:tcBorders>
          <w:top w:val="double" w:sz="2" w:space="0" w:color="D6D6D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1F1" w:themeFill="accent3" w:themeFillTint="33"/>
      </w:tcPr>
    </w:tblStylePr>
    <w:tblStylePr w:type="band1Horz">
      <w:tblPr/>
      <w:tcPr>
        <w:shd w:val="clear" w:color="auto" w:fill="F1F1F1" w:themeFill="accent3" w:themeFillTint="33"/>
      </w:tcPr>
    </w:tblStylePr>
  </w:style>
  <w:style w:type="table" w:styleId="GridTable1Light-Accent5">
    <w:name w:val="Grid Table 1 Light Accent 5"/>
    <w:basedOn w:val="TableNormal"/>
    <w:uiPriority w:val="46"/>
    <w:locked/>
    <w:rsid w:val="006158EF"/>
    <w:tblPr>
      <w:tblStyleRowBandSize w:val="1"/>
      <w:tblStyleColBandSize w:val="1"/>
      <w:tblBorders>
        <w:top w:val="single" w:sz="4" w:space="0" w:color="79FFC6" w:themeColor="accent5" w:themeTint="66"/>
        <w:left w:val="single" w:sz="4" w:space="0" w:color="79FFC6" w:themeColor="accent5" w:themeTint="66"/>
        <w:bottom w:val="single" w:sz="4" w:space="0" w:color="79FFC6" w:themeColor="accent5" w:themeTint="66"/>
        <w:right w:val="single" w:sz="4" w:space="0" w:color="79FFC6" w:themeColor="accent5" w:themeTint="66"/>
        <w:insideH w:val="single" w:sz="4" w:space="0" w:color="79FFC6" w:themeColor="accent5" w:themeTint="66"/>
        <w:insideV w:val="single" w:sz="4" w:space="0" w:color="79FFC6" w:themeColor="accent5" w:themeTint="66"/>
      </w:tblBorders>
    </w:tblPr>
    <w:tblStylePr w:type="firstRow">
      <w:rPr>
        <w:b/>
        <w:bCs/>
      </w:rPr>
      <w:tblPr/>
      <w:tcPr>
        <w:tcBorders>
          <w:bottom w:val="single" w:sz="12" w:space="0" w:color="36FFAA" w:themeColor="accent5" w:themeTint="99"/>
        </w:tcBorders>
      </w:tcPr>
    </w:tblStylePr>
    <w:tblStylePr w:type="lastRow">
      <w:rPr>
        <w:b/>
        <w:bCs/>
      </w:rPr>
      <w:tblPr/>
      <w:tcPr>
        <w:tcBorders>
          <w:top w:val="double" w:sz="2" w:space="0" w:color="36FFAA" w:themeColor="accent5"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locked/>
    <w:rsid w:val="006158EF"/>
    <w:tblPr>
      <w:tblStyleRowBandSize w:val="1"/>
      <w:tblStyleColBandSize w:val="1"/>
      <w:tblBorders>
        <w:top w:val="single" w:sz="4" w:space="0" w:color="8CE2FF" w:themeColor="accent4" w:themeTint="66"/>
        <w:left w:val="single" w:sz="4" w:space="0" w:color="8CE2FF" w:themeColor="accent4" w:themeTint="66"/>
        <w:bottom w:val="single" w:sz="4" w:space="0" w:color="8CE2FF" w:themeColor="accent4" w:themeTint="66"/>
        <w:right w:val="single" w:sz="4" w:space="0" w:color="8CE2FF" w:themeColor="accent4" w:themeTint="66"/>
        <w:insideH w:val="single" w:sz="4" w:space="0" w:color="8CE2FF" w:themeColor="accent4" w:themeTint="66"/>
        <w:insideV w:val="single" w:sz="4" w:space="0" w:color="8CE2FF" w:themeColor="accent4" w:themeTint="66"/>
      </w:tblBorders>
    </w:tblPr>
    <w:tblStylePr w:type="firstRow">
      <w:rPr>
        <w:b/>
        <w:bCs/>
      </w:rPr>
      <w:tblPr/>
      <w:tcPr>
        <w:tcBorders>
          <w:bottom w:val="single" w:sz="12" w:space="0" w:color="53D4FF" w:themeColor="accent4" w:themeTint="99"/>
        </w:tcBorders>
      </w:tcPr>
    </w:tblStylePr>
    <w:tblStylePr w:type="lastRow">
      <w:rPr>
        <w:b/>
        <w:bCs/>
      </w:rPr>
      <w:tblPr/>
      <w:tcPr>
        <w:tcBorders>
          <w:top w:val="double" w:sz="2" w:space="0" w:color="53D4FF" w:themeColor="accent4" w:themeTint="99"/>
        </w:tcBorders>
      </w:tcPr>
    </w:tblStylePr>
    <w:tblStylePr w:type="firstCol">
      <w:rPr>
        <w:b/>
        <w:bCs/>
      </w:rPr>
    </w:tblStylePr>
    <w:tblStylePr w:type="lastCol">
      <w:rPr>
        <w:b/>
        <w:bCs/>
      </w:rPr>
    </w:tblStylePr>
  </w:style>
  <w:style w:type="table" w:customStyle="1" w:styleId="NOGRID">
    <w:name w:val="NO GRID"/>
    <w:basedOn w:val="TableNormal"/>
    <w:uiPriority w:val="99"/>
    <w:rsid w:val="00843055"/>
    <w:tblPr/>
  </w:style>
  <w:style w:type="character" w:styleId="CommentReference">
    <w:name w:val="annotation reference"/>
    <w:basedOn w:val="DefaultParagraphFont"/>
    <w:uiPriority w:val="99"/>
    <w:semiHidden/>
    <w:unhideWhenUsed/>
    <w:rsid w:val="00843055"/>
    <w:rPr>
      <w:sz w:val="16"/>
      <w:szCs w:val="16"/>
    </w:rPr>
  </w:style>
  <w:style w:type="paragraph" w:styleId="CommentText">
    <w:name w:val="annotation text"/>
    <w:basedOn w:val="Normal"/>
    <w:link w:val="CommentTextChar"/>
    <w:uiPriority w:val="99"/>
    <w:semiHidden/>
    <w:unhideWhenUsed/>
    <w:rsid w:val="00843055"/>
    <w:pPr>
      <w:spacing w:line="240" w:lineRule="auto"/>
    </w:pPr>
  </w:style>
  <w:style w:type="character" w:customStyle="1" w:styleId="CommentTextChar">
    <w:name w:val="Comment Text Char"/>
    <w:basedOn w:val="DefaultParagraphFont"/>
    <w:link w:val="CommentText"/>
    <w:uiPriority w:val="99"/>
    <w:semiHidden/>
    <w:rsid w:val="00843055"/>
  </w:style>
  <w:style w:type="paragraph" w:styleId="CommentSubject">
    <w:name w:val="annotation subject"/>
    <w:basedOn w:val="CommentText"/>
    <w:next w:val="CommentText"/>
    <w:link w:val="CommentSubjectChar"/>
    <w:uiPriority w:val="99"/>
    <w:semiHidden/>
    <w:unhideWhenUsed/>
    <w:rsid w:val="00843055"/>
    <w:rPr>
      <w:b/>
      <w:bCs/>
    </w:rPr>
  </w:style>
  <w:style w:type="character" w:customStyle="1" w:styleId="CommentSubjectChar">
    <w:name w:val="Comment Subject Char"/>
    <w:basedOn w:val="CommentTextChar"/>
    <w:link w:val="CommentSubject"/>
    <w:uiPriority w:val="99"/>
    <w:semiHidden/>
    <w:rsid w:val="00843055"/>
    <w:rPr>
      <w:b/>
      <w:bCs/>
    </w:rPr>
  </w:style>
  <w:style w:type="table" w:customStyle="1" w:styleId="DEFAULTGOLDWITHGRID">
    <w:name w:val="DEFAULT GOLD WITH GRID"/>
    <w:basedOn w:val="TableNormal"/>
    <w:uiPriority w:val="99"/>
    <w:rsid w:val="00CD222B"/>
    <w:rPr>
      <w:rFonts w:asciiTheme="minorHAnsi" w:hAnsiTheme="minorHAnsi"/>
    </w:rPr>
    <w:tblPr>
      <w:tblStyleRowBandSize w:val="1"/>
      <w:tblBorders>
        <w:insideH w:val="single" w:sz="4" w:space="0" w:color="62666A" w:themeColor="text2"/>
        <w:insideV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paragraph" w:customStyle="1" w:styleId="UnitName">
    <w:name w:val="Unit Name"/>
    <w:basedOn w:val="Normal"/>
    <w:qFormat/>
    <w:rsid w:val="000D6412"/>
    <w:pPr>
      <w:spacing w:before="0" w:after="0" w:line="320" w:lineRule="exact"/>
      <w:ind w:right="-43"/>
      <w:jc w:val="right"/>
    </w:pPr>
    <w:rPr>
      <w:b/>
      <w:sz w:val="28"/>
    </w:rPr>
  </w:style>
  <w:style w:type="character" w:styleId="PageNumber">
    <w:name w:val="page number"/>
    <w:basedOn w:val="DefaultParagraphFont"/>
    <w:uiPriority w:val="99"/>
    <w:semiHidden/>
    <w:unhideWhenUsed/>
    <w:rsid w:val="00F47279"/>
  </w:style>
  <w:style w:type="paragraph" w:customStyle="1" w:styleId="UnitName-CoverPage">
    <w:name w:val="Unit Name - Cover Page"/>
    <w:basedOn w:val="UnitName"/>
    <w:qFormat/>
    <w:rsid w:val="004C5F30"/>
    <w:pPr>
      <w:spacing w:line="360" w:lineRule="exact"/>
      <w:ind w:left="270"/>
      <w:jc w:val="left"/>
    </w:pPr>
    <w:rPr>
      <w:sz w:val="36"/>
      <w:szCs w:val="36"/>
    </w:rPr>
  </w:style>
  <w:style w:type="paragraph" w:customStyle="1" w:styleId="Disclaimer">
    <w:name w:val="Disclaimer"/>
    <w:basedOn w:val="Normal"/>
    <w:qFormat/>
    <w:rsid w:val="0067118D"/>
    <w:pPr>
      <w:spacing w:line="269" w:lineRule="auto"/>
      <w:ind w:right="360"/>
      <w:jc w:val="left"/>
    </w:pPr>
    <w:rPr>
      <w:noProof/>
      <w:sz w:val="12"/>
      <w:shd w:val="clear" w:color="auto" w:fill="FFFFFF"/>
    </w:rPr>
  </w:style>
  <w:style w:type="character" w:styleId="FollowedHyperlink">
    <w:name w:val="FollowedHyperlink"/>
    <w:basedOn w:val="DefaultParagraphFont"/>
    <w:uiPriority w:val="99"/>
    <w:semiHidden/>
    <w:unhideWhenUsed/>
    <w:rsid w:val="00920C9B"/>
    <w:rPr>
      <w:color w:val="63666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134512">
      <w:bodyDiv w:val="1"/>
      <w:marLeft w:val="0"/>
      <w:marRight w:val="0"/>
      <w:marTop w:val="0"/>
      <w:marBottom w:val="0"/>
      <w:divBdr>
        <w:top w:val="none" w:sz="0" w:space="0" w:color="auto"/>
        <w:left w:val="none" w:sz="0" w:space="0" w:color="auto"/>
        <w:bottom w:val="none" w:sz="0" w:space="0" w:color="auto"/>
        <w:right w:val="none" w:sz="0" w:space="0" w:color="auto"/>
      </w:divBdr>
    </w:div>
    <w:div w:id="1963032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50.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corliss/OneDrive%20-%20University%20of%20Iowa/WFH%20Spring%202020/Brand%20Files/IOWA-StylizedWordDoc-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chemeClr val="tx1"/>
                </a:solidFill>
              </a:rPr>
              <a:t>Chart Title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87C4-5543-AC94-C850F00A4E9D}"/>
            </c:ext>
          </c:extLst>
        </c:ser>
        <c:ser>
          <c:idx val="1"/>
          <c:order val="1"/>
          <c:tx>
            <c:strRef>
              <c:f>Sheet1!$C$1</c:f>
              <c:strCache>
                <c:ptCount val="1"/>
                <c:pt idx="0">
                  <c:v>Series 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87C4-5543-AC94-C850F00A4E9D}"/>
            </c:ext>
          </c:extLst>
        </c:ser>
        <c:ser>
          <c:idx val="2"/>
          <c:order val="2"/>
          <c:tx>
            <c:strRef>
              <c:f>Sheet1!$D$1</c:f>
              <c:strCache>
                <c:ptCount val="1"/>
                <c:pt idx="0">
                  <c:v>Series 3</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87C4-5543-AC94-C850F00A4E9D}"/>
            </c:ext>
          </c:extLst>
        </c:ser>
        <c:ser>
          <c:idx val="3"/>
          <c:order val="3"/>
          <c:tx>
            <c:strRef>
              <c:f>Sheet1!$E$1</c:f>
              <c:strCache>
                <c:ptCount val="1"/>
                <c:pt idx="0">
                  <c:v>Series 4</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Sheet1!$E$2:$E$5</c:f>
              <c:numCache>
                <c:formatCode>General</c:formatCode>
                <c:ptCount val="4"/>
                <c:pt idx="0">
                  <c:v>6</c:v>
                </c:pt>
                <c:pt idx="1">
                  <c:v>3</c:v>
                </c:pt>
                <c:pt idx="2">
                  <c:v>1</c:v>
                </c:pt>
                <c:pt idx="3">
                  <c:v>4</c:v>
                </c:pt>
              </c:numCache>
            </c:numRef>
          </c:val>
          <c:extLst>
            <c:ext xmlns:c16="http://schemas.microsoft.com/office/drawing/2014/chart" uri="{C3380CC4-5D6E-409C-BE32-E72D297353CC}">
              <c16:uniqueId val="{00000004-87C4-5543-AC94-C850F00A4E9D}"/>
            </c:ext>
          </c:extLst>
        </c:ser>
        <c:dLbls>
          <c:showLegendKey val="0"/>
          <c:showVal val="0"/>
          <c:showCatName val="0"/>
          <c:showSerName val="0"/>
          <c:showPercent val="0"/>
          <c:showBubbleSize val="0"/>
        </c:dLbls>
        <c:gapWidth val="219"/>
        <c:axId val="1818252175"/>
        <c:axId val="1818422863"/>
      </c:barChart>
      <c:catAx>
        <c:axId val="1818252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18422863"/>
        <c:crosses val="autoZero"/>
        <c:auto val="1"/>
        <c:lblAlgn val="ctr"/>
        <c:lblOffset val="100"/>
        <c:noMultiLvlLbl val="0"/>
      </c:catAx>
      <c:valAx>
        <c:axId val="181842286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18252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UIOWA BRAND 2021">
      <a:dk1>
        <a:srgbClr val="000000"/>
      </a:dk1>
      <a:lt1>
        <a:srgbClr val="FFFFFF"/>
      </a:lt1>
      <a:dk2>
        <a:srgbClr val="62666A"/>
      </a:dk2>
      <a:lt2>
        <a:srgbClr val="BBBCBC"/>
      </a:lt2>
      <a:accent1>
        <a:srgbClr val="FFCD00"/>
      </a:accent1>
      <a:accent2>
        <a:srgbClr val="000000"/>
      </a:accent2>
      <a:accent3>
        <a:srgbClr val="BBBCBC"/>
      </a:accent3>
      <a:accent4>
        <a:srgbClr val="00A9E0"/>
      </a:accent4>
      <a:accent5>
        <a:srgbClr val="00AF66"/>
      </a:accent5>
      <a:accent6>
        <a:srgbClr val="FF8200"/>
      </a:accent6>
      <a:hlink>
        <a:srgbClr val="00558C"/>
      </a:hlink>
      <a:folHlink>
        <a:srgbClr val="636669"/>
      </a:folHlink>
    </a:clrScheme>
    <a:fontScheme name="IOWA">
      <a:majorFont>
        <a:latin typeface="Roboto Black"/>
        <a:ea typeface=""/>
        <a:cs typeface=""/>
      </a:majorFont>
      <a:minorFont>
        <a:latin typeface="Robo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4B02E0-E1AE-A94B-BEA6-7055A8446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IOWA-StylizedWordDoc-Template.dotx</Template>
  <TotalTime>4</TotalTime>
  <Pages>5</Pages>
  <Words>445</Words>
  <Characters>2543</Characters>
  <Application>Microsoft Office Word</Application>
  <DocSecurity>0</DocSecurity>
  <Lines>21</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2983</CharactersWithSpaces>
  <SharedDoc>false</SharedDoc>
  <HLinks>
    <vt:vector size="54" baseType="variant">
      <vt:variant>
        <vt:i4>1835057</vt:i4>
      </vt:variant>
      <vt:variant>
        <vt:i4>50</vt:i4>
      </vt:variant>
      <vt:variant>
        <vt:i4>0</vt:i4>
      </vt:variant>
      <vt:variant>
        <vt:i4>5</vt:i4>
      </vt:variant>
      <vt:variant>
        <vt:lpwstr/>
      </vt:variant>
      <vt:variant>
        <vt:lpwstr>_Toc23287767</vt:lpwstr>
      </vt:variant>
      <vt:variant>
        <vt:i4>1900593</vt:i4>
      </vt:variant>
      <vt:variant>
        <vt:i4>44</vt:i4>
      </vt:variant>
      <vt:variant>
        <vt:i4>0</vt:i4>
      </vt:variant>
      <vt:variant>
        <vt:i4>5</vt:i4>
      </vt:variant>
      <vt:variant>
        <vt:lpwstr/>
      </vt:variant>
      <vt:variant>
        <vt:lpwstr>_Toc23287766</vt:lpwstr>
      </vt:variant>
      <vt:variant>
        <vt:i4>1966129</vt:i4>
      </vt:variant>
      <vt:variant>
        <vt:i4>38</vt:i4>
      </vt:variant>
      <vt:variant>
        <vt:i4>0</vt:i4>
      </vt:variant>
      <vt:variant>
        <vt:i4>5</vt:i4>
      </vt:variant>
      <vt:variant>
        <vt:lpwstr/>
      </vt:variant>
      <vt:variant>
        <vt:lpwstr>_Toc23287765</vt:lpwstr>
      </vt:variant>
      <vt:variant>
        <vt:i4>2031665</vt:i4>
      </vt:variant>
      <vt:variant>
        <vt:i4>32</vt:i4>
      </vt:variant>
      <vt:variant>
        <vt:i4>0</vt:i4>
      </vt:variant>
      <vt:variant>
        <vt:i4>5</vt:i4>
      </vt:variant>
      <vt:variant>
        <vt:lpwstr/>
      </vt:variant>
      <vt:variant>
        <vt:lpwstr>_Toc23287764</vt:lpwstr>
      </vt:variant>
      <vt:variant>
        <vt:i4>1572913</vt:i4>
      </vt:variant>
      <vt:variant>
        <vt:i4>26</vt:i4>
      </vt:variant>
      <vt:variant>
        <vt:i4>0</vt:i4>
      </vt:variant>
      <vt:variant>
        <vt:i4>5</vt:i4>
      </vt:variant>
      <vt:variant>
        <vt:lpwstr/>
      </vt:variant>
      <vt:variant>
        <vt:lpwstr>_Toc23287763</vt:lpwstr>
      </vt:variant>
      <vt:variant>
        <vt:i4>1638449</vt:i4>
      </vt:variant>
      <vt:variant>
        <vt:i4>20</vt:i4>
      </vt:variant>
      <vt:variant>
        <vt:i4>0</vt:i4>
      </vt:variant>
      <vt:variant>
        <vt:i4>5</vt:i4>
      </vt:variant>
      <vt:variant>
        <vt:lpwstr/>
      </vt:variant>
      <vt:variant>
        <vt:lpwstr>_Toc23287762</vt:lpwstr>
      </vt:variant>
      <vt:variant>
        <vt:i4>1703985</vt:i4>
      </vt:variant>
      <vt:variant>
        <vt:i4>14</vt:i4>
      </vt:variant>
      <vt:variant>
        <vt:i4>0</vt:i4>
      </vt:variant>
      <vt:variant>
        <vt:i4>5</vt:i4>
      </vt:variant>
      <vt:variant>
        <vt:lpwstr/>
      </vt:variant>
      <vt:variant>
        <vt:lpwstr>_Toc23287761</vt:lpwstr>
      </vt:variant>
      <vt:variant>
        <vt:i4>1769521</vt:i4>
      </vt:variant>
      <vt:variant>
        <vt:i4>8</vt:i4>
      </vt:variant>
      <vt:variant>
        <vt:i4>0</vt:i4>
      </vt:variant>
      <vt:variant>
        <vt:i4>5</vt:i4>
      </vt:variant>
      <vt:variant>
        <vt:lpwstr/>
      </vt:variant>
      <vt:variant>
        <vt:lpwstr>_Toc23287760</vt:lpwstr>
      </vt:variant>
      <vt:variant>
        <vt:i4>1179698</vt:i4>
      </vt:variant>
      <vt:variant>
        <vt:i4>2</vt:i4>
      </vt:variant>
      <vt:variant>
        <vt:i4>0</vt:i4>
      </vt:variant>
      <vt:variant>
        <vt:i4>5</vt:i4>
      </vt:variant>
      <vt:variant>
        <vt:lpwstr/>
      </vt:variant>
      <vt:variant>
        <vt:lpwstr>_Toc23287759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Corliss, Jessica A</dc:creator>
  <cp:keywords/>
  <dc:description/>
  <cp:lastModifiedBy>Corliss, Jessica A</cp:lastModifiedBy>
  <cp:revision>4</cp:revision>
  <cp:lastPrinted>2021-01-18T03:13:00Z</cp:lastPrinted>
  <dcterms:created xsi:type="dcterms:W3CDTF">2024-06-13T17:25:00Z</dcterms:created>
  <dcterms:modified xsi:type="dcterms:W3CDTF">2024-06-26T14:48:00Z</dcterms:modified>
  <cp:contentStatus/>
</cp:coreProperties>
</file>