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E4A08F" w14:textId="5EBB8C0B" w:rsidR="008258C8" w:rsidRPr="00DF1D14" w:rsidRDefault="00DF1D14" w:rsidP="00DF1D14">
      <w:pPr>
        <w:pStyle w:val="Title"/>
      </w:pPr>
      <w:r w:rsidRPr="00DF1D14">
        <w:t>PAGE TITLE</w:t>
      </w:r>
    </w:p>
    <w:p w14:paraId="15F04A7F" w14:textId="77777777" w:rsidR="00D47A1C" w:rsidRPr="00696223" w:rsidRDefault="00D47A1C" w:rsidP="00696223">
      <w:pPr>
        <w:pStyle w:val="BodyText1"/>
      </w:pPr>
      <w:r w:rsidRPr="00696223">
        <w:t xml:space="preserve">Lorem ipsum dolor sit </w:t>
      </w:r>
      <w:proofErr w:type="spellStart"/>
      <w:r w:rsidRPr="00696223">
        <w:t>amet</w:t>
      </w:r>
      <w:proofErr w:type="spellEnd"/>
      <w:r w:rsidRPr="00696223">
        <w:t xml:space="preserve">, </w:t>
      </w:r>
      <w:proofErr w:type="spellStart"/>
      <w:r w:rsidRPr="00696223">
        <w:t>consectetuer</w:t>
      </w:r>
      <w:proofErr w:type="spellEnd"/>
      <w:r w:rsidRPr="00696223">
        <w:t xml:space="preserve"> </w:t>
      </w:r>
      <w:proofErr w:type="spellStart"/>
      <w:r w:rsidRPr="00696223">
        <w:t>adipiscing</w:t>
      </w:r>
      <w:proofErr w:type="spellEnd"/>
      <w:r w:rsidRPr="00696223">
        <w:t xml:space="preserve"> </w:t>
      </w:r>
      <w:proofErr w:type="spellStart"/>
      <w:r w:rsidRPr="00696223">
        <w:t>elit</w:t>
      </w:r>
      <w:proofErr w:type="spellEnd"/>
      <w:r w:rsidRPr="00696223">
        <w:t xml:space="preserve">. Maecenas </w:t>
      </w:r>
      <w:proofErr w:type="spellStart"/>
      <w:r w:rsidRPr="00696223">
        <w:t>porttitor</w:t>
      </w:r>
      <w:proofErr w:type="spellEnd"/>
      <w:r w:rsidRPr="00696223">
        <w:t xml:space="preserve"> </w:t>
      </w:r>
      <w:proofErr w:type="spellStart"/>
      <w:r w:rsidRPr="00696223">
        <w:t>congue</w:t>
      </w:r>
      <w:proofErr w:type="spellEnd"/>
      <w:r w:rsidRPr="00696223">
        <w:t xml:space="preserve"> </w:t>
      </w:r>
      <w:proofErr w:type="spellStart"/>
      <w:r w:rsidRPr="00696223">
        <w:t>massa</w:t>
      </w:r>
      <w:proofErr w:type="spellEnd"/>
      <w:r w:rsidRPr="00696223">
        <w:t xml:space="preserve">. </w:t>
      </w:r>
      <w:proofErr w:type="spellStart"/>
      <w:r w:rsidRPr="00696223">
        <w:t>Fusce</w:t>
      </w:r>
      <w:proofErr w:type="spellEnd"/>
      <w:r w:rsidRPr="00696223">
        <w:t xml:space="preserve"> </w:t>
      </w:r>
      <w:proofErr w:type="spellStart"/>
      <w:r w:rsidRPr="00696223">
        <w:t>posuere</w:t>
      </w:r>
      <w:proofErr w:type="spellEnd"/>
      <w:r w:rsidRPr="00696223">
        <w:t xml:space="preserve">, magna sed pulvinar </w:t>
      </w:r>
      <w:proofErr w:type="spellStart"/>
      <w:r w:rsidRPr="00696223">
        <w:t>ultricies</w:t>
      </w:r>
      <w:proofErr w:type="spellEnd"/>
      <w:r w:rsidRPr="00696223">
        <w:t xml:space="preserve">, </w:t>
      </w:r>
      <w:proofErr w:type="spellStart"/>
      <w:r w:rsidRPr="00696223">
        <w:t>purus</w:t>
      </w:r>
      <w:proofErr w:type="spellEnd"/>
      <w:r w:rsidRPr="00696223">
        <w:t xml:space="preserve"> </w:t>
      </w:r>
      <w:proofErr w:type="spellStart"/>
      <w:r w:rsidRPr="00696223">
        <w:t>lectus</w:t>
      </w:r>
      <w:proofErr w:type="spellEnd"/>
      <w:r w:rsidRPr="00696223">
        <w:t xml:space="preserve"> </w:t>
      </w:r>
      <w:proofErr w:type="spellStart"/>
      <w:r w:rsidRPr="00696223">
        <w:t>malesuada</w:t>
      </w:r>
      <w:proofErr w:type="spellEnd"/>
      <w:r w:rsidRPr="00696223">
        <w:t xml:space="preserve"> libero, sit </w:t>
      </w:r>
      <w:proofErr w:type="spellStart"/>
      <w:r w:rsidRPr="00696223">
        <w:t>amet</w:t>
      </w:r>
      <w:proofErr w:type="spellEnd"/>
      <w:r w:rsidRPr="00696223">
        <w:t xml:space="preserve"> </w:t>
      </w:r>
      <w:proofErr w:type="spellStart"/>
      <w:r w:rsidRPr="00696223">
        <w:t>commodo</w:t>
      </w:r>
      <w:proofErr w:type="spellEnd"/>
      <w:r w:rsidRPr="00696223">
        <w:t xml:space="preserve"> magna eros </w:t>
      </w:r>
      <w:proofErr w:type="spellStart"/>
      <w:r w:rsidRPr="00696223">
        <w:t>quis</w:t>
      </w:r>
      <w:proofErr w:type="spellEnd"/>
      <w:r w:rsidRPr="00696223">
        <w:t xml:space="preserve"> </w:t>
      </w:r>
      <w:proofErr w:type="spellStart"/>
      <w:r w:rsidRPr="00696223">
        <w:t>urna</w:t>
      </w:r>
      <w:proofErr w:type="spellEnd"/>
      <w:r w:rsidRPr="00696223">
        <w:t>.</w:t>
      </w:r>
    </w:p>
    <w:p w14:paraId="3E66949F" w14:textId="77777777" w:rsidR="00D47A1C" w:rsidRPr="00696223" w:rsidRDefault="00D47A1C" w:rsidP="00696223">
      <w:pPr>
        <w:pStyle w:val="BodyText1"/>
      </w:pPr>
      <w:r w:rsidRPr="00696223">
        <w:t xml:space="preserve">Nunc </w:t>
      </w:r>
      <w:proofErr w:type="spellStart"/>
      <w:r w:rsidRPr="00696223">
        <w:t>viverra</w:t>
      </w:r>
      <w:proofErr w:type="spellEnd"/>
      <w:r w:rsidRPr="00696223">
        <w:t xml:space="preserve"> </w:t>
      </w:r>
      <w:proofErr w:type="spellStart"/>
      <w:r w:rsidRPr="00696223">
        <w:t>imperdiet</w:t>
      </w:r>
      <w:proofErr w:type="spellEnd"/>
      <w:r w:rsidRPr="00696223">
        <w:t xml:space="preserve"> </w:t>
      </w:r>
      <w:proofErr w:type="spellStart"/>
      <w:r w:rsidRPr="00696223">
        <w:t>enim</w:t>
      </w:r>
      <w:proofErr w:type="spellEnd"/>
      <w:r w:rsidRPr="00696223">
        <w:t xml:space="preserve">. </w:t>
      </w:r>
      <w:proofErr w:type="spellStart"/>
      <w:r w:rsidRPr="00696223">
        <w:t>Fusce</w:t>
      </w:r>
      <w:proofErr w:type="spellEnd"/>
      <w:r w:rsidRPr="00696223">
        <w:t xml:space="preserve"> est. </w:t>
      </w:r>
      <w:proofErr w:type="spellStart"/>
      <w:r w:rsidRPr="00696223">
        <w:t>Vivamus</w:t>
      </w:r>
      <w:proofErr w:type="spellEnd"/>
      <w:r w:rsidRPr="00696223">
        <w:t xml:space="preserve"> a </w:t>
      </w:r>
      <w:proofErr w:type="spellStart"/>
      <w:r w:rsidRPr="00696223">
        <w:t>tellus</w:t>
      </w:r>
      <w:proofErr w:type="spellEnd"/>
      <w:r w:rsidRPr="00696223">
        <w:t>.</w:t>
      </w:r>
    </w:p>
    <w:p w14:paraId="01382379" w14:textId="65CDEB27" w:rsidR="00696223" w:rsidRPr="00696223" w:rsidRDefault="00D47A1C" w:rsidP="00696223">
      <w:pPr>
        <w:pStyle w:val="BodyText1"/>
      </w:pPr>
      <w:proofErr w:type="spellStart"/>
      <w:r w:rsidRPr="00696223">
        <w:t>Pellentesque</w:t>
      </w:r>
      <w:proofErr w:type="spellEnd"/>
      <w:r w:rsidRPr="00696223">
        <w:t xml:space="preserve"> habitant </w:t>
      </w:r>
      <w:proofErr w:type="spellStart"/>
      <w:r w:rsidRPr="00696223">
        <w:t>morbi</w:t>
      </w:r>
      <w:proofErr w:type="spellEnd"/>
      <w:r w:rsidRPr="00696223">
        <w:t xml:space="preserve"> </w:t>
      </w:r>
      <w:proofErr w:type="spellStart"/>
      <w:r w:rsidRPr="00696223">
        <w:t>tristique</w:t>
      </w:r>
      <w:proofErr w:type="spellEnd"/>
      <w:r w:rsidRPr="00696223">
        <w:t xml:space="preserve"> </w:t>
      </w:r>
      <w:proofErr w:type="spellStart"/>
      <w:r w:rsidRPr="00696223">
        <w:t>senectus</w:t>
      </w:r>
      <w:proofErr w:type="spellEnd"/>
      <w:r w:rsidRPr="00696223">
        <w:t xml:space="preserve"> et </w:t>
      </w:r>
      <w:proofErr w:type="spellStart"/>
      <w:r w:rsidRPr="00696223">
        <w:t>netus</w:t>
      </w:r>
      <w:proofErr w:type="spellEnd"/>
      <w:r w:rsidRPr="00696223">
        <w:t xml:space="preserve"> et </w:t>
      </w:r>
      <w:proofErr w:type="spellStart"/>
      <w:r w:rsidRPr="00696223">
        <w:t>malesuada</w:t>
      </w:r>
      <w:proofErr w:type="spellEnd"/>
      <w:r w:rsidRPr="00696223">
        <w:t xml:space="preserve"> fames ac </w:t>
      </w:r>
      <w:proofErr w:type="spellStart"/>
      <w:r w:rsidRPr="00696223">
        <w:t>turpis</w:t>
      </w:r>
      <w:proofErr w:type="spellEnd"/>
      <w:r w:rsidRPr="00696223">
        <w:t xml:space="preserve"> </w:t>
      </w:r>
      <w:proofErr w:type="spellStart"/>
      <w:r w:rsidRPr="00696223">
        <w:t>egestas</w:t>
      </w:r>
      <w:proofErr w:type="spellEnd"/>
      <w:r w:rsidRPr="00696223">
        <w:t xml:space="preserve">. Proin pharetra </w:t>
      </w:r>
      <w:proofErr w:type="spellStart"/>
      <w:r w:rsidRPr="00696223">
        <w:t>nonummy</w:t>
      </w:r>
      <w:proofErr w:type="spellEnd"/>
      <w:r w:rsidRPr="00696223">
        <w:t xml:space="preserve"> </w:t>
      </w:r>
      <w:proofErr w:type="spellStart"/>
      <w:r w:rsidRPr="00696223">
        <w:t>pede</w:t>
      </w:r>
      <w:proofErr w:type="spellEnd"/>
      <w:r w:rsidRPr="00696223">
        <w:t xml:space="preserve">. </w:t>
      </w:r>
      <w:proofErr w:type="spellStart"/>
      <w:r w:rsidRPr="00696223">
        <w:t>Mauris</w:t>
      </w:r>
      <w:proofErr w:type="spellEnd"/>
      <w:r w:rsidRPr="00696223">
        <w:t xml:space="preserve"> et </w:t>
      </w:r>
      <w:proofErr w:type="spellStart"/>
      <w:r w:rsidRPr="00696223">
        <w:t>orci</w:t>
      </w:r>
      <w:proofErr w:type="spellEnd"/>
      <w:r w:rsidRPr="00696223">
        <w:t>.</w:t>
      </w:r>
    </w:p>
    <w:p w14:paraId="0EE49344" w14:textId="77777777" w:rsidR="00522735" w:rsidRPr="00522735" w:rsidRDefault="003C5A5F" w:rsidP="00522735">
      <w:pPr>
        <w:pStyle w:val="Heading1"/>
      </w:pPr>
      <w:bookmarkStart w:id="0" w:name="_Toc81246688"/>
      <w:r>
        <w:t>Subhead</w:t>
      </w:r>
      <w:r w:rsidR="00522735" w:rsidRPr="00522735">
        <w:t xml:space="preserve"> 01</w:t>
      </w:r>
      <w:bookmarkEnd w:id="0"/>
      <w:r w:rsidR="00522735" w:rsidRPr="00522735">
        <w:t xml:space="preserve"> </w:t>
      </w:r>
    </w:p>
    <w:p w14:paraId="71F25F55" w14:textId="77777777" w:rsidR="00D47A1C" w:rsidRPr="00B62AD9" w:rsidRDefault="00D47A1C" w:rsidP="00696223">
      <w:pPr>
        <w:pStyle w:val="BodyText1"/>
      </w:pPr>
      <w:r w:rsidRPr="00B62AD9">
        <w:t xml:space="preserve">Lorem ipsum dolor sit </w:t>
      </w:r>
      <w:proofErr w:type="spellStart"/>
      <w:r w:rsidRPr="00B62AD9">
        <w:t>amet</w:t>
      </w:r>
      <w:proofErr w:type="spellEnd"/>
      <w:r w:rsidRPr="00B62AD9">
        <w:t xml:space="preserve">, </w:t>
      </w:r>
      <w:proofErr w:type="spellStart"/>
      <w:r w:rsidRPr="00B62AD9">
        <w:t>consectetuer</w:t>
      </w:r>
      <w:proofErr w:type="spellEnd"/>
      <w:r w:rsidRPr="00B62AD9">
        <w:t xml:space="preserve"> </w:t>
      </w:r>
      <w:proofErr w:type="spellStart"/>
      <w:r w:rsidRPr="00B62AD9">
        <w:t>adipiscing</w:t>
      </w:r>
      <w:proofErr w:type="spellEnd"/>
      <w:r w:rsidRPr="00B62AD9">
        <w:t xml:space="preserve"> </w:t>
      </w:r>
      <w:proofErr w:type="spellStart"/>
      <w:r w:rsidRPr="00B62AD9">
        <w:t>elit</w:t>
      </w:r>
      <w:proofErr w:type="spellEnd"/>
      <w:r w:rsidRPr="00B62AD9">
        <w:t xml:space="preserve">. Maecenas </w:t>
      </w:r>
      <w:proofErr w:type="spellStart"/>
      <w:r w:rsidRPr="00B62AD9">
        <w:t>porttitor</w:t>
      </w:r>
      <w:proofErr w:type="spellEnd"/>
      <w:r w:rsidRPr="00B62AD9">
        <w:t xml:space="preserve"> </w:t>
      </w:r>
      <w:proofErr w:type="spellStart"/>
      <w:r w:rsidRPr="00B62AD9">
        <w:t>congue</w:t>
      </w:r>
      <w:proofErr w:type="spellEnd"/>
      <w:r w:rsidRPr="00B62AD9">
        <w:t xml:space="preserve"> </w:t>
      </w:r>
      <w:proofErr w:type="spellStart"/>
      <w:r w:rsidRPr="00B62AD9">
        <w:t>massa</w:t>
      </w:r>
      <w:proofErr w:type="spellEnd"/>
      <w:r w:rsidRPr="00B62AD9">
        <w:t xml:space="preserve">. </w:t>
      </w:r>
      <w:proofErr w:type="spellStart"/>
      <w:r w:rsidRPr="00B62AD9">
        <w:t>Fusce</w:t>
      </w:r>
      <w:proofErr w:type="spellEnd"/>
      <w:r w:rsidRPr="00B62AD9">
        <w:t xml:space="preserve"> </w:t>
      </w:r>
      <w:proofErr w:type="spellStart"/>
      <w:r w:rsidRPr="00B62AD9">
        <w:t>posuere</w:t>
      </w:r>
      <w:proofErr w:type="spellEnd"/>
      <w:r w:rsidRPr="00B62AD9">
        <w:t xml:space="preserve">, magna sed pulvinar </w:t>
      </w:r>
      <w:proofErr w:type="spellStart"/>
      <w:r w:rsidRPr="00B62AD9">
        <w:t>ultricies</w:t>
      </w:r>
      <w:proofErr w:type="spellEnd"/>
      <w:r w:rsidRPr="00B62AD9">
        <w:t xml:space="preserve">, </w:t>
      </w:r>
      <w:proofErr w:type="spellStart"/>
      <w:r w:rsidRPr="00B62AD9">
        <w:t>purus</w:t>
      </w:r>
      <w:proofErr w:type="spellEnd"/>
      <w:r w:rsidRPr="00B62AD9">
        <w:t xml:space="preserve"> </w:t>
      </w:r>
      <w:proofErr w:type="spellStart"/>
      <w:r w:rsidRPr="00B62AD9">
        <w:t>lectus</w:t>
      </w:r>
      <w:proofErr w:type="spellEnd"/>
      <w:r w:rsidRPr="00B62AD9">
        <w:t xml:space="preserve"> </w:t>
      </w:r>
      <w:proofErr w:type="spellStart"/>
      <w:r w:rsidRPr="00B62AD9">
        <w:t>malesuada</w:t>
      </w:r>
      <w:proofErr w:type="spellEnd"/>
      <w:r w:rsidRPr="00B62AD9">
        <w:t xml:space="preserve"> libero, sit </w:t>
      </w:r>
      <w:proofErr w:type="spellStart"/>
      <w:r w:rsidRPr="00B62AD9">
        <w:t>amet</w:t>
      </w:r>
      <w:proofErr w:type="spellEnd"/>
      <w:r w:rsidRPr="00B62AD9">
        <w:t xml:space="preserve"> </w:t>
      </w:r>
      <w:proofErr w:type="spellStart"/>
      <w:r w:rsidRPr="00B62AD9">
        <w:t>commodo</w:t>
      </w:r>
      <w:proofErr w:type="spellEnd"/>
      <w:r w:rsidRPr="00B62AD9">
        <w:t xml:space="preserve"> magna eros </w:t>
      </w:r>
      <w:proofErr w:type="spellStart"/>
      <w:proofErr w:type="gramStart"/>
      <w:r w:rsidRPr="00B62AD9">
        <w:t>quis</w:t>
      </w:r>
      <w:proofErr w:type="spellEnd"/>
      <w:r w:rsidRPr="00B62AD9">
        <w:t xml:space="preserve"> </w:t>
      </w:r>
      <w:r w:rsidR="00330A36" w:rsidRPr="00B62AD9">
        <w:t xml:space="preserve"> </w:t>
      </w:r>
      <w:proofErr w:type="spellStart"/>
      <w:r w:rsidRPr="00B62AD9">
        <w:t>urna</w:t>
      </w:r>
      <w:proofErr w:type="spellEnd"/>
      <w:proofErr w:type="gramEnd"/>
      <w:r w:rsidRPr="00B62AD9">
        <w:t>.</w:t>
      </w:r>
      <w:r w:rsidR="00330A36" w:rsidRPr="00330A36">
        <w:t xml:space="preserve"> </w:t>
      </w:r>
    </w:p>
    <w:p w14:paraId="7A4040F5" w14:textId="77777777" w:rsidR="00D47A1C" w:rsidRPr="00B62AD9" w:rsidRDefault="00D47A1C" w:rsidP="00696223">
      <w:pPr>
        <w:pStyle w:val="BodyText1"/>
      </w:pPr>
      <w:r w:rsidRPr="00B62AD9">
        <w:t xml:space="preserve">Nunc </w:t>
      </w:r>
      <w:proofErr w:type="spellStart"/>
      <w:r w:rsidRPr="00B62AD9">
        <w:t>viverra</w:t>
      </w:r>
      <w:proofErr w:type="spellEnd"/>
      <w:r w:rsidRPr="00B62AD9">
        <w:t xml:space="preserve"> </w:t>
      </w:r>
      <w:proofErr w:type="spellStart"/>
      <w:r w:rsidRPr="00B62AD9">
        <w:t>imperdiet</w:t>
      </w:r>
      <w:proofErr w:type="spellEnd"/>
      <w:r w:rsidRPr="00B62AD9">
        <w:t xml:space="preserve"> </w:t>
      </w:r>
      <w:proofErr w:type="spellStart"/>
      <w:r w:rsidRPr="00B62AD9">
        <w:t>enim</w:t>
      </w:r>
      <w:proofErr w:type="spellEnd"/>
      <w:r w:rsidRPr="00B62AD9">
        <w:t xml:space="preserve">. </w:t>
      </w:r>
      <w:proofErr w:type="spellStart"/>
      <w:r w:rsidRPr="00B62AD9">
        <w:t>Fusce</w:t>
      </w:r>
      <w:proofErr w:type="spellEnd"/>
      <w:r w:rsidRPr="00B62AD9">
        <w:t xml:space="preserve"> est. </w:t>
      </w:r>
      <w:proofErr w:type="spellStart"/>
      <w:r w:rsidRPr="00B62AD9">
        <w:t>Vivamus</w:t>
      </w:r>
      <w:proofErr w:type="spellEnd"/>
      <w:r w:rsidRPr="00B62AD9">
        <w:t xml:space="preserve"> a </w:t>
      </w:r>
      <w:proofErr w:type="spellStart"/>
      <w:r w:rsidRPr="00B62AD9">
        <w:t>tellus</w:t>
      </w:r>
      <w:proofErr w:type="spellEnd"/>
      <w:r w:rsidRPr="00B62AD9">
        <w:t>.</w:t>
      </w:r>
    </w:p>
    <w:p w14:paraId="0E08FDCE" w14:textId="77777777" w:rsidR="00D47A1C" w:rsidRPr="00D47A1C" w:rsidRDefault="00330A36" w:rsidP="00696223">
      <w:pPr>
        <w:pStyle w:val="BodyText1"/>
      </w:pPr>
      <w:r>
        <w:rPr>
          <w:noProof/>
        </w:rPr>
        <mc:AlternateContent>
          <mc:Choice Requires="wps">
            <w:drawing>
              <wp:anchor distT="0" distB="0" distL="114300" distR="114300" simplePos="0" relativeHeight="251658240" behindDoc="0" locked="0" layoutInCell="1" allowOverlap="1" wp14:anchorId="04F2865A" wp14:editId="6718E2F7">
                <wp:simplePos x="0" y="0"/>
                <wp:positionH relativeFrom="column">
                  <wp:posOffset>4124960</wp:posOffset>
                </wp:positionH>
                <wp:positionV relativeFrom="paragraph">
                  <wp:posOffset>225474</wp:posOffset>
                </wp:positionV>
                <wp:extent cx="2505710" cy="2558415"/>
                <wp:effectExtent l="0" t="0" r="0" b="0"/>
                <wp:wrapThrough wrapText="bothSides">
                  <wp:wrapPolygon edited="0">
                    <wp:start x="493" y="0"/>
                    <wp:lineTo x="493" y="21391"/>
                    <wp:lineTo x="21020" y="21391"/>
                    <wp:lineTo x="21020" y="0"/>
                    <wp:lineTo x="493" y="0"/>
                  </wp:wrapPolygon>
                </wp:wrapThrough>
                <wp:docPr id="57" name="Text Box 57"/>
                <wp:cNvGraphicFramePr/>
                <a:graphic xmlns:a="http://schemas.openxmlformats.org/drawingml/2006/main">
                  <a:graphicData uri="http://schemas.microsoft.com/office/word/2010/wordprocessingShape">
                    <wps:wsp>
                      <wps:cNvSpPr txBox="1"/>
                      <wps:spPr>
                        <a:xfrm>
                          <a:off x="0" y="0"/>
                          <a:ext cx="2505710" cy="2558415"/>
                        </a:xfrm>
                        <a:prstGeom prst="rect">
                          <a:avLst/>
                        </a:prstGeom>
                        <a:noFill/>
                        <a:ln w="6350">
                          <a:noFill/>
                        </a:ln>
                      </wps:spPr>
                      <wps:txbx>
                        <w:txbxContent>
                          <w:sdt>
                            <w:sdtPr>
                              <w:id w:val="-1432124801"/>
                              <w:showingPlcHdr/>
                              <w:picture/>
                            </w:sdtPr>
                            <w:sdtContent>
                              <w:p w14:paraId="091A6DFB" w14:textId="77777777" w:rsidR="00205953" w:rsidRDefault="00205953">
                                <w:r>
                                  <w:rPr>
                                    <w:noProof/>
                                  </w:rPr>
                                  <w:drawing>
                                    <wp:inline distT="0" distB="0" distL="0" distR="0" wp14:anchorId="158F03E8" wp14:editId="2A9588EA">
                                      <wp:extent cx="2294792" cy="2294792"/>
                                      <wp:effectExtent l="0" t="0" r="0" b="0"/>
                                      <wp:docPr id="38" name="Picture 38" descr="This image is 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his image is placehol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4792" cy="2294792"/>
                                              </a:xfrm>
                                              <a:prstGeom prst="rect">
                                                <a:avLst/>
                                              </a:prstGeom>
                                              <a:noFill/>
                                              <a:ln>
                                                <a:noFill/>
                                              </a:ln>
                                            </pic:spPr>
                                          </pic:pic>
                                        </a:graphicData>
                                      </a:graphic>
                                    </wp:inline>
                                  </w:drawing>
                                </w:r>
                              </w:p>
                            </w:sdtContent>
                          </w:sdt>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F2865A" id="_x0000_t202" coordsize="21600,21600" o:spt="202" path="m,l,21600r21600,l21600,xe">
                <v:stroke joinstyle="miter"/>
                <v:path gradientshapeok="t" o:connecttype="rect"/>
              </v:shapetype>
              <v:shape id="Text Box 57" o:spid="_x0000_s1026" type="#_x0000_t202" style="position:absolute;margin-left:324.8pt;margin-top:17.75pt;width:197.3pt;height:201.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" filled="f" stroked="f" strokeweight=".5pt">
                <v:textbox>
                  <w:txbxContent>
                    <w:sdt>
                      <w:sdtPr>
                        <w:id w:val="-1432124801"/>
                        <w:showingPlcHdr/>
                        <w:picture/>
                      </w:sdtPr>
                      <w:sdtContent>
                        <w:p w14:paraId="091A6DFB" w14:textId="77777777" w:rsidR="00205953" w:rsidRDefault="00205953">
                          <w:r>
                            <w:rPr>
                              <w:noProof/>
                            </w:rPr>
                            <w:drawing>
                              <wp:inline distT="0" distB="0" distL="0" distR="0" wp14:anchorId="158F03E8" wp14:editId="2A9588EA">
                                <wp:extent cx="2294792" cy="2294792"/>
                                <wp:effectExtent l="0" t="0" r="0" b="0"/>
                                <wp:docPr id="38" name="Picture 38" descr="This image is 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his image is placehol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4792" cy="2294792"/>
                                        </a:xfrm>
                                        <a:prstGeom prst="rect">
                                          <a:avLst/>
                                        </a:prstGeom>
                                        <a:noFill/>
                                        <a:ln>
                                          <a:noFill/>
                                        </a:ln>
                                      </pic:spPr>
                                    </pic:pic>
                                  </a:graphicData>
                                </a:graphic>
                              </wp:inline>
                            </w:drawing>
                          </w:r>
                        </w:p>
                      </w:sdtContent>
                    </w:sdt>
                  </w:txbxContent>
                </v:textbox>
                <w10:wrap type="through"/>
              </v:shape>
            </w:pict>
          </mc:Fallback>
        </mc:AlternateContent>
      </w:r>
      <w:proofErr w:type="spellStart"/>
      <w:r w:rsidR="00D47A1C" w:rsidRPr="00B62AD9">
        <w:t>Pellentesque</w:t>
      </w:r>
      <w:proofErr w:type="spellEnd"/>
      <w:r w:rsidR="00D47A1C" w:rsidRPr="00B62AD9">
        <w:t xml:space="preserve"> habitant </w:t>
      </w:r>
      <w:proofErr w:type="spellStart"/>
      <w:r w:rsidR="00D47A1C" w:rsidRPr="00B62AD9">
        <w:t>morbi</w:t>
      </w:r>
      <w:proofErr w:type="spellEnd"/>
      <w:r w:rsidR="00D47A1C" w:rsidRPr="00B62AD9">
        <w:t xml:space="preserve"> </w:t>
      </w:r>
      <w:proofErr w:type="spellStart"/>
      <w:r w:rsidR="00D47A1C" w:rsidRPr="00B62AD9">
        <w:t>tristique</w:t>
      </w:r>
      <w:proofErr w:type="spellEnd"/>
      <w:r w:rsidR="00D47A1C" w:rsidRPr="00B62AD9">
        <w:t xml:space="preserve"> </w:t>
      </w:r>
      <w:proofErr w:type="spellStart"/>
      <w:r w:rsidR="00D47A1C" w:rsidRPr="00B62AD9">
        <w:t>senectus</w:t>
      </w:r>
      <w:proofErr w:type="spellEnd"/>
      <w:r w:rsidR="00D47A1C" w:rsidRPr="00B62AD9">
        <w:t xml:space="preserve"> et </w:t>
      </w:r>
      <w:proofErr w:type="spellStart"/>
      <w:r w:rsidR="00D47A1C" w:rsidRPr="00B62AD9">
        <w:t>netus</w:t>
      </w:r>
      <w:proofErr w:type="spellEnd"/>
      <w:r w:rsidR="00D47A1C" w:rsidRPr="00B62AD9">
        <w:t xml:space="preserve"> et </w:t>
      </w:r>
      <w:proofErr w:type="spellStart"/>
      <w:r w:rsidR="00D47A1C" w:rsidRPr="00B62AD9">
        <w:t>malesuada</w:t>
      </w:r>
      <w:proofErr w:type="spellEnd"/>
      <w:r w:rsidR="00D47A1C" w:rsidRPr="00B62AD9">
        <w:t xml:space="preserve"> fames ac </w:t>
      </w:r>
      <w:proofErr w:type="spellStart"/>
      <w:r w:rsidR="00D47A1C" w:rsidRPr="00B62AD9">
        <w:t>turpis</w:t>
      </w:r>
      <w:proofErr w:type="spellEnd"/>
      <w:r w:rsidR="00D47A1C" w:rsidRPr="00B62AD9">
        <w:t xml:space="preserve"> </w:t>
      </w:r>
      <w:proofErr w:type="spellStart"/>
      <w:r w:rsidR="00D47A1C" w:rsidRPr="00B62AD9">
        <w:t>egestas</w:t>
      </w:r>
      <w:proofErr w:type="spellEnd"/>
      <w:r w:rsidR="00D47A1C" w:rsidRPr="00B62AD9">
        <w:t xml:space="preserve">. Proin pharetra </w:t>
      </w:r>
      <w:proofErr w:type="spellStart"/>
      <w:r w:rsidR="00D47A1C" w:rsidRPr="00B62AD9">
        <w:t>nonummy</w:t>
      </w:r>
      <w:proofErr w:type="spellEnd"/>
      <w:r w:rsidR="00D47A1C" w:rsidRPr="00B62AD9">
        <w:t xml:space="preserve"> </w:t>
      </w:r>
      <w:proofErr w:type="spellStart"/>
      <w:r w:rsidR="00D47A1C" w:rsidRPr="00B62AD9">
        <w:t>pede</w:t>
      </w:r>
      <w:proofErr w:type="spellEnd"/>
      <w:r w:rsidR="00D47A1C" w:rsidRPr="00B62AD9">
        <w:t xml:space="preserve">. </w:t>
      </w:r>
      <w:proofErr w:type="spellStart"/>
      <w:r w:rsidR="00D47A1C" w:rsidRPr="00B62AD9">
        <w:t>Mauris</w:t>
      </w:r>
      <w:proofErr w:type="spellEnd"/>
      <w:r w:rsidR="00D47A1C" w:rsidRPr="00B62AD9">
        <w:t xml:space="preserve"> et </w:t>
      </w:r>
      <w:proofErr w:type="spellStart"/>
      <w:r w:rsidR="00D47A1C" w:rsidRPr="00B62AD9">
        <w:t>orci</w:t>
      </w:r>
      <w:proofErr w:type="spellEnd"/>
      <w:r w:rsidR="00D47A1C" w:rsidRPr="00B62AD9">
        <w:t>.</w:t>
      </w:r>
    </w:p>
    <w:p w14:paraId="09FD72A0" w14:textId="77777777" w:rsidR="000D3AD4" w:rsidRPr="00620652" w:rsidRDefault="003C5A5F" w:rsidP="00620652">
      <w:pPr>
        <w:pStyle w:val="Heading2"/>
      </w:pPr>
      <w:bookmarkStart w:id="1" w:name="_Toc81246689"/>
      <w:r>
        <w:t>Subhead</w:t>
      </w:r>
      <w:r w:rsidR="000D3AD4" w:rsidRPr="00620652">
        <w:t xml:space="preserve"> 02</w:t>
      </w:r>
      <w:bookmarkEnd w:id="1"/>
    </w:p>
    <w:p w14:paraId="5B230CBC" w14:textId="77777777" w:rsidR="000C607A" w:rsidRPr="006D1009" w:rsidRDefault="00B62AD9" w:rsidP="006D1009">
      <w:pPr>
        <w:pStyle w:val="BodyText1"/>
      </w:pPr>
      <w:r w:rsidRPr="006D1009">
        <w:t xml:space="preserve">Lorem ipsum dolor sit </w:t>
      </w:r>
      <w:proofErr w:type="spellStart"/>
      <w:r w:rsidRPr="006D1009">
        <w:t>amet</w:t>
      </w:r>
      <w:proofErr w:type="spellEnd"/>
      <w:r w:rsidRPr="006D1009">
        <w:t xml:space="preserve">, </w:t>
      </w:r>
      <w:proofErr w:type="spellStart"/>
      <w:r w:rsidRPr="006D1009">
        <w:t>consectetuer</w:t>
      </w:r>
      <w:proofErr w:type="spellEnd"/>
      <w:r w:rsidRPr="006D1009">
        <w:t xml:space="preserve"> </w:t>
      </w:r>
      <w:proofErr w:type="spellStart"/>
      <w:r w:rsidRPr="006D1009">
        <w:t>adipiscing</w:t>
      </w:r>
      <w:proofErr w:type="spellEnd"/>
      <w:r w:rsidRPr="006D1009">
        <w:t xml:space="preserve"> </w:t>
      </w:r>
      <w:proofErr w:type="spellStart"/>
      <w:r w:rsidRPr="006D1009">
        <w:t>elit</w:t>
      </w:r>
      <w:proofErr w:type="spellEnd"/>
      <w:r w:rsidRPr="006D1009">
        <w:t xml:space="preserve">. Maecenas </w:t>
      </w:r>
      <w:proofErr w:type="spellStart"/>
      <w:r w:rsidRPr="006D1009">
        <w:t>porttitor</w:t>
      </w:r>
      <w:proofErr w:type="spellEnd"/>
      <w:r w:rsidRPr="006D1009">
        <w:t xml:space="preserve"> </w:t>
      </w:r>
      <w:proofErr w:type="spellStart"/>
      <w:r w:rsidRPr="006D1009">
        <w:t>congue</w:t>
      </w:r>
      <w:proofErr w:type="spellEnd"/>
      <w:r w:rsidRPr="006D1009">
        <w:t xml:space="preserve"> </w:t>
      </w:r>
      <w:proofErr w:type="spellStart"/>
      <w:r w:rsidRPr="006D1009">
        <w:t>massa</w:t>
      </w:r>
      <w:proofErr w:type="spellEnd"/>
      <w:r w:rsidRPr="006D1009">
        <w:t xml:space="preserve">. </w:t>
      </w:r>
      <w:proofErr w:type="spellStart"/>
      <w:r w:rsidRPr="006D1009">
        <w:t>Fusce</w:t>
      </w:r>
      <w:proofErr w:type="spellEnd"/>
      <w:r w:rsidRPr="006D1009">
        <w:t xml:space="preserve"> </w:t>
      </w:r>
      <w:proofErr w:type="spellStart"/>
      <w:r w:rsidRPr="006D1009">
        <w:t>posuere</w:t>
      </w:r>
      <w:proofErr w:type="spellEnd"/>
      <w:r w:rsidRPr="006D1009">
        <w:t xml:space="preserve">, magna sed pulvinar </w:t>
      </w:r>
      <w:proofErr w:type="spellStart"/>
      <w:r w:rsidRPr="006D1009">
        <w:t>ultricies</w:t>
      </w:r>
      <w:proofErr w:type="spellEnd"/>
      <w:r w:rsidRPr="006D1009">
        <w:t xml:space="preserve">, </w:t>
      </w:r>
      <w:proofErr w:type="spellStart"/>
      <w:r w:rsidRPr="006D1009">
        <w:t>purus</w:t>
      </w:r>
      <w:proofErr w:type="spellEnd"/>
      <w:r w:rsidRPr="006D1009">
        <w:t xml:space="preserve"> </w:t>
      </w:r>
      <w:proofErr w:type="spellStart"/>
      <w:r w:rsidRPr="006D1009">
        <w:t>lectus</w:t>
      </w:r>
      <w:proofErr w:type="spellEnd"/>
      <w:r w:rsidRPr="006D1009">
        <w:t xml:space="preserve"> </w:t>
      </w:r>
      <w:proofErr w:type="spellStart"/>
      <w:r w:rsidRPr="006D1009">
        <w:t>malesuada</w:t>
      </w:r>
      <w:proofErr w:type="spellEnd"/>
      <w:r w:rsidRPr="006D1009">
        <w:t xml:space="preserve"> libero, sit </w:t>
      </w:r>
      <w:proofErr w:type="spellStart"/>
      <w:r w:rsidRPr="006D1009">
        <w:t>amet</w:t>
      </w:r>
      <w:proofErr w:type="spellEnd"/>
      <w:r w:rsidRPr="006D1009">
        <w:t xml:space="preserve"> </w:t>
      </w:r>
      <w:proofErr w:type="spellStart"/>
      <w:r w:rsidRPr="006D1009">
        <w:t>commodo</w:t>
      </w:r>
      <w:proofErr w:type="spellEnd"/>
      <w:r w:rsidRPr="006D1009">
        <w:t xml:space="preserve"> magna eros </w:t>
      </w:r>
      <w:proofErr w:type="spellStart"/>
      <w:r w:rsidRPr="006D1009">
        <w:t>quis</w:t>
      </w:r>
      <w:proofErr w:type="spellEnd"/>
      <w:r w:rsidRPr="006D1009">
        <w:t xml:space="preserve"> </w:t>
      </w:r>
      <w:proofErr w:type="spellStart"/>
      <w:r w:rsidRPr="006D1009">
        <w:t>urna</w:t>
      </w:r>
      <w:proofErr w:type="spellEnd"/>
      <w:r w:rsidRPr="006D1009">
        <w:t>.</w:t>
      </w:r>
    </w:p>
    <w:p w14:paraId="6AAC735E" w14:textId="77777777" w:rsidR="00D43FC4" w:rsidRPr="00B27036" w:rsidRDefault="0094017F" w:rsidP="00FA6394">
      <w:pPr>
        <w:pStyle w:val="Heading3"/>
      </w:pPr>
      <w:r w:rsidRPr="00B27036">
        <w:t>Subhead 03</w:t>
      </w:r>
    </w:p>
    <w:p w14:paraId="74D2CCA4" w14:textId="77777777" w:rsidR="00181622" w:rsidRPr="00707E9E" w:rsidRDefault="00707E9E" w:rsidP="005550EB">
      <w:pPr>
        <w:pStyle w:val="BulletedList"/>
      </w:pPr>
      <w:r w:rsidRPr="00707E9E">
        <w:t>Item 1</w:t>
      </w:r>
    </w:p>
    <w:p w14:paraId="56019435" w14:textId="77777777" w:rsidR="005550EB" w:rsidRDefault="00707E9E" w:rsidP="005550EB">
      <w:pPr>
        <w:pStyle w:val="BulletedList"/>
        <w:numPr>
          <w:ilvl w:val="1"/>
          <w:numId w:val="24"/>
        </w:numPr>
      </w:pPr>
      <w:r w:rsidRPr="00707E9E">
        <w:t>Item 1</w:t>
      </w:r>
    </w:p>
    <w:p w14:paraId="159F8CFF" w14:textId="77777777" w:rsidR="00707E9E" w:rsidRPr="00707E9E" w:rsidRDefault="00707E9E" w:rsidP="005550EB">
      <w:pPr>
        <w:pStyle w:val="BulletedList"/>
      </w:pPr>
      <w:r w:rsidRPr="00707E9E">
        <w:t>Item 2</w:t>
      </w:r>
    </w:p>
    <w:p w14:paraId="24F0E104" w14:textId="77777777" w:rsidR="005550EB" w:rsidRDefault="00707E9E" w:rsidP="005550EB">
      <w:pPr>
        <w:pStyle w:val="BulletedList"/>
      </w:pPr>
      <w:r w:rsidRPr="00707E9E">
        <w:t>Item 3</w:t>
      </w:r>
    </w:p>
    <w:p w14:paraId="47F509C7" w14:textId="77777777" w:rsidR="006A5312" w:rsidRDefault="006A5312" w:rsidP="006A5312">
      <w:pPr>
        <w:pStyle w:val="BulletedList"/>
        <w:numPr>
          <w:ilvl w:val="0"/>
          <w:numId w:val="0"/>
        </w:numPr>
        <w:ind w:left="720" w:hanging="360"/>
      </w:pPr>
    </w:p>
    <w:p w14:paraId="1E850165" w14:textId="77777777" w:rsidR="00B62AD9" w:rsidRPr="00C84A27" w:rsidRDefault="00B62AD9" w:rsidP="000C335C">
      <w:pPr>
        <w:pStyle w:val="SpecialTitleHighlight"/>
      </w:pPr>
      <w:r w:rsidRPr="00C84A27">
        <w:t xml:space="preserve">SPECIAL </w:t>
      </w:r>
      <w:r w:rsidRPr="000C335C">
        <w:t>TITLE</w:t>
      </w:r>
      <w:r w:rsidR="008C79E0">
        <w:t xml:space="preserve"> – HIGHLIGHT</w:t>
      </w:r>
    </w:p>
    <w:p w14:paraId="6F933AF5" w14:textId="77777777" w:rsidR="00D47A1C" w:rsidRPr="006D1009" w:rsidRDefault="00D47A1C" w:rsidP="006D1009">
      <w:pPr>
        <w:pStyle w:val="BodyText1"/>
      </w:pPr>
      <w:r w:rsidRPr="006D1009">
        <w:t xml:space="preserve">Lorem ipsum dolor sit </w:t>
      </w:r>
      <w:proofErr w:type="spellStart"/>
      <w:r w:rsidRPr="006D1009">
        <w:t>amet</w:t>
      </w:r>
      <w:proofErr w:type="spellEnd"/>
      <w:r w:rsidRPr="006D1009">
        <w:t xml:space="preserve">, </w:t>
      </w:r>
      <w:proofErr w:type="spellStart"/>
      <w:r w:rsidRPr="006D1009">
        <w:t>consectetuer</w:t>
      </w:r>
      <w:proofErr w:type="spellEnd"/>
      <w:r w:rsidRPr="006D1009">
        <w:t xml:space="preserve"> </w:t>
      </w:r>
      <w:proofErr w:type="spellStart"/>
      <w:r w:rsidRPr="006D1009">
        <w:t>adipiscing</w:t>
      </w:r>
      <w:proofErr w:type="spellEnd"/>
      <w:r w:rsidRPr="006D1009">
        <w:t xml:space="preserve"> </w:t>
      </w:r>
      <w:proofErr w:type="spellStart"/>
      <w:r w:rsidRPr="006D1009">
        <w:t>elit</w:t>
      </w:r>
      <w:proofErr w:type="spellEnd"/>
      <w:r w:rsidRPr="006D1009">
        <w:t xml:space="preserve">. Maecenas </w:t>
      </w:r>
      <w:proofErr w:type="spellStart"/>
      <w:r w:rsidRPr="006D1009">
        <w:t>porttitor</w:t>
      </w:r>
      <w:proofErr w:type="spellEnd"/>
      <w:r w:rsidRPr="006D1009">
        <w:t xml:space="preserve"> </w:t>
      </w:r>
      <w:proofErr w:type="spellStart"/>
      <w:r w:rsidRPr="006D1009">
        <w:t>congue</w:t>
      </w:r>
      <w:proofErr w:type="spellEnd"/>
      <w:r w:rsidRPr="006D1009">
        <w:t xml:space="preserve"> </w:t>
      </w:r>
      <w:proofErr w:type="spellStart"/>
      <w:r w:rsidRPr="006D1009">
        <w:t>massa</w:t>
      </w:r>
      <w:proofErr w:type="spellEnd"/>
      <w:r w:rsidRPr="006D1009">
        <w:t xml:space="preserve">. </w:t>
      </w:r>
      <w:proofErr w:type="spellStart"/>
      <w:r w:rsidRPr="006D1009">
        <w:t>Fusce</w:t>
      </w:r>
      <w:proofErr w:type="spellEnd"/>
      <w:r w:rsidRPr="006D1009">
        <w:t xml:space="preserve"> </w:t>
      </w:r>
      <w:proofErr w:type="spellStart"/>
      <w:r w:rsidRPr="006D1009">
        <w:t>posuere</w:t>
      </w:r>
      <w:proofErr w:type="spellEnd"/>
      <w:r w:rsidRPr="006D1009">
        <w:t xml:space="preserve">, magna sed pulvinar </w:t>
      </w:r>
      <w:proofErr w:type="spellStart"/>
      <w:r w:rsidRPr="006D1009">
        <w:t>ultricies</w:t>
      </w:r>
      <w:proofErr w:type="spellEnd"/>
      <w:r w:rsidRPr="006D1009">
        <w:t xml:space="preserve">, </w:t>
      </w:r>
      <w:proofErr w:type="spellStart"/>
      <w:r w:rsidRPr="006D1009">
        <w:t>purus</w:t>
      </w:r>
      <w:proofErr w:type="spellEnd"/>
      <w:r w:rsidRPr="006D1009">
        <w:t xml:space="preserve"> </w:t>
      </w:r>
      <w:proofErr w:type="spellStart"/>
      <w:r w:rsidRPr="006D1009">
        <w:t>lectus</w:t>
      </w:r>
      <w:proofErr w:type="spellEnd"/>
      <w:r w:rsidRPr="006D1009">
        <w:t xml:space="preserve"> </w:t>
      </w:r>
      <w:proofErr w:type="spellStart"/>
      <w:r w:rsidRPr="006D1009">
        <w:t>malesuada</w:t>
      </w:r>
      <w:proofErr w:type="spellEnd"/>
      <w:r w:rsidRPr="006D1009">
        <w:t xml:space="preserve"> libero, sit </w:t>
      </w:r>
      <w:proofErr w:type="spellStart"/>
      <w:r w:rsidRPr="006D1009">
        <w:t>amet</w:t>
      </w:r>
      <w:proofErr w:type="spellEnd"/>
      <w:r w:rsidRPr="006D1009">
        <w:t xml:space="preserve"> </w:t>
      </w:r>
      <w:proofErr w:type="spellStart"/>
      <w:r w:rsidRPr="006D1009">
        <w:t>commodo</w:t>
      </w:r>
      <w:proofErr w:type="spellEnd"/>
      <w:r w:rsidRPr="006D1009">
        <w:t xml:space="preserve"> magna eros </w:t>
      </w:r>
      <w:proofErr w:type="spellStart"/>
      <w:r w:rsidRPr="006D1009">
        <w:t>quis</w:t>
      </w:r>
      <w:proofErr w:type="spellEnd"/>
      <w:r w:rsidRPr="006D1009">
        <w:t xml:space="preserve"> </w:t>
      </w:r>
      <w:proofErr w:type="spellStart"/>
      <w:r w:rsidRPr="006D1009">
        <w:t>urna</w:t>
      </w:r>
      <w:proofErr w:type="spellEnd"/>
      <w:r w:rsidRPr="006D1009">
        <w:t>.</w:t>
      </w:r>
    </w:p>
    <w:p w14:paraId="7E49BCD7" w14:textId="77777777" w:rsidR="00D47A1C" w:rsidRPr="006D1009" w:rsidRDefault="00D47A1C" w:rsidP="006D1009">
      <w:pPr>
        <w:pStyle w:val="BodyText1"/>
      </w:pPr>
      <w:r w:rsidRPr="006D1009">
        <w:t xml:space="preserve">Nunc </w:t>
      </w:r>
      <w:proofErr w:type="spellStart"/>
      <w:r w:rsidRPr="006D1009">
        <w:t>viverra</w:t>
      </w:r>
      <w:proofErr w:type="spellEnd"/>
      <w:r w:rsidRPr="006D1009">
        <w:t xml:space="preserve"> </w:t>
      </w:r>
      <w:proofErr w:type="spellStart"/>
      <w:r w:rsidRPr="006D1009">
        <w:t>imperdiet</w:t>
      </w:r>
      <w:proofErr w:type="spellEnd"/>
      <w:r w:rsidRPr="006D1009">
        <w:t xml:space="preserve"> </w:t>
      </w:r>
      <w:proofErr w:type="spellStart"/>
      <w:r w:rsidRPr="006D1009">
        <w:t>enim</w:t>
      </w:r>
      <w:proofErr w:type="spellEnd"/>
      <w:r w:rsidRPr="006D1009">
        <w:t xml:space="preserve">. </w:t>
      </w:r>
      <w:proofErr w:type="spellStart"/>
      <w:r w:rsidRPr="006D1009">
        <w:t>Fusce</w:t>
      </w:r>
      <w:proofErr w:type="spellEnd"/>
      <w:r w:rsidRPr="006D1009">
        <w:t xml:space="preserve"> est. </w:t>
      </w:r>
      <w:proofErr w:type="spellStart"/>
      <w:r w:rsidRPr="006D1009">
        <w:t>Vivamus</w:t>
      </w:r>
      <w:proofErr w:type="spellEnd"/>
      <w:r w:rsidRPr="006D1009">
        <w:t xml:space="preserve"> a </w:t>
      </w:r>
      <w:proofErr w:type="spellStart"/>
      <w:r w:rsidRPr="006D1009">
        <w:t>tellus</w:t>
      </w:r>
      <w:proofErr w:type="spellEnd"/>
      <w:r w:rsidRPr="006D1009">
        <w:t>.</w:t>
      </w:r>
    </w:p>
    <w:p w14:paraId="6DDE7D69" w14:textId="77777777" w:rsidR="00707E9E" w:rsidRPr="006D1009" w:rsidRDefault="00D47A1C" w:rsidP="006D1009">
      <w:pPr>
        <w:pStyle w:val="BodyText1"/>
      </w:pPr>
      <w:proofErr w:type="spellStart"/>
      <w:r w:rsidRPr="006D1009">
        <w:t>Pellentesque</w:t>
      </w:r>
      <w:proofErr w:type="spellEnd"/>
      <w:r w:rsidRPr="006D1009">
        <w:t xml:space="preserve"> habitant </w:t>
      </w:r>
      <w:proofErr w:type="spellStart"/>
      <w:r w:rsidRPr="006D1009">
        <w:t>morbi</w:t>
      </w:r>
      <w:proofErr w:type="spellEnd"/>
      <w:r w:rsidRPr="006D1009">
        <w:t xml:space="preserve"> </w:t>
      </w:r>
      <w:proofErr w:type="spellStart"/>
      <w:r w:rsidRPr="006D1009">
        <w:t>tristique</w:t>
      </w:r>
      <w:proofErr w:type="spellEnd"/>
      <w:r w:rsidRPr="006D1009">
        <w:t xml:space="preserve"> </w:t>
      </w:r>
      <w:proofErr w:type="spellStart"/>
      <w:r w:rsidRPr="006D1009">
        <w:t>senectus</w:t>
      </w:r>
      <w:proofErr w:type="spellEnd"/>
      <w:r w:rsidRPr="006D1009">
        <w:t xml:space="preserve"> et </w:t>
      </w:r>
      <w:proofErr w:type="spellStart"/>
      <w:r w:rsidRPr="006D1009">
        <w:t>netus</w:t>
      </w:r>
      <w:proofErr w:type="spellEnd"/>
      <w:r w:rsidRPr="006D1009">
        <w:t xml:space="preserve"> et </w:t>
      </w:r>
      <w:proofErr w:type="spellStart"/>
      <w:r w:rsidRPr="006D1009">
        <w:t>malesuada</w:t>
      </w:r>
      <w:proofErr w:type="spellEnd"/>
      <w:r w:rsidRPr="006D1009">
        <w:t xml:space="preserve"> fames ac </w:t>
      </w:r>
      <w:proofErr w:type="spellStart"/>
      <w:r w:rsidRPr="006D1009">
        <w:t>turpis</w:t>
      </w:r>
      <w:proofErr w:type="spellEnd"/>
      <w:r w:rsidRPr="006D1009">
        <w:t xml:space="preserve"> </w:t>
      </w:r>
      <w:proofErr w:type="spellStart"/>
      <w:r w:rsidRPr="006D1009">
        <w:t>egestas</w:t>
      </w:r>
      <w:proofErr w:type="spellEnd"/>
      <w:r w:rsidRPr="006D1009">
        <w:t xml:space="preserve">. Proin pharetra </w:t>
      </w:r>
      <w:proofErr w:type="spellStart"/>
      <w:r w:rsidRPr="006D1009">
        <w:t>nonummy</w:t>
      </w:r>
      <w:proofErr w:type="spellEnd"/>
      <w:r w:rsidRPr="006D1009">
        <w:t xml:space="preserve"> </w:t>
      </w:r>
      <w:proofErr w:type="spellStart"/>
      <w:r w:rsidRPr="006D1009">
        <w:t>pede</w:t>
      </w:r>
      <w:proofErr w:type="spellEnd"/>
      <w:r w:rsidRPr="006D1009">
        <w:t xml:space="preserve">. </w:t>
      </w:r>
      <w:proofErr w:type="spellStart"/>
      <w:r w:rsidRPr="006D1009">
        <w:t>Mauris</w:t>
      </w:r>
      <w:proofErr w:type="spellEnd"/>
      <w:r w:rsidRPr="006D1009">
        <w:t xml:space="preserve"> et </w:t>
      </w:r>
      <w:proofErr w:type="spellStart"/>
      <w:r w:rsidRPr="006D1009">
        <w:t>orci</w:t>
      </w:r>
      <w:proofErr w:type="spellEnd"/>
      <w:r w:rsidRPr="006D1009">
        <w:t>.</w:t>
      </w:r>
    </w:p>
    <w:p w14:paraId="0C9226CA" w14:textId="77777777" w:rsidR="007B727D" w:rsidRDefault="007B727D" w:rsidP="00C94D71"/>
    <w:p w14:paraId="573AD562" w14:textId="6533BACD" w:rsidR="00C94D71" w:rsidRDefault="007B727D" w:rsidP="00C94D71">
      <w:r>
        <w:br/>
      </w:r>
    </w:p>
    <w:p w14:paraId="01DE93E9" w14:textId="6C3BF70F" w:rsidR="004728F5" w:rsidRPr="00FA6394" w:rsidRDefault="00620652" w:rsidP="00FA6394">
      <w:pPr>
        <w:pStyle w:val="Heading3"/>
      </w:pPr>
      <w:r w:rsidRPr="00FA6394">
        <w:lastRenderedPageBreak/>
        <w:t>Table 01</w:t>
      </w:r>
    </w:p>
    <w:tbl>
      <w:tblPr>
        <w:tblStyle w:val="DEFAULTGOLDHEADERNOGRID"/>
        <w:tblW w:w="0" w:type="auto"/>
        <w:tblLook w:val="04A0" w:firstRow="1" w:lastRow="0" w:firstColumn="1" w:lastColumn="0" w:noHBand="0" w:noVBand="1"/>
      </w:tblPr>
      <w:tblGrid>
        <w:gridCol w:w="2044"/>
        <w:gridCol w:w="2045"/>
        <w:gridCol w:w="2045"/>
        <w:gridCol w:w="2045"/>
        <w:gridCol w:w="2045"/>
      </w:tblGrid>
      <w:tr w:rsidR="00E77B3F" w:rsidRPr="00A8626A" w14:paraId="506167DA" w14:textId="77777777" w:rsidTr="0012075A">
        <w:trPr>
          <w:cnfStyle w:val="100000000000" w:firstRow="1" w:lastRow="0" w:firstColumn="0" w:lastColumn="0" w:oddVBand="0" w:evenVBand="0" w:oddHBand="0" w:evenHBand="0" w:firstRowFirstColumn="0" w:firstRowLastColumn="0" w:lastRowFirstColumn="0" w:lastRowLastColumn="0"/>
          <w:trHeight w:val="162"/>
        </w:trPr>
        <w:tc>
          <w:tcPr>
            <w:tcW w:w="2044" w:type="dxa"/>
          </w:tcPr>
          <w:p w14:paraId="52DD0040" w14:textId="77777777" w:rsidR="00E77B3F" w:rsidRPr="00E77B3F" w:rsidRDefault="00E77B3F" w:rsidP="00E77B3F">
            <w:r>
              <w:t>Name</w:t>
            </w:r>
          </w:p>
        </w:tc>
        <w:tc>
          <w:tcPr>
            <w:tcW w:w="2045" w:type="dxa"/>
          </w:tcPr>
          <w:p w14:paraId="035F7059" w14:textId="77777777" w:rsidR="00E77B3F" w:rsidRPr="00E77B3F" w:rsidRDefault="00E77B3F" w:rsidP="00E77B3F">
            <w:r w:rsidRPr="006E17BA">
              <w:t>Name</w:t>
            </w:r>
          </w:p>
        </w:tc>
        <w:tc>
          <w:tcPr>
            <w:tcW w:w="2045" w:type="dxa"/>
          </w:tcPr>
          <w:p w14:paraId="7F65A952" w14:textId="77777777" w:rsidR="00E77B3F" w:rsidRPr="00E77B3F" w:rsidRDefault="00E77B3F" w:rsidP="00E77B3F">
            <w:r w:rsidRPr="006E17BA">
              <w:t>Name</w:t>
            </w:r>
          </w:p>
        </w:tc>
        <w:tc>
          <w:tcPr>
            <w:tcW w:w="2045" w:type="dxa"/>
          </w:tcPr>
          <w:p w14:paraId="7A1DA852" w14:textId="77777777" w:rsidR="00E77B3F" w:rsidRPr="00E77B3F" w:rsidRDefault="00E77B3F" w:rsidP="00E77B3F">
            <w:r w:rsidRPr="006E17BA">
              <w:t>Name</w:t>
            </w:r>
          </w:p>
        </w:tc>
        <w:tc>
          <w:tcPr>
            <w:tcW w:w="2045" w:type="dxa"/>
          </w:tcPr>
          <w:p w14:paraId="5ECF439B" w14:textId="77777777" w:rsidR="00E77B3F" w:rsidRPr="00E77B3F" w:rsidRDefault="00E77B3F" w:rsidP="00E77B3F">
            <w:r w:rsidRPr="006E17BA">
              <w:t>Name</w:t>
            </w:r>
          </w:p>
        </w:tc>
      </w:tr>
      <w:tr w:rsidR="00E77B3F" w:rsidRPr="00A8626A" w14:paraId="77925828" w14:textId="77777777" w:rsidTr="0012075A">
        <w:trPr>
          <w:cnfStyle w:val="000000100000" w:firstRow="0" w:lastRow="0" w:firstColumn="0" w:lastColumn="0" w:oddVBand="0" w:evenVBand="0" w:oddHBand="1" w:evenHBand="0" w:firstRowFirstColumn="0" w:firstRowLastColumn="0" w:lastRowFirstColumn="0" w:lastRowLastColumn="0"/>
          <w:trHeight w:val="161"/>
        </w:trPr>
        <w:tc>
          <w:tcPr>
            <w:tcW w:w="2044" w:type="dxa"/>
          </w:tcPr>
          <w:p w14:paraId="43D9E82B" w14:textId="77777777" w:rsidR="00E77B3F" w:rsidRPr="0012075A" w:rsidRDefault="00E77B3F" w:rsidP="00E77B3F">
            <w:pPr>
              <w:rPr>
                <w:szCs w:val="18"/>
              </w:rPr>
            </w:pPr>
            <w:r w:rsidRPr="008660FC">
              <w:t>000</w:t>
            </w:r>
          </w:p>
        </w:tc>
        <w:tc>
          <w:tcPr>
            <w:tcW w:w="2045" w:type="dxa"/>
          </w:tcPr>
          <w:p w14:paraId="19AC8886" w14:textId="77777777" w:rsidR="00E77B3F" w:rsidRPr="00E77B3F" w:rsidRDefault="00E77B3F" w:rsidP="00E77B3F">
            <w:r w:rsidRPr="008660FC">
              <w:t>000</w:t>
            </w:r>
          </w:p>
        </w:tc>
        <w:tc>
          <w:tcPr>
            <w:tcW w:w="2045" w:type="dxa"/>
          </w:tcPr>
          <w:p w14:paraId="0AFE3A6D" w14:textId="77777777" w:rsidR="00E77B3F" w:rsidRPr="00E77B3F" w:rsidRDefault="00E77B3F" w:rsidP="00E77B3F">
            <w:r w:rsidRPr="008660FC">
              <w:t>000</w:t>
            </w:r>
          </w:p>
        </w:tc>
        <w:tc>
          <w:tcPr>
            <w:tcW w:w="2045" w:type="dxa"/>
          </w:tcPr>
          <w:p w14:paraId="56140E7C" w14:textId="77777777" w:rsidR="00E77B3F" w:rsidRPr="00E77B3F" w:rsidRDefault="00E77B3F" w:rsidP="00E77B3F">
            <w:r w:rsidRPr="008660FC">
              <w:t>000</w:t>
            </w:r>
          </w:p>
        </w:tc>
        <w:tc>
          <w:tcPr>
            <w:tcW w:w="2045" w:type="dxa"/>
          </w:tcPr>
          <w:p w14:paraId="5A7C8F4D" w14:textId="77777777" w:rsidR="00E77B3F" w:rsidRPr="00E77B3F" w:rsidRDefault="00E77B3F" w:rsidP="00E77B3F">
            <w:r w:rsidRPr="008660FC">
              <w:t>000</w:t>
            </w:r>
          </w:p>
        </w:tc>
      </w:tr>
      <w:tr w:rsidR="00E77B3F" w:rsidRPr="00A8626A" w14:paraId="412C0557" w14:textId="77777777" w:rsidTr="0012075A">
        <w:trPr>
          <w:cnfStyle w:val="000000010000" w:firstRow="0" w:lastRow="0" w:firstColumn="0" w:lastColumn="0" w:oddVBand="0" w:evenVBand="0" w:oddHBand="0" w:evenHBand="1" w:firstRowFirstColumn="0" w:firstRowLastColumn="0" w:lastRowFirstColumn="0" w:lastRowLastColumn="0"/>
          <w:trHeight w:val="251"/>
        </w:trPr>
        <w:tc>
          <w:tcPr>
            <w:tcW w:w="2044" w:type="dxa"/>
          </w:tcPr>
          <w:p w14:paraId="444CF8E8" w14:textId="77777777" w:rsidR="00E77B3F" w:rsidRPr="00E77B3F" w:rsidRDefault="00E77B3F" w:rsidP="00E77B3F">
            <w:r w:rsidRPr="008660FC">
              <w:t>000</w:t>
            </w:r>
          </w:p>
        </w:tc>
        <w:tc>
          <w:tcPr>
            <w:tcW w:w="2045" w:type="dxa"/>
          </w:tcPr>
          <w:p w14:paraId="57F5B838" w14:textId="77777777" w:rsidR="00E77B3F" w:rsidRPr="00E77B3F" w:rsidRDefault="00E77B3F" w:rsidP="00E77B3F">
            <w:r w:rsidRPr="008660FC">
              <w:t>000</w:t>
            </w:r>
          </w:p>
        </w:tc>
        <w:tc>
          <w:tcPr>
            <w:tcW w:w="2045" w:type="dxa"/>
          </w:tcPr>
          <w:p w14:paraId="08A91151" w14:textId="77777777" w:rsidR="00E77B3F" w:rsidRPr="00E77B3F" w:rsidRDefault="00E77B3F" w:rsidP="00E77B3F">
            <w:r w:rsidRPr="008660FC">
              <w:t>000</w:t>
            </w:r>
          </w:p>
        </w:tc>
        <w:tc>
          <w:tcPr>
            <w:tcW w:w="2045" w:type="dxa"/>
          </w:tcPr>
          <w:p w14:paraId="590A0327" w14:textId="77777777" w:rsidR="00E77B3F" w:rsidRPr="00E77B3F" w:rsidRDefault="00E77B3F" w:rsidP="00E77B3F">
            <w:r w:rsidRPr="008660FC">
              <w:t>000</w:t>
            </w:r>
          </w:p>
        </w:tc>
        <w:tc>
          <w:tcPr>
            <w:tcW w:w="2045" w:type="dxa"/>
          </w:tcPr>
          <w:p w14:paraId="7027C7E1" w14:textId="77777777" w:rsidR="00E77B3F" w:rsidRPr="00E77B3F" w:rsidRDefault="00E77B3F" w:rsidP="00E77B3F">
            <w:r w:rsidRPr="008660FC">
              <w:t>000</w:t>
            </w:r>
          </w:p>
        </w:tc>
      </w:tr>
      <w:tr w:rsidR="00E77B3F" w:rsidRPr="00A8626A" w14:paraId="09B669A2" w14:textId="77777777" w:rsidTr="0012075A">
        <w:trPr>
          <w:cnfStyle w:val="000000100000" w:firstRow="0" w:lastRow="0" w:firstColumn="0" w:lastColumn="0" w:oddVBand="0" w:evenVBand="0" w:oddHBand="1" w:evenHBand="0" w:firstRowFirstColumn="0" w:firstRowLastColumn="0" w:lastRowFirstColumn="0" w:lastRowLastColumn="0"/>
          <w:trHeight w:val="377"/>
        </w:trPr>
        <w:tc>
          <w:tcPr>
            <w:tcW w:w="2044" w:type="dxa"/>
          </w:tcPr>
          <w:p w14:paraId="50D5A529" w14:textId="77777777" w:rsidR="00E77B3F" w:rsidRPr="00E77B3F" w:rsidRDefault="00E77B3F" w:rsidP="00E77B3F">
            <w:r w:rsidRPr="008660FC">
              <w:t>000</w:t>
            </w:r>
          </w:p>
        </w:tc>
        <w:tc>
          <w:tcPr>
            <w:tcW w:w="2045" w:type="dxa"/>
          </w:tcPr>
          <w:p w14:paraId="2F2DE578" w14:textId="77777777" w:rsidR="00E77B3F" w:rsidRPr="00E77B3F" w:rsidRDefault="00E77B3F" w:rsidP="00E77B3F">
            <w:r w:rsidRPr="008660FC">
              <w:t>000</w:t>
            </w:r>
          </w:p>
        </w:tc>
        <w:tc>
          <w:tcPr>
            <w:tcW w:w="2045" w:type="dxa"/>
          </w:tcPr>
          <w:p w14:paraId="0EC902B1" w14:textId="77777777" w:rsidR="00E77B3F" w:rsidRPr="00E77B3F" w:rsidRDefault="00E77B3F" w:rsidP="00E77B3F">
            <w:r w:rsidRPr="008660FC">
              <w:t>000</w:t>
            </w:r>
          </w:p>
        </w:tc>
        <w:tc>
          <w:tcPr>
            <w:tcW w:w="2045" w:type="dxa"/>
          </w:tcPr>
          <w:p w14:paraId="5078E876" w14:textId="77777777" w:rsidR="00E77B3F" w:rsidRPr="00E77B3F" w:rsidRDefault="00E77B3F" w:rsidP="00E77B3F">
            <w:r w:rsidRPr="008660FC">
              <w:t>000</w:t>
            </w:r>
          </w:p>
        </w:tc>
        <w:tc>
          <w:tcPr>
            <w:tcW w:w="2045" w:type="dxa"/>
          </w:tcPr>
          <w:p w14:paraId="497ADE7E" w14:textId="77777777" w:rsidR="00E77B3F" w:rsidRPr="00E77B3F" w:rsidRDefault="00E77B3F" w:rsidP="00E77B3F">
            <w:r w:rsidRPr="008660FC">
              <w:t>000</w:t>
            </w:r>
          </w:p>
        </w:tc>
      </w:tr>
    </w:tbl>
    <w:p w14:paraId="35FF27DF" w14:textId="77777777" w:rsidR="00CD222B" w:rsidRPr="00843055" w:rsidRDefault="00A41A85" w:rsidP="00CD222B">
      <w:pPr>
        <w:pStyle w:val="Caption"/>
      </w:pPr>
      <w:r>
        <w:t xml:space="preserve">Figure </w:t>
      </w:r>
      <w:r w:rsidR="00D87A86">
        <w:fldChar w:fldCharType="begin"/>
      </w:r>
      <w:r w:rsidR="00D87A86">
        <w:instrText xml:space="preserve"> SEQ Figure \* ARABIC </w:instrText>
      </w:r>
      <w:r w:rsidR="00D87A86">
        <w:fldChar w:fldCharType="separate"/>
      </w:r>
      <w:r w:rsidR="00497911">
        <w:rPr>
          <w:noProof/>
        </w:rPr>
        <w:t>1</w:t>
      </w:r>
      <w:r w:rsidR="00D87A86">
        <w:rPr>
          <w:noProof/>
        </w:rPr>
        <w:fldChar w:fldCharType="end"/>
      </w:r>
      <w:r>
        <w:t>: Table 1</w:t>
      </w:r>
    </w:p>
    <w:p w14:paraId="18A95C72" w14:textId="77777777" w:rsidR="009563F7" w:rsidRDefault="009563F7" w:rsidP="00436098"/>
    <w:tbl>
      <w:tblPr>
        <w:tblStyle w:val="PlainTable1"/>
        <w:tblW w:w="0" w:type="auto"/>
        <w:tblLook w:val="04A0" w:firstRow="1" w:lastRow="0" w:firstColumn="1" w:lastColumn="0" w:noHBand="0" w:noVBand="1"/>
      </w:tblPr>
      <w:tblGrid>
        <w:gridCol w:w="2045"/>
        <w:gridCol w:w="2045"/>
        <w:gridCol w:w="2045"/>
        <w:gridCol w:w="2045"/>
      </w:tblGrid>
      <w:tr w:rsidR="00CD222B" w:rsidRPr="00C806AD" w14:paraId="4115C8ED" w14:textId="77777777" w:rsidTr="00CD222B">
        <w:trPr>
          <w:cnfStyle w:val="100000000000" w:firstRow="1" w:lastRow="0" w:firstColumn="0" w:lastColumn="0" w:oddVBand="0" w:evenVBand="0" w:oddHBand="0"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2045" w:type="dxa"/>
          </w:tcPr>
          <w:p w14:paraId="344C515D" w14:textId="77777777" w:rsidR="00CD222B" w:rsidRPr="00C806AD" w:rsidRDefault="00CD222B" w:rsidP="00392CDF">
            <w:r w:rsidRPr="00C806AD">
              <w:t>Name</w:t>
            </w:r>
          </w:p>
        </w:tc>
        <w:tc>
          <w:tcPr>
            <w:tcW w:w="2045" w:type="dxa"/>
          </w:tcPr>
          <w:p w14:paraId="6EDA2F5B" w14:textId="77777777" w:rsidR="00CD222B" w:rsidRPr="00C806AD" w:rsidRDefault="00CD222B" w:rsidP="00392CDF">
            <w:pPr>
              <w:cnfStyle w:val="100000000000" w:firstRow="1" w:lastRow="0" w:firstColumn="0" w:lastColumn="0" w:oddVBand="0" w:evenVBand="0" w:oddHBand="0" w:evenHBand="0" w:firstRowFirstColumn="0" w:firstRowLastColumn="0" w:lastRowFirstColumn="0" w:lastRowLastColumn="0"/>
            </w:pPr>
            <w:r w:rsidRPr="00C806AD">
              <w:t>Name</w:t>
            </w:r>
          </w:p>
        </w:tc>
        <w:tc>
          <w:tcPr>
            <w:tcW w:w="2045" w:type="dxa"/>
          </w:tcPr>
          <w:p w14:paraId="43579657" w14:textId="77777777" w:rsidR="00CD222B" w:rsidRPr="00C806AD" w:rsidRDefault="00CD222B" w:rsidP="00392CDF">
            <w:pPr>
              <w:cnfStyle w:val="100000000000" w:firstRow="1" w:lastRow="0" w:firstColumn="0" w:lastColumn="0" w:oddVBand="0" w:evenVBand="0" w:oddHBand="0" w:evenHBand="0" w:firstRowFirstColumn="0" w:firstRowLastColumn="0" w:lastRowFirstColumn="0" w:lastRowLastColumn="0"/>
            </w:pPr>
            <w:r w:rsidRPr="00C806AD">
              <w:t>Name</w:t>
            </w:r>
          </w:p>
        </w:tc>
        <w:tc>
          <w:tcPr>
            <w:tcW w:w="2045" w:type="dxa"/>
          </w:tcPr>
          <w:p w14:paraId="122F712F" w14:textId="77777777" w:rsidR="00CD222B" w:rsidRPr="00C806AD" w:rsidRDefault="00CD222B" w:rsidP="00392CDF">
            <w:pPr>
              <w:cnfStyle w:val="100000000000" w:firstRow="1" w:lastRow="0" w:firstColumn="0" w:lastColumn="0" w:oddVBand="0" w:evenVBand="0" w:oddHBand="0" w:evenHBand="0" w:firstRowFirstColumn="0" w:firstRowLastColumn="0" w:lastRowFirstColumn="0" w:lastRowLastColumn="0"/>
            </w:pPr>
            <w:r w:rsidRPr="00C806AD">
              <w:t>Name</w:t>
            </w:r>
          </w:p>
        </w:tc>
      </w:tr>
      <w:tr w:rsidR="00CD222B" w:rsidRPr="00C806AD" w14:paraId="3D6CA099" w14:textId="77777777" w:rsidTr="00CD222B">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2045" w:type="dxa"/>
          </w:tcPr>
          <w:p w14:paraId="7BCA166B" w14:textId="77777777" w:rsidR="00CD222B" w:rsidRPr="00C806AD" w:rsidRDefault="00CD222B" w:rsidP="00392CDF">
            <w:r w:rsidRPr="00C806AD">
              <w:t>000</w:t>
            </w:r>
          </w:p>
        </w:tc>
        <w:tc>
          <w:tcPr>
            <w:tcW w:w="2045" w:type="dxa"/>
          </w:tcPr>
          <w:p w14:paraId="12CAFD69"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10686669"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102D85A4"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r>
      <w:tr w:rsidR="00CD222B" w:rsidRPr="00C806AD" w14:paraId="1F9CCD4D" w14:textId="77777777" w:rsidTr="00CD222B">
        <w:trPr>
          <w:trHeight w:val="304"/>
        </w:trPr>
        <w:tc>
          <w:tcPr>
            <w:cnfStyle w:val="001000000000" w:firstRow="0" w:lastRow="0" w:firstColumn="1" w:lastColumn="0" w:oddVBand="0" w:evenVBand="0" w:oddHBand="0" w:evenHBand="0" w:firstRowFirstColumn="0" w:firstRowLastColumn="0" w:lastRowFirstColumn="0" w:lastRowLastColumn="0"/>
            <w:tcW w:w="2045" w:type="dxa"/>
          </w:tcPr>
          <w:p w14:paraId="0B59D405" w14:textId="77777777" w:rsidR="00CD222B" w:rsidRPr="00C806AD" w:rsidRDefault="00CD222B" w:rsidP="00392CDF">
            <w:r w:rsidRPr="00C806AD">
              <w:t>000</w:t>
            </w:r>
          </w:p>
        </w:tc>
        <w:tc>
          <w:tcPr>
            <w:tcW w:w="2045" w:type="dxa"/>
          </w:tcPr>
          <w:p w14:paraId="10276D68" w14:textId="77777777" w:rsidR="00CD222B" w:rsidRPr="00C806AD" w:rsidRDefault="00CD222B" w:rsidP="00392CDF">
            <w:pPr>
              <w:cnfStyle w:val="000000000000" w:firstRow="0" w:lastRow="0" w:firstColumn="0" w:lastColumn="0" w:oddVBand="0" w:evenVBand="0" w:oddHBand="0" w:evenHBand="0" w:firstRowFirstColumn="0" w:firstRowLastColumn="0" w:lastRowFirstColumn="0" w:lastRowLastColumn="0"/>
            </w:pPr>
            <w:r w:rsidRPr="00C806AD">
              <w:t>000</w:t>
            </w:r>
          </w:p>
        </w:tc>
        <w:tc>
          <w:tcPr>
            <w:tcW w:w="2045" w:type="dxa"/>
          </w:tcPr>
          <w:p w14:paraId="539CDAFD" w14:textId="77777777" w:rsidR="00CD222B" w:rsidRPr="00C806AD" w:rsidRDefault="00CD222B" w:rsidP="00392CDF">
            <w:pPr>
              <w:cnfStyle w:val="000000000000" w:firstRow="0" w:lastRow="0" w:firstColumn="0" w:lastColumn="0" w:oddVBand="0" w:evenVBand="0" w:oddHBand="0" w:evenHBand="0" w:firstRowFirstColumn="0" w:firstRowLastColumn="0" w:lastRowFirstColumn="0" w:lastRowLastColumn="0"/>
            </w:pPr>
            <w:r w:rsidRPr="00C806AD">
              <w:t>000</w:t>
            </w:r>
          </w:p>
        </w:tc>
        <w:tc>
          <w:tcPr>
            <w:tcW w:w="2045" w:type="dxa"/>
          </w:tcPr>
          <w:p w14:paraId="4389FC31" w14:textId="77777777" w:rsidR="00CD222B" w:rsidRPr="00C806AD" w:rsidRDefault="00CD222B" w:rsidP="00392CDF">
            <w:pPr>
              <w:cnfStyle w:val="000000000000" w:firstRow="0" w:lastRow="0" w:firstColumn="0" w:lastColumn="0" w:oddVBand="0" w:evenVBand="0" w:oddHBand="0" w:evenHBand="0" w:firstRowFirstColumn="0" w:firstRowLastColumn="0" w:lastRowFirstColumn="0" w:lastRowLastColumn="0"/>
            </w:pPr>
            <w:r w:rsidRPr="00C806AD">
              <w:t>000</w:t>
            </w:r>
          </w:p>
        </w:tc>
      </w:tr>
      <w:tr w:rsidR="00CD222B" w:rsidRPr="00C806AD" w14:paraId="61B09547" w14:textId="77777777" w:rsidTr="00CD222B">
        <w:trPr>
          <w:cnfStyle w:val="000000100000" w:firstRow="0" w:lastRow="0" w:firstColumn="0" w:lastColumn="0" w:oddVBand="0" w:evenVBand="0" w:oddHBand="1" w:evenHBand="0" w:firstRowFirstColumn="0" w:firstRowLastColumn="0" w:lastRowFirstColumn="0" w:lastRowLastColumn="0"/>
          <w:trHeight w:val="304"/>
        </w:trPr>
        <w:tc>
          <w:tcPr>
            <w:cnfStyle w:val="001000000000" w:firstRow="0" w:lastRow="0" w:firstColumn="1" w:lastColumn="0" w:oddVBand="0" w:evenVBand="0" w:oddHBand="0" w:evenHBand="0" w:firstRowFirstColumn="0" w:firstRowLastColumn="0" w:lastRowFirstColumn="0" w:lastRowLastColumn="0"/>
            <w:tcW w:w="2045" w:type="dxa"/>
          </w:tcPr>
          <w:p w14:paraId="5D7CD338" w14:textId="77777777" w:rsidR="00CD222B" w:rsidRPr="00C806AD" w:rsidRDefault="00CD222B" w:rsidP="00392CDF">
            <w:r w:rsidRPr="00C806AD">
              <w:t>000</w:t>
            </w:r>
          </w:p>
        </w:tc>
        <w:tc>
          <w:tcPr>
            <w:tcW w:w="2045" w:type="dxa"/>
          </w:tcPr>
          <w:p w14:paraId="18BFF9CA"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17DE8A2F"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c>
          <w:tcPr>
            <w:tcW w:w="2045" w:type="dxa"/>
          </w:tcPr>
          <w:p w14:paraId="4F67F1B5" w14:textId="77777777" w:rsidR="00CD222B" w:rsidRPr="00C806AD" w:rsidRDefault="00CD222B" w:rsidP="00392CDF">
            <w:pPr>
              <w:cnfStyle w:val="000000100000" w:firstRow="0" w:lastRow="0" w:firstColumn="0" w:lastColumn="0" w:oddVBand="0" w:evenVBand="0" w:oddHBand="1" w:evenHBand="0" w:firstRowFirstColumn="0" w:firstRowLastColumn="0" w:lastRowFirstColumn="0" w:lastRowLastColumn="0"/>
            </w:pPr>
            <w:r w:rsidRPr="00C806AD">
              <w:t>000</w:t>
            </w:r>
          </w:p>
        </w:tc>
      </w:tr>
    </w:tbl>
    <w:p w14:paraId="4E5BAD8B" w14:textId="77777777" w:rsidR="0012066D" w:rsidRDefault="0012066D" w:rsidP="0012066D">
      <w:pPr>
        <w:pStyle w:val="Caption"/>
      </w:pPr>
      <w:r>
        <w:t xml:space="preserve">Figure </w:t>
      </w:r>
      <w:r w:rsidR="00D87A86">
        <w:fldChar w:fldCharType="begin"/>
      </w:r>
      <w:r w:rsidR="00D87A86">
        <w:instrText xml:space="preserve"> SEQ Figure \* ARABIC </w:instrText>
      </w:r>
      <w:r w:rsidR="00D87A86">
        <w:fldChar w:fldCharType="separate"/>
      </w:r>
      <w:r w:rsidR="00497911">
        <w:rPr>
          <w:noProof/>
        </w:rPr>
        <w:t>2</w:t>
      </w:r>
      <w:r w:rsidR="00D87A86">
        <w:rPr>
          <w:noProof/>
        </w:rPr>
        <w:fldChar w:fldCharType="end"/>
      </w:r>
      <w:r>
        <w:t>: Table 2</w:t>
      </w:r>
    </w:p>
    <w:p w14:paraId="2E1D84CA" w14:textId="77777777" w:rsidR="0012066D" w:rsidRPr="00436098" w:rsidRDefault="0012066D" w:rsidP="00436098"/>
    <w:p w14:paraId="3D7C0450" w14:textId="77777777" w:rsidR="003C5A5F" w:rsidRDefault="001072EB" w:rsidP="003C5A5F">
      <w:pPr>
        <w:pStyle w:val="Heading1"/>
      </w:pPr>
      <w:bookmarkStart w:id="2" w:name="_Toc81246690"/>
      <w:r>
        <w:rPr>
          <w:noProof/>
        </w:rPr>
        <mc:AlternateContent>
          <mc:Choice Requires="wpg">
            <w:drawing>
              <wp:anchor distT="0" distB="0" distL="114300" distR="114300" simplePos="0" relativeHeight="251658241" behindDoc="1" locked="0" layoutInCell="1" allowOverlap="1" wp14:anchorId="40C80761" wp14:editId="54CFF26C">
                <wp:simplePos x="0" y="0"/>
                <wp:positionH relativeFrom="margin">
                  <wp:posOffset>3435350</wp:posOffset>
                </wp:positionH>
                <wp:positionV relativeFrom="paragraph">
                  <wp:posOffset>184785</wp:posOffset>
                </wp:positionV>
                <wp:extent cx="2996565" cy="1776095"/>
                <wp:effectExtent l="0" t="0" r="0" b="0"/>
                <wp:wrapSquare wrapText="bothSides"/>
                <wp:docPr id="62" name="Group 62"/>
                <wp:cNvGraphicFramePr/>
                <a:graphic xmlns:a="http://schemas.openxmlformats.org/drawingml/2006/main">
                  <a:graphicData uri="http://schemas.microsoft.com/office/word/2010/wordprocessingGroup">
                    <wpg:wgp>
                      <wpg:cNvGrpSpPr/>
                      <wpg:grpSpPr>
                        <a:xfrm>
                          <a:off x="0" y="0"/>
                          <a:ext cx="2996565" cy="1776095"/>
                          <a:chOff x="-65338" y="0"/>
                          <a:chExt cx="2932901" cy="1394999"/>
                        </a:xfrm>
                      </wpg:grpSpPr>
                      <wps:wsp>
                        <wps:cNvPr id="60" name="Text Box 60"/>
                        <wps:cNvSpPr txBox="1"/>
                        <wps:spPr>
                          <a:xfrm>
                            <a:off x="-65338" y="0"/>
                            <a:ext cx="580292" cy="545124"/>
                          </a:xfrm>
                          <a:prstGeom prst="rect">
                            <a:avLst/>
                          </a:prstGeom>
                          <a:noFill/>
                          <a:ln w="6350">
                            <a:noFill/>
                          </a:ln>
                        </wps:spPr>
                        <wps:txbx>
                          <w:txbxContent>
                            <w:p w14:paraId="6FB3C7F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0C65D0" w14:textId="77777777" w:rsidR="00205953" w:rsidRDefault="00205953" w:rsidP="00C222DD"/>
                            <w:p w14:paraId="79AAD7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0F6672" w14:textId="77777777" w:rsidR="00205953" w:rsidRDefault="00205953" w:rsidP="00C222DD"/>
                            <w:p w14:paraId="2BD9FAD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797C6C" w14:textId="77777777" w:rsidR="00205953" w:rsidRDefault="00205953" w:rsidP="00C222DD"/>
                            <w:p w14:paraId="23A725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E52EF61" w14:textId="77777777" w:rsidR="00205953" w:rsidRDefault="00205953" w:rsidP="00C222DD"/>
                            <w:p w14:paraId="2EB64B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28CC92D" w14:textId="77777777" w:rsidR="00205953" w:rsidRDefault="00205953" w:rsidP="00C222DD"/>
                            <w:p w14:paraId="0E0E8E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836532" w14:textId="77777777" w:rsidR="00205953" w:rsidRDefault="00205953" w:rsidP="00C222DD"/>
                            <w:p w14:paraId="4ECE28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F0633" w14:textId="77777777" w:rsidR="00205953" w:rsidRDefault="00205953" w:rsidP="00C222DD"/>
                            <w:p w14:paraId="339DBD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740698" w14:textId="77777777" w:rsidR="00205953" w:rsidRDefault="00205953" w:rsidP="00C222DD"/>
                            <w:p w14:paraId="0F2DC3F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3D742" w14:textId="77777777" w:rsidR="00205953" w:rsidRDefault="00205953" w:rsidP="00C222DD"/>
                            <w:p w14:paraId="1925FA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14A0E2" w14:textId="77777777" w:rsidR="00205953" w:rsidRDefault="00205953" w:rsidP="00C222DD"/>
                            <w:p w14:paraId="6F6CE0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6FBBD" w14:textId="77777777" w:rsidR="00205953" w:rsidRDefault="00205953" w:rsidP="00C222DD"/>
                            <w:p w14:paraId="3E545A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0D91C2" w14:textId="77777777" w:rsidR="00205953" w:rsidRDefault="00205953" w:rsidP="00C222DD"/>
                            <w:p w14:paraId="349D9E9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D8C10C" w14:textId="77777777" w:rsidR="00205953" w:rsidRDefault="00205953" w:rsidP="00C222DD"/>
                            <w:p w14:paraId="1F72AED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A97061" w14:textId="77777777" w:rsidR="00205953" w:rsidRDefault="00205953" w:rsidP="00C222DD"/>
                            <w:p w14:paraId="3848F4A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DEAC71" w14:textId="77777777" w:rsidR="00205953" w:rsidRDefault="00205953" w:rsidP="00C222DD"/>
                            <w:p w14:paraId="368A5BF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F708AA" w14:textId="77777777" w:rsidR="00205953" w:rsidRDefault="00205953" w:rsidP="00C222DD"/>
                            <w:p w14:paraId="44145E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F3294" w14:textId="77777777" w:rsidR="00205953" w:rsidRDefault="00205953" w:rsidP="00C222DD"/>
                            <w:p w14:paraId="30F4465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3C1529" w14:textId="77777777" w:rsidR="00205953" w:rsidRDefault="00205953" w:rsidP="00C222DD"/>
                            <w:p w14:paraId="6A0482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A0713CB" w14:textId="77777777" w:rsidR="00205953" w:rsidRDefault="00205953" w:rsidP="00C222DD"/>
                            <w:p w14:paraId="0C8F347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DC1A95" w14:textId="77777777" w:rsidR="00205953" w:rsidRDefault="00205953" w:rsidP="00C222DD"/>
                            <w:p w14:paraId="52F4BB2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BD2FF9" w14:textId="77777777" w:rsidR="00205953" w:rsidRDefault="00205953" w:rsidP="00C222DD"/>
                            <w:p w14:paraId="21E624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18A8D5" w14:textId="77777777" w:rsidR="00205953" w:rsidRDefault="00205953" w:rsidP="00C222DD"/>
                            <w:p w14:paraId="6E11B38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820BB60" w14:textId="77777777" w:rsidR="00205953" w:rsidRDefault="00205953" w:rsidP="00C222DD"/>
                            <w:p w14:paraId="5AC125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C56804" w14:textId="77777777" w:rsidR="00205953" w:rsidRDefault="00205953" w:rsidP="00C222DD"/>
                            <w:p w14:paraId="36343B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E4BD25" w14:textId="77777777" w:rsidR="00205953" w:rsidRDefault="00205953" w:rsidP="00C222DD"/>
                            <w:p w14:paraId="3E38F51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1FDD49" w14:textId="77777777" w:rsidR="00205953" w:rsidRDefault="00205953" w:rsidP="00C222DD"/>
                            <w:p w14:paraId="2378F0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A17EE0" w14:textId="77777777" w:rsidR="00205953" w:rsidRDefault="00205953" w:rsidP="00C222DD"/>
                            <w:p w14:paraId="5B8D43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633D2C" w14:textId="77777777" w:rsidR="00205953" w:rsidRDefault="00205953" w:rsidP="00C222DD"/>
                            <w:p w14:paraId="5B2E99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BA050B" w14:textId="77777777" w:rsidR="00205953" w:rsidRDefault="00205953" w:rsidP="00C222DD"/>
                            <w:p w14:paraId="6C6033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B18577" w14:textId="77777777" w:rsidR="00205953" w:rsidRDefault="00205953" w:rsidP="00C222DD"/>
                            <w:p w14:paraId="5259EF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3DA12E" w14:textId="77777777" w:rsidR="00205953" w:rsidRDefault="00205953" w:rsidP="00C222DD"/>
                            <w:p w14:paraId="5A5D3D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0D1E88" w14:textId="77777777" w:rsidR="00205953" w:rsidRDefault="00205953" w:rsidP="00C222DD"/>
                            <w:p w14:paraId="005928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CB29F" w14:textId="77777777" w:rsidR="00205953" w:rsidRDefault="00205953" w:rsidP="00C222DD"/>
                            <w:p w14:paraId="05DD87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A07C92" w14:textId="77777777" w:rsidR="00205953" w:rsidRDefault="00205953" w:rsidP="00C222DD"/>
                            <w:p w14:paraId="0DD7B4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3F7DF" w14:textId="77777777" w:rsidR="00205953" w:rsidRDefault="00205953" w:rsidP="00C222DD"/>
                            <w:p w14:paraId="29E8FDF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644319" w14:textId="77777777" w:rsidR="00205953" w:rsidRDefault="00205953" w:rsidP="00C222DD"/>
                            <w:p w14:paraId="236F09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D6B5C9" w14:textId="77777777" w:rsidR="00205953" w:rsidRDefault="00205953" w:rsidP="00C222DD"/>
                            <w:p w14:paraId="4908DD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246150" w14:textId="77777777" w:rsidR="00205953" w:rsidRDefault="00205953" w:rsidP="00C222DD"/>
                            <w:p w14:paraId="32B620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066125" w14:textId="77777777" w:rsidR="00205953" w:rsidRDefault="00205953" w:rsidP="00C222DD"/>
                            <w:p w14:paraId="5FC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023CC1" w14:textId="77777777" w:rsidR="00205953" w:rsidRDefault="00205953" w:rsidP="00C222DD"/>
                            <w:p w14:paraId="3AE19E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8359F8" w14:textId="77777777" w:rsidR="00205953" w:rsidRDefault="00205953" w:rsidP="00C222DD"/>
                            <w:p w14:paraId="561F89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766FA" w14:textId="77777777" w:rsidR="00205953" w:rsidRDefault="00205953" w:rsidP="00C222DD"/>
                            <w:p w14:paraId="5266328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5AD373E" w14:textId="77777777" w:rsidR="00205953" w:rsidRDefault="00205953" w:rsidP="00C222DD"/>
                            <w:p w14:paraId="512D02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D79579" w14:textId="77777777" w:rsidR="00205953" w:rsidRDefault="00205953" w:rsidP="00C222DD"/>
                            <w:p w14:paraId="578E11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03BC393" w14:textId="77777777" w:rsidR="00205953" w:rsidRDefault="00205953" w:rsidP="00C222DD"/>
                            <w:p w14:paraId="0FCA7BC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FB3C90" w14:textId="77777777" w:rsidR="00205953" w:rsidRDefault="00205953" w:rsidP="00C222DD"/>
                            <w:p w14:paraId="724F3C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C3A066" w14:textId="77777777" w:rsidR="00205953" w:rsidRDefault="00205953" w:rsidP="00C222DD"/>
                            <w:p w14:paraId="3FED4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1D9201" w14:textId="77777777" w:rsidR="00205953" w:rsidRDefault="00205953" w:rsidP="00C222DD"/>
                            <w:p w14:paraId="4276E2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DBC31A" w14:textId="77777777" w:rsidR="00205953" w:rsidRDefault="00205953" w:rsidP="00C222DD"/>
                            <w:p w14:paraId="3AD8B9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570327" w14:textId="77777777" w:rsidR="00205953" w:rsidRDefault="00205953" w:rsidP="00C222DD"/>
                            <w:p w14:paraId="5020AD9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B012BC" w14:textId="77777777" w:rsidR="00205953" w:rsidRDefault="00205953" w:rsidP="00C222DD"/>
                            <w:p w14:paraId="4DCB75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660E6E" w14:textId="77777777" w:rsidR="00205953" w:rsidRDefault="00205953" w:rsidP="00C222DD"/>
                            <w:p w14:paraId="13444E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7BDC19" w14:textId="77777777" w:rsidR="00205953" w:rsidRDefault="00205953" w:rsidP="00C222DD"/>
                            <w:p w14:paraId="30B790E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3F0EB8" w14:textId="77777777" w:rsidR="00205953" w:rsidRDefault="00205953" w:rsidP="00C222DD"/>
                            <w:p w14:paraId="472454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7D154A7" w14:textId="77777777" w:rsidR="00205953" w:rsidRDefault="00205953" w:rsidP="00C222DD"/>
                            <w:p w14:paraId="14A962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312485" w14:textId="77777777" w:rsidR="00205953" w:rsidRDefault="00205953" w:rsidP="00C222DD"/>
                            <w:p w14:paraId="1552DC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CEFC77" w14:textId="77777777" w:rsidR="00205953" w:rsidRDefault="00205953" w:rsidP="00C222DD"/>
                            <w:p w14:paraId="6DB81C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2A27FA" w14:textId="77777777" w:rsidR="00205953" w:rsidRDefault="00205953" w:rsidP="00C222DD"/>
                            <w:p w14:paraId="2B4C74C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285FF7" w14:textId="77777777" w:rsidR="00205953" w:rsidRDefault="00205953" w:rsidP="00C222DD"/>
                            <w:p w14:paraId="3AF65B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25DB40" w14:textId="77777777" w:rsidR="00205953" w:rsidRDefault="00205953" w:rsidP="00C222DD"/>
                            <w:p w14:paraId="7F58D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188113" w14:textId="77777777" w:rsidR="00205953" w:rsidRDefault="00205953" w:rsidP="00C222DD"/>
                            <w:p w14:paraId="3A1C5D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431415" w14:textId="77777777" w:rsidR="00205953" w:rsidRDefault="00205953" w:rsidP="00C222DD"/>
                            <w:p w14:paraId="41666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8132F1" w14:textId="77777777" w:rsidR="00205953" w:rsidRDefault="00205953" w:rsidP="00C222DD"/>
                            <w:p w14:paraId="6A8C00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F0644B" w14:textId="77777777" w:rsidR="00205953" w:rsidRDefault="00205953" w:rsidP="00C222DD"/>
                            <w:p w14:paraId="7C445AD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5D38BA" w14:textId="77777777" w:rsidR="00205953" w:rsidRDefault="00205953" w:rsidP="00C222DD"/>
                            <w:p w14:paraId="44561CF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6A166E7" w14:textId="77777777" w:rsidR="00205953" w:rsidRDefault="00205953" w:rsidP="00C222DD"/>
                            <w:p w14:paraId="68F570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E8D9E1" w14:textId="77777777" w:rsidR="00205953" w:rsidRDefault="00205953" w:rsidP="00C222DD"/>
                            <w:p w14:paraId="41FB53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B56ECD" w14:textId="77777777" w:rsidR="00205953" w:rsidRDefault="00205953" w:rsidP="00C222DD"/>
                            <w:p w14:paraId="0868A3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4D082E" w14:textId="77777777" w:rsidR="00205953" w:rsidRDefault="00205953" w:rsidP="00C222DD"/>
                            <w:p w14:paraId="733F8C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F72E28" w14:textId="77777777" w:rsidR="00205953" w:rsidRDefault="00205953" w:rsidP="00C222DD"/>
                            <w:p w14:paraId="10B2A4D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6AFD63" w14:textId="77777777" w:rsidR="00205953" w:rsidRDefault="00205953" w:rsidP="00C222DD"/>
                            <w:p w14:paraId="13878FA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9F3849" w14:textId="77777777" w:rsidR="00205953" w:rsidRDefault="00205953" w:rsidP="00C222DD"/>
                            <w:p w14:paraId="413F25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9FEEE3" w14:textId="77777777" w:rsidR="00205953" w:rsidRDefault="00205953" w:rsidP="00C222DD"/>
                            <w:p w14:paraId="489C4DD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63D122" w14:textId="77777777" w:rsidR="00205953" w:rsidRDefault="00205953" w:rsidP="00C222DD"/>
                            <w:p w14:paraId="235AC18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BBEDFAF" w14:textId="77777777" w:rsidR="00205953" w:rsidRDefault="00205953" w:rsidP="00C222DD"/>
                            <w:p w14:paraId="14982A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A8CF57" w14:textId="77777777" w:rsidR="00205953" w:rsidRDefault="00205953" w:rsidP="00C222DD"/>
                            <w:p w14:paraId="6326F6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C97C4E" w14:textId="77777777" w:rsidR="00205953" w:rsidRDefault="00205953" w:rsidP="00C222DD"/>
                            <w:p w14:paraId="14B2B71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5F53F" w14:textId="77777777" w:rsidR="00205953" w:rsidRDefault="00205953" w:rsidP="00C222DD"/>
                            <w:p w14:paraId="763E45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DF1DB7E" w14:textId="77777777" w:rsidR="00205953" w:rsidRDefault="00205953" w:rsidP="00C222DD"/>
                            <w:p w14:paraId="527E57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FA476" w14:textId="77777777" w:rsidR="00205953" w:rsidRDefault="00205953" w:rsidP="00C222DD"/>
                            <w:p w14:paraId="2B85305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9C3B8B" w14:textId="77777777" w:rsidR="00205953" w:rsidRDefault="00205953" w:rsidP="00C222DD"/>
                            <w:p w14:paraId="17A51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7D4843" w14:textId="77777777" w:rsidR="00205953" w:rsidRDefault="00205953" w:rsidP="00C222DD"/>
                            <w:p w14:paraId="6849FC2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5AEE0E" w14:textId="77777777" w:rsidR="00205953" w:rsidRDefault="00205953" w:rsidP="00C222DD"/>
                            <w:p w14:paraId="306B8E6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9425D2F" w14:textId="77777777" w:rsidR="00205953" w:rsidRDefault="00205953" w:rsidP="00C222DD"/>
                            <w:p w14:paraId="71FD99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8E97F81" w14:textId="77777777" w:rsidR="00205953" w:rsidRDefault="00205953" w:rsidP="00C222DD"/>
                            <w:p w14:paraId="20CD47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E4E88DF" w14:textId="77777777" w:rsidR="00205953" w:rsidRDefault="00205953" w:rsidP="00C222DD"/>
                            <w:p w14:paraId="25E5D1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9FB9D4" w14:textId="77777777" w:rsidR="00205953" w:rsidRDefault="00205953" w:rsidP="00C222DD"/>
                            <w:p w14:paraId="16A8F0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2138D9" w14:textId="77777777" w:rsidR="00205953" w:rsidRDefault="00205953" w:rsidP="00C222DD"/>
                            <w:p w14:paraId="178EBE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364851" w14:textId="77777777" w:rsidR="00205953" w:rsidRDefault="00205953" w:rsidP="00C222DD"/>
                            <w:p w14:paraId="6F8138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56B2A8" w14:textId="77777777" w:rsidR="00205953" w:rsidRDefault="00205953" w:rsidP="00C222DD"/>
                            <w:p w14:paraId="5810A9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A391A" w14:textId="77777777" w:rsidR="00205953" w:rsidRDefault="00205953" w:rsidP="00C222DD"/>
                            <w:p w14:paraId="447D59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DDD47E" w14:textId="77777777" w:rsidR="00205953" w:rsidRDefault="00205953" w:rsidP="00C222DD"/>
                            <w:p w14:paraId="342DAA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6EC606F" w14:textId="77777777" w:rsidR="00205953" w:rsidRDefault="00205953" w:rsidP="00C222DD"/>
                            <w:p w14:paraId="453C6F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A82A815" w14:textId="77777777" w:rsidR="00205953" w:rsidRDefault="00205953" w:rsidP="00C222DD"/>
                            <w:p w14:paraId="4176FC1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B16BED" w14:textId="77777777" w:rsidR="00205953" w:rsidRDefault="00205953" w:rsidP="00C222DD"/>
                            <w:p w14:paraId="0D8622B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EE821F" w14:textId="77777777" w:rsidR="00205953" w:rsidRDefault="00205953" w:rsidP="00C222DD"/>
                            <w:p w14:paraId="7202CF9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0E24564" w14:textId="77777777" w:rsidR="00205953" w:rsidRDefault="00205953" w:rsidP="00C222DD"/>
                            <w:p w14:paraId="338D0B6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C6FC6" w14:textId="77777777" w:rsidR="00205953" w:rsidRDefault="00205953" w:rsidP="00C222DD"/>
                            <w:p w14:paraId="2358DF9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866379" w14:textId="77777777" w:rsidR="00205953" w:rsidRDefault="00205953" w:rsidP="00C222DD"/>
                            <w:p w14:paraId="75A2D49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2C2E1E7" w14:textId="77777777" w:rsidR="00205953" w:rsidRDefault="00205953" w:rsidP="00C222DD"/>
                            <w:p w14:paraId="09611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0FF7BE" w14:textId="77777777" w:rsidR="00205953" w:rsidRDefault="00205953" w:rsidP="00C222DD"/>
                            <w:p w14:paraId="18A012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EFA535" w14:textId="77777777" w:rsidR="00205953" w:rsidRDefault="00205953" w:rsidP="00C222DD"/>
                            <w:p w14:paraId="37A1B24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12755" w14:textId="77777777" w:rsidR="00205953" w:rsidRDefault="00205953" w:rsidP="00C222DD"/>
                            <w:p w14:paraId="4B8EC40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039D82" w14:textId="77777777" w:rsidR="00205953" w:rsidRDefault="00205953" w:rsidP="00C222DD"/>
                            <w:p w14:paraId="08BE50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8347A7C" w14:textId="77777777" w:rsidR="00205953" w:rsidRDefault="00205953" w:rsidP="00C222DD"/>
                            <w:p w14:paraId="604B925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E3A8673" w14:textId="77777777" w:rsidR="00205953" w:rsidRDefault="00205953" w:rsidP="00C222DD"/>
                            <w:p w14:paraId="3644B8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53CA1F" w14:textId="77777777" w:rsidR="00205953" w:rsidRDefault="00205953" w:rsidP="00C222DD"/>
                            <w:p w14:paraId="7A7DAC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5DEE42" w14:textId="77777777" w:rsidR="00205953" w:rsidRDefault="00205953" w:rsidP="00C222DD"/>
                            <w:p w14:paraId="288A2E9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2973A6" w14:textId="77777777" w:rsidR="00205953" w:rsidRDefault="00205953" w:rsidP="00C222DD"/>
                            <w:p w14:paraId="494694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C0987D" w14:textId="77777777" w:rsidR="00205953" w:rsidRDefault="00205953" w:rsidP="00C222DD"/>
                            <w:p w14:paraId="7EA6CF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0731E0A" w14:textId="77777777" w:rsidR="00205953" w:rsidRDefault="00205953" w:rsidP="00C222DD"/>
                            <w:p w14:paraId="3B545CD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7AA3EF" w14:textId="77777777" w:rsidR="00205953" w:rsidRDefault="00205953" w:rsidP="00C222DD"/>
                            <w:p w14:paraId="31EFDD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FED072" w14:textId="77777777" w:rsidR="00205953" w:rsidRDefault="00205953" w:rsidP="00C222DD"/>
                            <w:p w14:paraId="1F8F982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CC0759" w14:textId="77777777" w:rsidR="00205953" w:rsidRDefault="00205953" w:rsidP="00C222DD"/>
                            <w:p w14:paraId="4842C79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08330" w14:textId="77777777" w:rsidR="00205953" w:rsidRDefault="00205953" w:rsidP="00C222DD"/>
                            <w:p w14:paraId="59E5A84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75451E" w14:textId="77777777" w:rsidR="00205953" w:rsidRDefault="00205953" w:rsidP="00C222DD"/>
                            <w:p w14:paraId="5FE978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CEEF36" w14:textId="77777777" w:rsidR="00205953" w:rsidRDefault="00205953" w:rsidP="00C222DD"/>
                            <w:p w14:paraId="0FBBA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D563D40" w14:textId="77777777" w:rsidR="00205953" w:rsidRDefault="00205953" w:rsidP="00C222DD"/>
                            <w:p w14:paraId="60789D8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407015" w14:textId="77777777" w:rsidR="00205953" w:rsidRDefault="00205953" w:rsidP="00C222DD"/>
                            <w:p w14:paraId="59188A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959F61" w14:textId="77777777" w:rsidR="00205953" w:rsidRDefault="00205953" w:rsidP="00C222DD"/>
                            <w:p w14:paraId="10100F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2D85FE" w14:textId="77777777" w:rsidR="00205953" w:rsidRDefault="00205953" w:rsidP="00C222DD"/>
                            <w:p w14:paraId="147A4B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B2FCC2" w14:textId="77777777" w:rsidR="00205953" w:rsidRDefault="00205953" w:rsidP="00C222DD"/>
                            <w:p w14:paraId="17975F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3AF7C7" w14:textId="77777777" w:rsidR="00205953" w:rsidRDefault="00205953" w:rsidP="00C222DD"/>
                            <w:p w14:paraId="624051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857A45" w14:textId="77777777" w:rsidR="00205953" w:rsidRDefault="00205953" w:rsidP="00C222DD"/>
                            <w:p w14:paraId="13B0801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2D94DD" w14:textId="77777777" w:rsidR="00205953" w:rsidRDefault="00205953" w:rsidP="00C222DD"/>
                            <w:p w14:paraId="70B4E52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C92280" w14:textId="77777777" w:rsidR="00205953" w:rsidRDefault="00205953" w:rsidP="00C222DD"/>
                            <w:p w14:paraId="4D3D6E0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B2E11A" w14:textId="77777777" w:rsidR="00205953" w:rsidRDefault="00205953" w:rsidP="00C222DD"/>
                            <w:p w14:paraId="117285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69FEEE" w14:textId="77777777" w:rsidR="00205953" w:rsidRDefault="00205953" w:rsidP="00C222DD"/>
                            <w:p w14:paraId="0A65D6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DAA906" w14:textId="77777777" w:rsidR="00205953" w:rsidRDefault="00205953" w:rsidP="00C222DD"/>
                            <w:p w14:paraId="02934AB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A5E196" w14:textId="77777777" w:rsidR="00205953" w:rsidRDefault="00205953" w:rsidP="00C222DD"/>
                            <w:p w14:paraId="61CC1D8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965D79" w14:textId="77777777" w:rsidR="00205953" w:rsidRDefault="00205953" w:rsidP="00C222DD"/>
                            <w:p w14:paraId="198CCE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9CB07D2" w14:textId="77777777" w:rsidR="00205953" w:rsidRDefault="00205953" w:rsidP="00C222DD"/>
                            <w:p w14:paraId="0CF7D75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B0DB69F" w14:textId="77777777" w:rsidR="00205953" w:rsidRDefault="00205953" w:rsidP="00C222DD"/>
                            <w:p w14:paraId="7823AF3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0535A3" w14:textId="77777777" w:rsidR="00205953" w:rsidRDefault="00205953" w:rsidP="00C222DD"/>
                            <w:p w14:paraId="3EE756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E6A8A1" w14:textId="77777777" w:rsidR="00205953" w:rsidRDefault="00205953" w:rsidP="00C222DD"/>
                            <w:p w14:paraId="6AE00E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97CD3D" w14:textId="77777777" w:rsidR="00205953" w:rsidRDefault="00205953" w:rsidP="00C222DD"/>
                            <w:p w14:paraId="4AA9671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E5A816" w14:textId="77777777" w:rsidR="00205953" w:rsidRDefault="00205953" w:rsidP="00C222DD"/>
                            <w:p w14:paraId="086E4B0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42239E" w14:textId="77777777" w:rsidR="00205953" w:rsidRDefault="00205953" w:rsidP="00C222DD"/>
                            <w:p w14:paraId="265D1B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F3B7D6" w14:textId="77777777" w:rsidR="00205953" w:rsidRDefault="00205953" w:rsidP="00C222DD"/>
                            <w:p w14:paraId="0CE0868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94BCB6" w14:textId="77777777" w:rsidR="00205953" w:rsidRDefault="00205953" w:rsidP="00C222DD"/>
                            <w:p w14:paraId="11184E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801AE3" w14:textId="77777777" w:rsidR="00205953" w:rsidRDefault="00205953" w:rsidP="00C222DD"/>
                            <w:p w14:paraId="0994648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E1AF2B" w14:textId="77777777" w:rsidR="00205953" w:rsidRDefault="00205953" w:rsidP="00C222DD"/>
                            <w:p w14:paraId="1909BE7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DCBDC3" w14:textId="77777777" w:rsidR="00205953" w:rsidRDefault="00205953" w:rsidP="00C222DD"/>
                            <w:p w14:paraId="2068B6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22FD52" w14:textId="77777777" w:rsidR="00205953" w:rsidRDefault="00205953" w:rsidP="00C222DD"/>
                            <w:p w14:paraId="155D2C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7FF733" w14:textId="77777777" w:rsidR="00205953" w:rsidRDefault="00205953" w:rsidP="00C222DD"/>
                            <w:p w14:paraId="723B1FD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4068EB" w14:textId="77777777" w:rsidR="00205953" w:rsidRDefault="00205953" w:rsidP="00C222DD"/>
                            <w:p w14:paraId="7F05F10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FCD52A" w14:textId="77777777" w:rsidR="00205953" w:rsidRDefault="00205953" w:rsidP="00C222DD"/>
                            <w:p w14:paraId="7B8A7F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B4A4A23" w14:textId="77777777" w:rsidR="00205953" w:rsidRDefault="00205953" w:rsidP="00C222DD"/>
                            <w:p w14:paraId="3C0AE54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A8FFD" w14:textId="77777777" w:rsidR="00205953" w:rsidRDefault="00205953" w:rsidP="00C222DD"/>
                            <w:p w14:paraId="7542A3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8416CA" w14:textId="77777777" w:rsidR="00205953" w:rsidRDefault="00205953" w:rsidP="00C222DD"/>
                            <w:p w14:paraId="1E6B11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97F90A" w14:textId="77777777" w:rsidR="00205953" w:rsidRDefault="00205953" w:rsidP="00C222DD"/>
                            <w:p w14:paraId="3D39B4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4B6E4" w14:textId="77777777" w:rsidR="00205953" w:rsidRDefault="00205953" w:rsidP="00C222DD"/>
                            <w:p w14:paraId="3AA939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22500" w14:textId="77777777" w:rsidR="00205953" w:rsidRDefault="00205953" w:rsidP="00C222DD"/>
                            <w:p w14:paraId="32521B5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F7DC6" w14:textId="77777777" w:rsidR="00205953" w:rsidRDefault="00205953" w:rsidP="00C222DD"/>
                            <w:p w14:paraId="08B8CC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477093F" w14:textId="77777777" w:rsidR="00205953" w:rsidRDefault="00205953" w:rsidP="00C222DD"/>
                            <w:p w14:paraId="55AA89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616F5E" w14:textId="77777777" w:rsidR="00205953" w:rsidRDefault="00205953" w:rsidP="00C222DD"/>
                            <w:p w14:paraId="56FA25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7668CB" w14:textId="77777777" w:rsidR="00205953" w:rsidRDefault="00205953" w:rsidP="00C222DD"/>
                            <w:p w14:paraId="3A9F21D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E12240" w14:textId="77777777" w:rsidR="00205953" w:rsidRDefault="00205953" w:rsidP="00C222DD"/>
                            <w:p w14:paraId="28EBA4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044646" w14:textId="77777777" w:rsidR="00205953" w:rsidRDefault="00205953" w:rsidP="00C222DD"/>
                            <w:p w14:paraId="0608E5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6441B0" w14:textId="77777777" w:rsidR="00205953" w:rsidRDefault="00205953" w:rsidP="00C222DD"/>
                            <w:p w14:paraId="0738C5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FC5FD7" w14:textId="77777777" w:rsidR="00205953" w:rsidRDefault="00205953" w:rsidP="00C222DD"/>
                            <w:p w14:paraId="17F58D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3D86A6" w14:textId="77777777" w:rsidR="00205953" w:rsidRDefault="00205953" w:rsidP="00C222DD"/>
                            <w:p w14:paraId="4D6361E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B08FD8" w14:textId="77777777" w:rsidR="00205953" w:rsidRDefault="00205953" w:rsidP="00C222DD"/>
                            <w:p w14:paraId="288B4E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3C2BA6" w14:textId="77777777" w:rsidR="00205953" w:rsidRDefault="00205953" w:rsidP="00C222DD"/>
                            <w:p w14:paraId="366324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69ADD0" w14:textId="77777777" w:rsidR="00205953" w:rsidRDefault="00205953" w:rsidP="00C222DD"/>
                            <w:p w14:paraId="353DAE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5A39DC" w14:textId="77777777" w:rsidR="00205953" w:rsidRDefault="00205953" w:rsidP="00C222DD"/>
                            <w:p w14:paraId="126A7CB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3F89D8" w14:textId="77777777" w:rsidR="00205953" w:rsidRDefault="00205953" w:rsidP="00C222DD"/>
                            <w:p w14:paraId="1297E5A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513A3C" w14:textId="77777777" w:rsidR="00205953" w:rsidRDefault="00205953" w:rsidP="00C222DD"/>
                            <w:p w14:paraId="0F340D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F4E611" w14:textId="77777777" w:rsidR="00205953" w:rsidRDefault="00205953" w:rsidP="00C222DD"/>
                            <w:p w14:paraId="002B0C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8EE4B6" w14:textId="77777777" w:rsidR="00205953" w:rsidRDefault="00205953" w:rsidP="00C222DD"/>
                            <w:p w14:paraId="1AE8C4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B9F08D" w14:textId="77777777" w:rsidR="00205953" w:rsidRDefault="00205953" w:rsidP="00C222DD"/>
                            <w:p w14:paraId="6E4E42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4F0E86" w14:textId="77777777" w:rsidR="00205953" w:rsidRDefault="00205953" w:rsidP="00C222DD"/>
                            <w:p w14:paraId="32ECFC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A84170" w14:textId="77777777" w:rsidR="00205953" w:rsidRDefault="00205953" w:rsidP="00C222DD"/>
                            <w:p w14:paraId="79E345A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F4A51D" w14:textId="77777777" w:rsidR="00205953" w:rsidRDefault="00205953" w:rsidP="00C222DD"/>
                            <w:p w14:paraId="2A6F03E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F5A1DC" w14:textId="77777777" w:rsidR="00205953" w:rsidRDefault="00205953" w:rsidP="00C222DD"/>
                            <w:p w14:paraId="0D4F79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E85764" w14:textId="77777777" w:rsidR="00205953" w:rsidRDefault="00205953" w:rsidP="00C222DD"/>
                            <w:p w14:paraId="386D58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ADA10" w14:textId="77777777" w:rsidR="00205953" w:rsidRDefault="00205953" w:rsidP="00C222DD"/>
                            <w:p w14:paraId="138C8BF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E1D7F3" w14:textId="77777777" w:rsidR="00205953" w:rsidRDefault="00205953" w:rsidP="00C222DD"/>
                            <w:p w14:paraId="2026439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FCE308" w14:textId="77777777" w:rsidR="00205953" w:rsidRDefault="00205953" w:rsidP="00C222DD"/>
                            <w:p w14:paraId="5E9E93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48F8CED" w14:textId="77777777" w:rsidR="00205953" w:rsidRDefault="00205953" w:rsidP="00C222DD"/>
                            <w:p w14:paraId="121E078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12F4E6" w14:textId="77777777" w:rsidR="00205953" w:rsidRDefault="00205953" w:rsidP="00C222DD"/>
                            <w:p w14:paraId="6349D9E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3904D4" w14:textId="77777777" w:rsidR="00205953" w:rsidRDefault="00205953" w:rsidP="00C222DD"/>
                            <w:p w14:paraId="5D7AFC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2DF428" w14:textId="77777777" w:rsidR="00205953" w:rsidRDefault="00205953" w:rsidP="00C222DD"/>
                            <w:p w14:paraId="47FC88B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1664D8" w14:textId="77777777" w:rsidR="00205953" w:rsidRDefault="00205953" w:rsidP="00C222DD"/>
                            <w:p w14:paraId="7C2796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C292EA" w14:textId="77777777" w:rsidR="00205953" w:rsidRDefault="00205953" w:rsidP="00C222DD"/>
                            <w:p w14:paraId="648AE1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EDC63" w14:textId="77777777" w:rsidR="00205953" w:rsidRDefault="00205953" w:rsidP="00C222DD"/>
                            <w:p w14:paraId="6C89A0E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EE76B6" w14:textId="77777777" w:rsidR="00205953" w:rsidRDefault="00205953" w:rsidP="00C222DD"/>
                            <w:p w14:paraId="354D18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AB443A" w14:textId="77777777" w:rsidR="00205953" w:rsidRDefault="00205953" w:rsidP="00C222DD"/>
                            <w:p w14:paraId="6A654C9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394AA6" w14:textId="77777777" w:rsidR="00205953" w:rsidRDefault="00205953" w:rsidP="00C222DD"/>
                            <w:p w14:paraId="6FF1A8C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4E5D342" w14:textId="77777777" w:rsidR="00205953" w:rsidRDefault="00205953" w:rsidP="00C222DD"/>
                            <w:p w14:paraId="1FE65E8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3C50276" w14:textId="77777777" w:rsidR="00205953" w:rsidRDefault="00205953" w:rsidP="00C222DD"/>
                            <w:p w14:paraId="17FC432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A92AA6" w14:textId="77777777" w:rsidR="00205953" w:rsidRDefault="00205953" w:rsidP="00C222DD"/>
                            <w:p w14:paraId="4BD609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30D259" w14:textId="77777777" w:rsidR="00205953" w:rsidRDefault="00205953" w:rsidP="00C222DD"/>
                            <w:p w14:paraId="0502A3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E3415" w14:textId="77777777" w:rsidR="00205953" w:rsidRDefault="00205953" w:rsidP="00C222DD"/>
                            <w:p w14:paraId="4030F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5BF8AF" w14:textId="77777777" w:rsidR="00205953" w:rsidRDefault="00205953" w:rsidP="00C222DD"/>
                            <w:p w14:paraId="0D6023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350147" w14:textId="77777777" w:rsidR="00205953" w:rsidRDefault="00205953" w:rsidP="00C222DD"/>
                            <w:p w14:paraId="587ECF0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D8BE92" w14:textId="77777777" w:rsidR="00205953" w:rsidRDefault="00205953" w:rsidP="00C222DD"/>
                            <w:p w14:paraId="7D13B3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C78155" w14:textId="77777777" w:rsidR="00205953" w:rsidRDefault="00205953" w:rsidP="00C222DD"/>
                            <w:p w14:paraId="3BB994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8FB26D" w14:textId="77777777" w:rsidR="00205953" w:rsidRDefault="00205953" w:rsidP="00C222DD"/>
                            <w:p w14:paraId="78BCF3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E521B6" w14:textId="77777777" w:rsidR="00205953" w:rsidRDefault="00205953" w:rsidP="00C222DD"/>
                            <w:p w14:paraId="084AF9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4A723C" w14:textId="77777777" w:rsidR="00205953" w:rsidRDefault="00205953" w:rsidP="00C222DD"/>
                            <w:p w14:paraId="260D46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4E13DE" w14:textId="77777777" w:rsidR="00205953" w:rsidRDefault="00205953" w:rsidP="00C222DD"/>
                            <w:p w14:paraId="5C5D12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8B485A" w14:textId="77777777" w:rsidR="00205953" w:rsidRDefault="00205953" w:rsidP="00C222DD"/>
                            <w:p w14:paraId="6F63A2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3A12E" w14:textId="77777777" w:rsidR="00205953" w:rsidRDefault="00205953" w:rsidP="00C222DD"/>
                            <w:p w14:paraId="752B4A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DD07C6" w14:textId="77777777" w:rsidR="00205953" w:rsidRDefault="00205953" w:rsidP="00C222DD"/>
                            <w:p w14:paraId="727FF5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F9D650" w14:textId="77777777" w:rsidR="00205953" w:rsidRDefault="00205953" w:rsidP="00C222DD"/>
                            <w:p w14:paraId="589F98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DAA2D61" w14:textId="77777777" w:rsidR="00205953" w:rsidRDefault="00205953" w:rsidP="00C222DD"/>
                            <w:p w14:paraId="049BDC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53A5EB" w14:textId="77777777" w:rsidR="00205953" w:rsidRDefault="00205953" w:rsidP="00C222DD"/>
                            <w:p w14:paraId="261111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E76842" w14:textId="77777777" w:rsidR="00205953" w:rsidRDefault="00205953" w:rsidP="00C222DD"/>
                            <w:p w14:paraId="03979A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0BF12E" w14:textId="77777777" w:rsidR="00205953" w:rsidRDefault="00205953" w:rsidP="00C222DD"/>
                            <w:p w14:paraId="67306AA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781C39" w14:textId="77777777" w:rsidR="00205953" w:rsidRDefault="00205953" w:rsidP="00C222DD"/>
                            <w:p w14:paraId="65DFA0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11E180" w14:textId="77777777" w:rsidR="00205953" w:rsidRDefault="00205953" w:rsidP="00C222DD"/>
                            <w:p w14:paraId="7C04D9F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29E8B6" w14:textId="77777777" w:rsidR="00205953" w:rsidRDefault="00205953" w:rsidP="00C222DD"/>
                            <w:p w14:paraId="1FD1793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2315EE" w14:textId="77777777" w:rsidR="00205953" w:rsidRDefault="00205953" w:rsidP="00C222DD"/>
                            <w:p w14:paraId="570D3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FABA06" w14:textId="77777777" w:rsidR="00205953" w:rsidRDefault="00205953" w:rsidP="00C222DD"/>
                            <w:p w14:paraId="40BF3F9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F73B4E" w14:textId="77777777" w:rsidR="00205953" w:rsidRDefault="00205953" w:rsidP="00C222DD"/>
                            <w:p w14:paraId="3EAAE2B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C7ABD1" w14:textId="77777777" w:rsidR="00205953" w:rsidRDefault="00205953" w:rsidP="00C222DD"/>
                            <w:p w14:paraId="531753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0D844A6" w14:textId="77777777" w:rsidR="00205953" w:rsidRDefault="00205953" w:rsidP="00C222DD"/>
                            <w:p w14:paraId="43CE74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6147BB" w14:textId="77777777" w:rsidR="00205953" w:rsidRDefault="00205953" w:rsidP="00C222DD"/>
                            <w:p w14:paraId="4909BF4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FCDC2B" w14:textId="77777777" w:rsidR="00205953" w:rsidRDefault="00205953" w:rsidP="00C222DD"/>
                            <w:p w14:paraId="209726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A81906" w14:textId="77777777" w:rsidR="00205953" w:rsidRDefault="00205953" w:rsidP="00C222DD"/>
                            <w:p w14:paraId="08D4E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C012AC" w14:textId="77777777" w:rsidR="00205953" w:rsidRDefault="00205953" w:rsidP="00C222DD"/>
                            <w:p w14:paraId="65993F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355E94" w14:textId="77777777" w:rsidR="00205953" w:rsidRDefault="00205953" w:rsidP="00C222DD"/>
                            <w:p w14:paraId="717A2F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F219D" w14:textId="77777777" w:rsidR="00205953" w:rsidRDefault="00205953" w:rsidP="00C222DD"/>
                            <w:p w14:paraId="633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B25CFA" w14:textId="77777777" w:rsidR="00205953" w:rsidRDefault="00205953" w:rsidP="00C222DD"/>
                            <w:p w14:paraId="22A5A6B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F936F5" w14:textId="77777777" w:rsidR="00205953" w:rsidRDefault="00205953" w:rsidP="00C222DD"/>
                            <w:p w14:paraId="3EBE40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C1277E" w14:textId="77777777" w:rsidR="00205953" w:rsidRDefault="00205953" w:rsidP="00C222DD"/>
                            <w:p w14:paraId="4414D4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2B25DF" w14:textId="77777777" w:rsidR="00205953" w:rsidRDefault="00205953" w:rsidP="00C222DD"/>
                            <w:p w14:paraId="0858D7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4FE3CD" w14:textId="77777777" w:rsidR="00205953" w:rsidRDefault="00205953" w:rsidP="00C222DD"/>
                            <w:p w14:paraId="3AE2FFF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81C3E7" w14:textId="77777777" w:rsidR="00205953" w:rsidRDefault="00205953" w:rsidP="00C222DD"/>
                            <w:p w14:paraId="5A45385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8FC0D1" w14:textId="77777777" w:rsidR="00205953" w:rsidRDefault="00205953" w:rsidP="00C222DD"/>
                            <w:p w14:paraId="21E4EFE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D3A8C3" w14:textId="77777777" w:rsidR="00205953" w:rsidRDefault="00205953" w:rsidP="00C222DD"/>
                            <w:p w14:paraId="60FE1DC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C83195" w14:textId="77777777" w:rsidR="00205953" w:rsidRDefault="00205953" w:rsidP="00C222DD"/>
                            <w:p w14:paraId="0E22EB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9E894F" w14:textId="77777777" w:rsidR="00205953" w:rsidRDefault="00205953" w:rsidP="00C222DD"/>
                            <w:p w14:paraId="190696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D72742" w14:textId="77777777" w:rsidR="00205953" w:rsidRDefault="00205953" w:rsidP="00C222DD"/>
                            <w:p w14:paraId="5509C99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86C186" w14:textId="77777777" w:rsidR="00205953" w:rsidRDefault="00205953" w:rsidP="00C222DD"/>
                            <w:p w14:paraId="13BB299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366B22" w14:textId="77777777" w:rsidR="00205953" w:rsidRDefault="00205953" w:rsidP="00C222DD"/>
                            <w:p w14:paraId="58B8A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FCFE82" w14:textId="77777777" w:rsidR="00205953" w:rsidRDefault="00205953" w:rsidP="00C222DD"/>
                            <w:p w14:paraId="0ABC94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90189D" w14:textId="77777777" w:rsidR="00205953" w:rsidRDefault="00205953" w:rsidP="00C222DD"/>
                            <w:p w14:paraId="560D36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408A1" w14:textId="77777777" w:rsidR="00205953" w:rsidRDefault="00205953" w:rsidP="00C222DD"/>
                            <w:p w14:paraId="6E2BEF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990B0A" w14:textId="77777777" w:rsidR="00205953" w:rsidRDefault="00205953" w:rsidP="00C222DD"/>
                            <w:p w14:paraId="58494F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753B69" w14:textId="77777777" w:rsidR="00205953" w:rsidRDefault="00205953" w:rsidP="00C222DD"/>
                            <w:p w14:paraId="1F74E2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174539" w14:textId="77777777" w:rsidR="00205953" w:rsidRDefault="00205953" w:rsidP="00C222DD"/>
                            <w:p w14:paraId="31C795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0BDD670" w14:textId="77777777" w:rsidR="00205953" w:rsidRDefault="00205953" w:rsidP="00C222DD"/>
                            <w:p w14:paraId="1DD869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95DB7" w14:textId="77777777" w:rsidR="00205953" w:rsidRDefault="00205953" w:rsidP="00C222DD"/>
                            <w:p w14:paraId="239CFD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A9EDC2" w14:textId="77777777" w:rsidR="00205953" w:rsidRDefault="00205953" w:rsidP="00C222DD"/>
                            <w:p w14:paraId="0A1304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6A8C723" w14:textId="77777777" w:rsidR="00205953" w:rsidRDefault="00205953" w:rsidP="00C222DD"/>
                            <w:p w14:paraId="63EC3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141C8F" w14:textId="77777777" w:rsidR="00205953" w:rsidRDefault="00205953" w:rsidP="00C222DD"/>
                            <w:p w14:paraId="369881E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BB45D2" w14:textId="77777777" w:rsidR="00205953" w:rsidRDefault="00205953" w:rsidP="00C222DD"/>
                            <w:p w14:paraId="12723B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6C9E8E" w14:textId="77777777" w:rsidR="00205953" w:rsidRDefault="00205953" w:rsidP="00C222DD"/>
                            <w:p w14:paraId="390B96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8D78CC" w14:textId="77777777" w:rsidR="00205953" w:rsidRDefault="00205953" w:rsidP="00C222DD"/>
                            <w:p w14:paraId="2A5FD6E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9C4C0AD" w14:textId="77777777" w:rsidR="00205953" w:rsidRDefault="00205953" w:rsidP="00C222DD"/>
                            <w:p w14:paraId="4C2075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43DD7D" w14:textId="77777777" w:rsidR="00205953" w:rsidRDefault="00205953" w:rsidP="00C222DD"/>
                            <w:p w14:paraId="0A94B0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3CFE34" w14:textId="77777777" w:rsidR="00205953" w:rsidRDefault="00205953" w:rsidP="00C222DD"/>
                            <w:p w14:paraId="0FF0BE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BB868E" w14:textId="77777777" w:rsidR="00205953" w:rsidRDefault="00205953" w:rsidP="00C222DD"/>
                            <w:p w14:paraId="3225CBC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1" name="Text Box 61"/>
                        <wps:cNvSpPr txBox="1"/>
                        <wps:spPr>
                          <a:xfrm>
                            <a:off x="377760" y="92340"/>
                            <a:ext cx="2489803" cy="1302659"/>
                          </a:xfrm>
                          <a:prstGeom prst="rect">
                            <a:avLst/>
                          </a:prstGeom>
                          <a:noFill/>
                          <a:ln w="6350">
                            <a:noFill/>
                          </a:ln>
                        </wps:spPr>
                        <wps:txbx>
                          <w:txbxContent>
                            <w:p w14:paraId="67809DD0" w14:textId="77777777" w:rsidR="00205953" w:rsidRPr="00E46FE8" w:rsidRDefault="00205953" w:rsidP="00696223">
                              <w:pPr>
                                <w:pStyle w:val="PullQuote"/>
                              </w:pPr>
                              <w:r w:rsidRPr="00E46FE8">
                                <w:t>PULL QUOTE STYLE. PELLENTESQUE HABITANT MORBI TRISTIQUE SENECTUS ET NETUS ET MALESUADA FAMES AC TURPIS EGESTAS. PROIN PHARETRA NONUMMY PEDE.”</w:t>
                              </w:r>
                            </w:p>
                            <w:p w14:paraId="4C3316CB" w14:textId="77777777" w:rsidR="00205953" w:rsidRPr="00D20793" w:rsidRDefault="00205953" w:rsidP="00C222DD">
                              <w:pPr>
                                <w:jc w:val="left"/>
                                <w:rPr>
                                  <w:rFonts w:ascii="Antonio" w:hAnsi="Antonio"/>
                                  <w:b/>
                                  <w:bCs/>
                                  <w:sz w:val="28"/>
                                  <w:szCs w:val="28"/>
                                </w:rPr>
                              </w:pPr>
                            </w:p>
                            <w:p w14:paraId="5EFE489B" w14:textId="77777777" w:rsidR="00205953" w:rsidRPr="00D20793" w:rsidRDefault="00205953" w:rsidP="00C222DD">
                              <w:pPr>
                                <w:rPr>
                                  <w:rFonts w:ascii="Antonio" w:hAnsi="Antonio"/>
                                  <w:b/>
                                  <w:bCs/>
                                  <w:sz w:val="28"/>
                                  <w:szCs w:val="28"/>
                                </w:rPr>
                              </w:pPr>
                            </w:p>
                            <w:p w14:paraId="5C343A7F"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5AB51252" w14:textId="77777777" w:rsidR="00205953" w:rsidRPr="00D20793" w:rsidRDefault="00205953" w:rsidP="00C222DD">
                              <w:pPr>
                                <w:jc w:val="left"/>
                                <w:rPr>
                                  <w:rFonts w:ascii="Antonio" w:hAnsi="Antonio"/>
                                  <w:b/>
                                  <w:bCs/>
                                  <w:sz w:val="28"/>
                                  <w:szCs w:val="28"/>
                                </w:rPr>
                              </w:pPr>
                            </w:p>
                            <w:p w14:paraId="6F8CBB1D" w14:textId="77777777" w:rsidR="00205953" w:rsidRPr="00D20793" w:rsidRDefault="00205953" w:rsidP="00C222DD">
                              <w:pPr>
                                <w:rPr>
                                  <w:rFonts w:ascii="Antonio" w:hAnsi="Antonio"/>
                                  <w:b/>
                                  <w:bCs/>
                                  <w:sz w:val="28"/>
                                  <w:szCs w:val="28"/>
                                </w:rPr>
                              </w:pPr>
                            </w:p>
                            <w:p w14:paraId="04F333E3"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011A31C2" w14:textId="77777777" w:rsidR="00205953" w:rsidRPr="00D20793" w:rsidRDefault="00205953" w:rsidP="00C222DD">
                              <w:pPr>
                                <w:jc w:val="left"/>
                                <w:rPr>
                                  <w:rFonts w:ascii="Antonio" w:hAnsi="Antonio"/>
                                  <w:b/>
                                  <w:bCs/>
                                  <w:sz w:val="28"/>
                                  <w:szCs w:val="28"/>
                                </w:rPr>
                              </w:pPr>
                            </w:p>
                            <w:p w14:paraId="64F38BFB" w14:textId="77777777" w:rsidR="00205953" w:rsidRPr="00D20793" w:rsidRDefault="00205953" w:rsidP="00C222DD">
                              <w:pPr>
                                <w:rPr>
                                  <w:rFonts w:ascii="Antonio" w:hAnsi="Antonio"/>
                                  <w:b/>
                                  <w:bCs/>
                                  <w:sz w:val="28"/>
                                  <w:szCs w:val="28"/>
                                </w:rPr>
                              </w:pPr>
                            </w:p>
                            <w:p w14:paraId="6E4E1857"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4508A616" w14:textId="77777777" w:rsidR="00205953" w:rsidRPr="00D20793" w:rsidRDefault="00205953" w:rsidP="00C222DD">
                              <w:pPr>
                                <w:jc w:val="left"/>
                                <w:rPr>
                                  <w:rFonts w:ascii="Antonio" w:hAnsi="Antonio"/>
                                  <w:b/>
                                  <w:bCs/>
                                  <w:sz w:val="28"/>
                                  <w:szCs w:val="28"/>
                                </w:rPr>
                              </w:pPr>
                            </w:p>
                            <w:p w14:paraId="77D863CB" w14:textId="77777777" w:rsidR="00205953" w:rsidRPr="00D20793" w:rsidRDefault="00205953" w:rsidP="00C222DD">
                              <w:pPr>
                                <w:rPr>
                                  <w:rFonts w:ascii="Antonio" w:hAnsi="Antonio"/>
                                  <w:b/>
                                  <w:bCs/>
                                  <w:sz w:val="28"/>
                                  <w:szCs w:val="28"/>
                                </w:rPr>
                              </w:pPr>
                            </w:p>
                            <w:p w14:paraId="43795FBA"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225A3B83" w14:textId="77777777" w:rsidR="00205953" w:rsidRPr="00D20793" w:rsidRDefault="00205953" w:rsidP="00C222DD">
                              <w:pPr>
                                <w:jc w:val="left"/>
                                <w:rPr>
                                  <w:rFonts w:ascii="Antonio" w:hAnsi="Antonio"/>
                                  <w:b/>
                                  <w:bCs/>
                                  <w:sz w:val="28"/>
                                  <w:szCs w:val="28"/>
                                </w:rPr>
                              </w:pPr>
                            </w:p>
                            <w:p w14:paraId="7AA9DB5D" w14:textId="77777777" w:rsidR="00205953" w:rsidRPr="00D20793" w:rsidRDefault="00205953" w:rsidP="00C222DD">
                              <w:pPr>
                                <w:rPr>
                                  <w:rFonts w:ascii="Antonio" w:hAnsi="Antonio"/>
                                  <w:b/>
                                  <w:bCs/>
                                  <w:sz w:val="28"/>
                                  <w:szCs w:val="28"/>
                                </w:rPr>
                              </w:pPr>
                            </w:p>
                            <w:p w14:paraId="615189A0"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1019AF4C" w14:textId="77777777" w:rsidR="00205953" w:rsidRPr="00D20793" w:rsidRDefault="00205953" w:rsidP="00C222DD">
                              <w:pPr>
                                <w:jc w:val="left"/>
                                <w:rPr>
                                  <w:rFonts w:ascii="Antonio" w:hAnsi="Antonio"/>
                                  <w:b/>
                                  <w:bCs/>
                                  <w:sz w:val="28"/>
                                  <w:szCs w:val="28"/>
                                </w:rPr>
                              </w:pPr>
                            </w:p>
                            <w:p w14:paraId="4466A6DD" w14:textId="77777777" w:rsidR="00205953" w:rsidRPr="00D20793" w:rsidRDefault="00205953" w:rsidP="00C222DD">
                              <w:pPr>
                                <w:rPr>
                                  <w:rFonts w:ascii="Antonio" w:hAnsi="Antonio"/>
                                  <w:b/>
                                  <w:bCs/>
                                  <w:sz w:val="28"/>
                                  <w:szCs w:val="28"/>
                                </w:rPr>
                              </w:pPr>
                            </w:p>
                            <w:p w14:paraId="311C453A"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24988CDA" w14:textId="77777777" w:rsidR="00205953" w:rsidRPr="00D20793" w:rsidRDefault="00205953" w:rsidP="00C222DD">
                              <w:pPr>
                                <w:jc w:val="left"/>
                                <w:rPr>
                                  <w:rFonts w:ascii="Antonio" w:hAnsi="Antonio"/>
                                  <w:b/>
                                  <w:bCs/>
                                  <w:sz w:val="28"/>
                                  <w:szCs w:val="28"/>
                                </w:rPr>
                              </w:pPr>
                            </w:p>
                            <w:p w14:paraId="0B604550" w14:textId="77777777" w:rsidR="00205953" w:rsidRPr="00D20793" w:rsidRDefault="00205953" w:rsidP="00C222DD">
                              <w:pPr>
                                <w:rPr>
                                  <w:rFonts w:ascii="Antonio" w:hAnsi="Antonio"/>
                                  <w:b/>
                                  <w:bCs/>
                                  <w:sz w:val="28"/>
                                  <w:szCs w:val="28"/>
                                </w:rPr>
                              </w:pPr>
                            </w:p>
                            <w:p w14:paraId="074FD7CC"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1D165666" w14:textId="77777777" w:rsidR="00205953" w:rsidRPr="00D20793" w:rsidRDefault="00205953" w:rsidP="00C222DD">
                              <w:pPr>
                                <w:jc w:val="left"/>
                                <w:rPr>
                                  <w:rFonts w:ascii="Antonio" w:hAnsi="Antonio"/>
                                  <w:b/>
                                  <w:bCs/>
                                  <w:sz w:val="28"/>
                                  <w:szCs w:val="28"/>
                                </w:rPr>
                              </w:pPr>
                            </w:p>
                            <w:p w14:paraId="7CFD3DC0" w14:textId="77777777" w:rsidR="00205953" w:rsidRPr="00D20793" w:rsidRDefault="00205953" w:rsidP="00C222DD">
                              <w:pPr>
                                <w:rPr>
                                  <w:rFonts w:ascii="Antonio" w:hAnsi="Antonio"/>
                                  <w:b/>
                                  <w:bCs/>
                                  <w:sz w:val="28"/>
                                  <w:szCs w:val="28"/>
                                </w:rPr>
                              </w:pPr>
                            </w:p>
                            <w:p w14:paraId="1A36DF85"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4629B307" w14:textId="77777777" w:rsidR="00205953" w:rsidRPr="00D20793" w:rsidRDefault="00205953" w:rsidP="00C222DD">
                              <w:pPr>
                                <w:jc w:val="left"/>
                                <w:rPr>
                                  <w:rFonts w:ascii="Antonio" w:hAnsi="Antonio"/>
                                  <w:b/>
                                  <w:bCs/>
                                  <w:sz w:val="28"/>
                                  <w:szCs w:val="28"/>
                                </w:rPr>
                              </w:pPr>
                            </w:p>
                            <w:p w14:paraId="48C5F8D9" w14:textId="77777777" w:rsidR="00205953" w:rsidRPr="00D20793" w:rsidRDefault="00205953" w:rsidP="00C222DD">
                              <w:pPr>
                                <w:rPr>
                                  <w:rFonts w:ascii="Antonio" w:hAnsi="Antonio"/>
                                  <w:b/>
                                  <w:bCs/>
                                  <w:sz w:val="28"/>
                                  <w:szCs w:val="28"/>
                                </w:rPr>
                              </w:pPr>
                            </w:p>
                            <w:p w14:paraId="6DE8667C"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07B09218" w14:textId="77777777" w:rsidR="00205953" w:rsidRPr="00D20793" w:rsidRDefault="00205953" w:rsidP="00C222DD">
                              <w:pPr>
                                <w:jc w:val="left"/>
                                <w:rPr>
                                  <w:rFonts w:ascii="Antonio" w:hAnsi="Antonio"/>
                                  <w:b/>
                                  <w:bCs/>
                                  <w:sz w:val="28"/>
                                  <w:szCs w:val="28"/>
                                </w:rPr>
                              </w:pPr>
                            </w:p>
                            <w:p w14:paraId="1BE15DB1" w14:textId="77777777" w:rsidR="00205953" w:rsidRPr="00D20793" w:rsidRDefault="00205953" w:rsidP="00C222DD">
                              <w:pPr>
                                <w:rPr>
                                  <w:rFonts w:ascii="Antonio" w:hAnsi="Antonio"/>
                                  <w:b/>
                                  <w:bCs/>
                                  <w:sz w:val="28"/>
                                  <w:szCs w:val="28"/>
                                </w:rPr>
                              </w:pPr>
                            </w:p>
                            <w:p w14:paraId="2FD400E8"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73338132" w14:textId="77777777" w:rsidR="00205953" w:rsidRPr="00D20793" w:rsidRDefault="00205953" w:rsidP="00C222DD">
                              <w:pPr>
                                <w:jc w:val="left"/>
                                <w:rPr>
                                  <w:rFonts w:ascii="Antonio" w:hAnsi="Antonio"/>
                                  <w:b/>
                                  <w:bCs/>
                                  <w:sz w:val="28"/>
                                  <w:szCs w:val="28"/>
                                </w:rPr>
                              </w:pPr>
                            </w:p>
                            <w:p w14:paraId="19F04EDB" w14:textId="77777777" w:rsidR="00205953" w:rsidRPr="00D20793" w:rsidRDefault="00205953" w:rsidP="00C222DD">
                              <w:pPr>
                                <w:rPr>
                                  <w:rFonts w:ascii="Antonio" w:hAnsi="Antonio"/>
                                  <w:b/>
                                  <w:bCs/>
                                  <w:sz w:val="28"/>
                                  <w:szCs w:val="28"/>
                                </w:rPr>
                              </w:pPr>
                            </w:p>
                            <w:p w14:paraId="330DEC6B"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38339BF0" w14:textId="77777777" w:rsidR="00205953" w:rsidRPr="00D20793" w:rsidRDefault="00205953" w:rsidP="00C222DD">
                              <w:pPr>
                                <w:jc w:val="left"/>
                                <w:rPr>
                                  <w:rFonts w:ascii="Antonio" w:hAnsi="Antonio"/>
                                  <w:b/>
                                  <w:bCs/>
                                  <w:sz w:val="28"/>
                                  <w:szCs w:val="28"/>
                                </w:rPr>
                              </w:pPr>
                            </w:p>
                            <w:p w14:paraId="2EF22293" w14:textId="77777777" w:rsidR="00205953" w:rsidRPr="00D20793" w:rsidRDefault="00205953" w:rsidP="00C222DD">
                              <w:pPr>
                                <w:rPr>
                                  <w:rFonts w:ascii="Antonio" w:hAnsi="Antonio"/>
                                  <w:b/>
                                  <w:bCs/>
                                  <w:sz w:val="28"/>
                                  <w:szCs w:val="28"/>
                                </w:rPr>
                              </w:pPr>
                            </w:p>
                            <w:p w14:paraId="1A2539D2"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2127EDA8" w14:textId="77777777" w:rsidR="00205953" w:rsidRPr="00D20793" w:rsidRDefault="00205953" w:rsidP="00C222DD">
                              <w:pPr>
                                <w:jc w:val="left"/>
                                <w:rPr>
                                  <w:rFonts w:ascii="Antonio" w:hAnsi="Antonio"/>
                                  <w:b/>
                                  <w:bCs/>
                                  <w:sz w:val="28"/>
                                  <w:szCs w:val="28"/>
                                </w:rPr>
                              </w:pPr>
                            </w:p>
                            <w:p w14:paraId="13D4FAA2" w14:textId="77777777" w:rsidR="00205953" w:rsidRPr="00D20793" w:rsidRDefault="00205953" w:rsidP="00C222DD">
                              <w:pPr>
                                <w:rPr>
                                  <w:rFonts w:ascii="Antonio" w:hAnsi="Antonio"/>
                                  <w:b/>
                                  <w:bCs/>
                                  <w:sz w:val="28"/>
                                  <w:szCs w:val="28"/>
                                </w:rPr>
                              </w:pPr>
                            </w:p>
                            <w:p w14:paraId="6C9FDFF5"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4C5FA24E" w14:textId="77777777" w:rsidR="00205953" w:rsidRPr="00D20793" w:rsidRDefault="00205953" w:rsidP="00C222DD">
                              <w:pPr>
                                <w:jc w:val="left"/>
                                <w:rPr>
                                  <w:rFonts w:ascii="Antonio" w:hAnsi="Antonio"/>
                                  <w:b/>
                                  <w:bCs/>
                                  <w:sz w:val="28"/>
                                  <w:szCs w:val="28"/>
                                </w:rPr>
                              </w:pPr>
                            </w:p>
                            <w:p w14:paraId="0BE25E2F" w14:textId="77777777" w:rsidR="00205953" w:rsidRPr="00D20793" w:rsidRDefault="00205953" w:rsidP="00C222DD">
                              <w:pPr>
                                <w:rPr>
                                  <w:rFonts w:ascii="Antonio" w:hAnsi="Antonio"/>
                                  <w:b/>
                                  <w:bCs/>
                                  <w:sz w:val="28"/>
                                  <w:szCs w:val="28"/>
                                </w:rPr>
                              </w:pPr>
                            </w:p>
                            <w:p w14:paraId="0643EE5F"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771C55F3" w14:textId="77777777" w:rsidR="00205953" w:rsidRPr="00D20793" w:rsidRDefault="00205953" w:rsidP="00C222DD">
                              <w:pPr>
                                <w:jc w:val="left"/>
                                <w:rPr>
                                  <w:rFonts w:ascii="Antonio" w:hAnsi="Antonio"/>
                                  <w:b/>
                                  <w:bCs/>
                                  <w:sz w:val="28"/>
                                  <w:szCs w:val="28"/>
                                </w:rPr>
                              </w:pPr>
                            </w:p>
                            <w:p w14:paraId="151A4843" w14:textId="77777777" w:rsidR="00205953" w:rsidRPr="00D20793" w:rsidRDefault="00205953" w:rsidP="00C222DD">
                              <w:pPr>
                                <w:rPr>
                                  <w:rFonts w:ascii="Antonio" w:hAnsi="Antonio"/>
                                  <w:b/>
                                  <w:bCs/>
                                  <w:sz w:val="28"/>
                                  <w:szCs w:val="28"/>
                                </w:rPr>
                              </w:pPr>
                            </w:p>
                            <w:p w14:paraId="2C52E4EB"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0324D627" w14:textId="77777777" w:rsidR="00205953" w:rsidRPr="00D20793" w:rsidRDefault="00205953" w:rsidP="00C222DD">
                              <w:pPr>
                                <w:jc w:val="left"/>
                                <w:rPr>
                                  <w:rFonts w:ascii="Antonio" w:hAnsi="Antonio"/>
                                  <w:b/>
                                  <w:bCs/>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0C80761" id="Group 62" o:spid="_x0000_s1027" style="position:absolute;margin-left:270.5pt;margin-top:14.55pt;width:235.95pt;height:139.85pt;z-index:-251658239;mso-position-horizontal-relative:margin;mso-width-relative:margin;mso-height-relative:margin" coordorigin="-653" coordsize="29329,1394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">
                <v:shape id="Text Box 60" o:spid="_x0000_s1028" type="#_x0000_t202" style="position:absolute;left:-653;width:5802;height:545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" filled="f" stroked="f" strokeweight=".5pt">
                  <v:textbox>
                    <w:txbxContent>
                      <w:p w14:paraId="6FB3C7F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0C65D0" w14:textId="77777777" w:rsidR="00205953" w:rsidRDefault="00205953" w:rsidP="00C222DD"/>
                      <w:p w14:paraId="79AAD7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0F6672" w14:textId="77777777" w:rsidR="00205953" w:rsidRDefault="00205953" w:rsidP="00C222DD"/>
                      <w:p w14:paraId="2BD9FAD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797C6C" w14:textId="77777777" w:rsidR="00205953" w:rsidRDefault="00205953" w:rsidP="00C222DD"/>
                      <w:p w14:paraId="23A725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E52EF61" w14:textId="77777777" w:rsidR="00205953" w:rsidRDefault="00205953" w:rsidP="00C222DD"/>
                      <w:p w14:paraId="2EB64B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28CC92D" w14:textId="77777777" w:rsidR="00205953" w:rsidRDefault="00205953" w:rsidP="00C222DD"/>
                      <w:p w14:paraId="0E0E8E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836532" w14:textId="77777777" w:rsidR="00205953" w:rsidRDefault="00205953" w:rsidP="00C222DD"/>
                      <w:p w14:paraId="4ECE28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F0633" w14:textId="77777777" w:rsidR="00205953" w:rsidRDefault="00205953" w:rsidP="00C222DD"/>
                      <w:p w14:paraId="339DBD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740698" w14:textId="77777777" w:rsidR="00205953" w:rsidRDefault="00205953" w:rsidP="00C222DD"/>
                      <w:p w14:paraId="0F2DC3F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3D742" w14:textId="77777777" w:rsidR="00205953" w:rsidRDefault="00205953" w:rsidP="00C222DD"/>
                      <w:p w14:paraId="1925FA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14A0E2" w14:textId="77777777" w:rsidR="00205953" w:rsidRDefault="00205953" w:rsidP="00C222DD"/>
                      <w:p w14:paraId="6F6CE0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6FBBD" w14:textId="77777777" w:rsidR="00205953" w:rsidRDefault="00205953" w:rsidP="00C222DD"/>
                      <w:p w14:paraId="3E545A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50D91C2" w14:textId="77777777" w:rsidR="00205953" w:rsidRDefault="00205953" w:rsidP="00C222DD"/>
                      <w:p w14:paraId="349D9E9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D8C10C" w14:textId="77777777" w:rsidR="00205953" w:rsidRDefault="00205953" w:rsidP="00C222DD"/>
                      <w:p w14:paraId="1F72AED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A97061" w14:textId="77777777" w:rsidR="00205953" w:rsidRDefault="00205953" w:rsidP="00C222DD"/>
                      <w:p w14:paraId="3848F4A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DEAC71" w14:textId="77777777" w:rsidR="00205953" w:rsidRDefault="00205953" w:rsidP="00C222DD"/>
                      <w:p w14:paraId="368A5BF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F708AA" w14:textId="77777777" w:rsidR="00205953" w:rsidRDefault="00205953" w:rsidP="00C222DD"/>
                      <w:p w14:paraId="44145E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F3294" w14:textId="77777777" w:rsidR="00205953" w:rsidRDefault="00205953" w:rsidP="00C222DD"/>
                      <w:p w14:paraId="30F4465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3C1529" w14:textId="77777777" w:rsidR="00205953" w:rsidRDefault="00205953" w:rsidP="00C222DD"/>
                      <w:p w14:paraId="6A0482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A0713CB" w14:textId="77777777" w:rsidR="00205953" w:rsidRDefault="00205953" w:rsidP="00C222DD"/>
                      <w:p w14:paraId="0C8F347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DC1A95" w14:textId="77777777" w:rsidR="00205953" w:rsidRDefault="00205953" w:rsidP="00C222DD"/>
                      <w:p w14:paraId="52F4BB2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BD2FF9" w14:textId="77777777" w:rsidR="00205953" w:rsidRDefault="00205953" w:rsidP="00C222DD"/>
                      <w:p w14:paraId="21E624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18A8D5" w14:textId="77777777" w:rsidR="00205953" w:rsidRDefault="00205953" w:rsidP="00C222DD"/>
                      <w:p w14:paraId="6E11B38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820BB60" w14:textId="77777777" w:rsidR="00205953" w:rsidRDefault="00205953" w:rsidP="00C222DD"/>
                      <w:p w14:paraId="5AC125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C56804" w14:textId="77777777" w:rsidR="00205953" w:rsidRDefault="00205953" w:rsidP="00C222DD"/>
                      <w:p w14:paraId="36343B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E4BD25" w14:textId="77777777" w:rsidR="00205953" w:rsidRDefault="00205953" w:rsidP="00C222DD"/>
                      <w:p w14:paraId="3E38F51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1FDD49" w14:textId="77777777" w:rsidR="00205953" w:rsidRDefault="00205953" w:rsidP="00C222DD"/>
                      <w:p w14:paraId="2378F0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A17EE0" w14:textId="77777777" w:rsidR="00205953" w:rsidRDefault="00205953" w:rsidP="00C222DD"/>
                      <w:p w14:paraId="5B8D43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633D2C" w14:textId="77777777" w:rsidR="00205953" w:rsidRDefault="00205953" w:rsidP="00C222DD"/>
                      <w:p w14:paraId="5B2E99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BA050B" w14:textId="77777777" w:rsidR="00205953" w:rsidRDefault="00205953" w:rsidP="00C222DD"/>
                      <w:p w14:paraId="6C6033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B18577" w14:textId="77777777" w:rsidR="00205953" w:rsidRDefault="00205953" w:rsidP="00C222DD"/>
                      <w:p w14:paraId="5259EF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3DA12E" w14:textId="77777777" w:rsidR="00205953" w:rsidRDefault="00205953" w:rsidP="00C222DD"/>
                      <w:p w14:paraId="5A5D3D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0D1E88" w14:textId="77777777" w:rsidR="00205953" w:rsidRDefault="00205953" w:rsidP="00C222DD"/>
                      <w:p w14:paraId="005928B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CB29F" w14:textId="77777777" w:rsidR="00205953" w:rsidRDefault="00205953" w:rsidP="00C222DD"/>
                      <w:p w14:paraId="05DD87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A07C92" w14:textId="77777777" w:rsidR="00205953" w:rsidRDefault="00205953" w:rsidP="00C222DD"/>
                      <w:p w14:paraId="0DD7B4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3F7DF" w14:textId="77777777" w:rsidR="00205953" w:rsidRDefault="00205953" w:rsidP="00C222DD"/>
                      <w:p w14:paraId="29E8FDF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644319" w14:textId="77777777" w:rsidR="00205953" w:rsidRDefault="00205953" w:rsidP="00C222DD"/>
                      <w:p w14:paraId="236F09C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D6B5C9" w14:textId="77777777" w:rsidR="00205953" w:rsidRDefault="00205953" w:rsidP="00C222DD"/>
                      <w:p w14:paraId="4908DD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4246150" w14:textId="77777777" w:rsidR="00205953" w:rsidRDefault="00205953" w:rsidP="00C222DD"/>
                      <w:p w14:paraId="32B620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066125" w14:textId="77777777" w:rsidR="00205953" w:rsidRDefault="00205953" w:rsidP="00C222DD"/>
                      <w:p w14:paraId="5FC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023CC1" w14:textId="77777777" w:rsidR="00205953" w:rsidRDefault="00205953" w:rsidP="00C222DD"/>
                      <w:p w14:paraId="3AE19E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8359F8" w14:textId="77777777" w:rsidR="00205953" w:rsidRDefault="00205953" w:rsidP="00C222DD"/>
                      <w:p w14:paraId="561F89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766FA" w14:textId="77777777" w:rsidR="00205953" w:rsidRDefault="00205953" w:rsidP="00C222DD"/>
                      <w:p w14:paraId="5266328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5AD373E" w14:textId="77777777" w:rsidR="00205953" w:rsidRDefault="00205953" w:rsidP="00C222DD"/>
                      <w:p w14:paraId="512D02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6D79579" w14:textId="77777777" w:rsidR="00205953" w:rsidRDefault="00205953" w:rsidP="00C222DD"/>
                      <w:p w14:paraId="578E11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03BC393" w14:textId="77777777" w:rsidR="00205953" w:rsidRDefault="00205953" w:rsidP="00C222DD"/>
                      <w:p w14:paraId="0FCA7BC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FB3C90" w14:textId="77777777" w:rsidR="00205953" w:rsidRDefault="00205953" w:rsidP="00C222DD"/>
                      <w:p w14:paraId="724F3C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4C3A066" w14:textId="77777777" w:rsidR="00205953" w:rsidRDefault="00205953" w:rsidP="00C222DD"/>
                      <w:p w14:paraId="3FED4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1D9201" w14:textId="77777777" w:rsidR="00205953" w:rsidRDefault="00205953" w:rsidP="00C222DD"/>
                      <w:p w14:paraId="4276E2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DBC31A" w14:textId="77777777" w:rsidR="00205953" w:rsidRDefault="00205953" w:rsidP="00C222DD"/>
                      <w:p w14:paraId="3AD8B9A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570327" w14:textId="77777777" w:rsidR="00205953" w:rsidRDefault="00205953" w:rsidP="00C222DD"/>
                      <w:p w14:paraId="5020AD9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0B012BC" w14:textId="77777777" w:rsidR="00205953" w:rsidRDefault="00205953" w:rsidP="00C222DD"/>
                      <w:p w14:paraId="4DCB75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660E6E" w14:textId="77777777" w:rsidR="00205953" w:rsidRDefault="00205953" w:rsidP="00C222DD"/>
                      <w:p w14:paraId="13444E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7BDC19" w14:textId="77777777" w:rsidR="00205953" w:rsidRDefault="00205953" w:rsidP="00C222DD"/>
                      <w:p w14:paraId="30B790E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D3F0EB8" w14:textId="77777777" w:rsidR="00205953" w:rsidRDefault="00205953" w:rsidP="00C222DD"/>
                      <w:p w14:paraId="472454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7D154A7" w14:textId="77777777" w:rsidR="00205953" w:rsidRDefault="00205953" w:rsidP="00C222DD"/>
                      <w:p w14:paraId="14A9626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1312485" w14:textId="77777777" w:rsidR="00205953" w:rsidRDefault="00205953" w:rsidP="00C222DD"/>
                      <w:p w14:paraId="1552DC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CEFC77" w14:textId="77777777" w:rsidR="00205953" w:rsidRDefault="00205953" w:rsidP="00C222DD"/>
                      <w:p w14:paraId="6DB81C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2A27FA" w14:textId="77777777" w:rsidR="00205953" w:rsidRDefault="00205953" w:rsidP="00C222DD"/>
                      <w:p w14:paraId="2B4C74C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285FF7" w14:textId="77777777" w:rsidR="00205953" w:rsidRDefault="00205953" w:rsidP="00C222DD"/>
                      <w:p w14:paraId="3AF65B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25DB40" w14:textId="77777777" w:rsidR="00205953" w:rsidRDefault="00205953" w:rsidP="00C222DD"/>
                      <w:p w14:paraId="7F58D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188113" w14:textId="77777777" w:rsidR="00205953" w:rsidRDefault="00205953" w:rsidP="00C222DD"/>
                      <w:p w14:paraId="3A1C5D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431415" w14:textId="77777777" w:rsidR="00205953" w:rsidRDefault="00205953" w:rsidP="00C222DD"/>
                      <w:p w14:paraId="41666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8132F1" w14:textId="77777777" w:rsidR="00205953" w:rsidRDefault="00205953" w:rsidP="00C222DD"/>
                      <w:p w14:paraId="6A8C00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F0644B" w14:textId="77777777" w:rsidR="00205953" w:rsidRDefault="00205953" w:rsidP="00C222DD"/>
                      <w:p w14:paraId="7C445AD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55D38BA" w14:textId="77777777" w:rsidR="00205953" w:rsidRDefault="00205953" w:rsidP="00C222DD"/>
                      <w:p w14:paraId="44561CF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6A166E7" w14:textId="77777777" w:rsidR="00205953" w:rsidRDefault="00205953" w:rsidP="00C222DD"/>
                      <w:p w14:paraId="68F570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AE8D9E1" w14:textId="77777777" w:rsidR="00205953" w:rsidRDefault="00205953" w:rsidP="00C222DD"/>
                      <w:p w14:paraId="41FB53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B56ECD" w14:textId="77777777" w:rsidR="00205953" w:rsidRDefault="00205953" w:rsidP="00C222DD"/>
                      <w:p w14:paraId="0868A3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4D082E" w14:textId="77777777" w:rsidR="00205953" w:rsidRDefault="00205953" w:rsidP="00C222DD"/>
                      <w:p w14:paraId="733F8C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F72E28" w14:textId="77777777" w:rsidR="00205953" w:rsidRDefault="00205953" w:rsidP="00C222DD"/>
                      <w:p w14:paraId="10B2A4D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6AFD63" w14:textId="77777777" w:rsidR="00205953" w:rsidRDefault="00205953" w:rsidP="00C222DD"/>
                      <w:p w14:paraId="13878FA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9F3849" w14:textId="77777777" w:rsidR="00205953" w:rsidRDefault="00205953" w:rsidP="00C222DD"/>
                      <w:p w14:paraId="413F25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9FEEE3" w14:textId="77777777" w:rsidR="00205953" w:rsidRDefault="00205953" w:rsidP="00C222DD"/>
                      <w:p w14:paraId="489C4DD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63D122" w14:textId="77777777" w:rsidR="00205953" w:rsidRDefault="00205953" w:rsidP="00C222DD"/>
                      <w:p w14:paraId="235AC18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BBEDFAF" w14:textId="77777777" w:rsidR="00205953" w:rsidRDefault="00205953" w:rsidP="00C222DD"/>
                      <w:p w14:paraId="14982A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A8CF57" w14:textId="77777777" w:rsidR="00205953" w:rsidRDefault="00205953" w:rsidP="00C222DD"/>
                      <w:p w14:paraId="6326F6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C97C4E" w14:textId="77777777" w:rsidR="00205953" w:rsidRDefault="00205953" w:rsidP="00C222DD"/>
                      <w:p w14:paraId="14B2B71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25F53F" w14:textId="77777777" w:rsidR="00205953" w:rsidRDefault="00205953" w:rsidP="00C222DD"/>
                      <w:p w14:paraId="763E45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DF1DB7E" w14:textId="77777777" w:rsidR="00205953" w:rsidRDefault="00205953" w:rsidP="00C222DD"/>
                      <w:p w14:paraId="527E57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FA476" w14:textId="77777777" w:rsidR="00205953" w:rsidRDefault="00205953" w:rsidP="00C222DD"/>
                      <w:p w14:paraId="2B85305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9C3B8B" w14:textId="77777777" w:rsidR="00205953" w:rsidRDefault="00205953" w:rsidP="00C222DD"/>
                      <w:p w14:paraId="17A51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7D4843" w14:textId="77777777" w:rsidR="00205953" w:rsidRDefault="00205953" w:rsidP="00C222DD"/>
                      <w:p w14:paraId="6849FC2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5AEE0E" w14:textId="77777777" w:rsidR="00205953" w:rsidRDefault="00205953" w:rsidP="00C222DD"/>
                      <w:p w14:paraId="306B8E6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9425D2F" w14:textId="77777777" w:rsidR="00205953" w:rsidRDefault="00205953" w:rsidP="00C222DD"/>
                      <w:p w14:paraId="71FD99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8E97F81" w14:textId="77777777" w:rsidR="00205953" w:rsidRDefault="00205953" w:rsidP="00C222DD"/>
                      <w:p w14:paraId="20CD47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E4E88DF" w14:textId="77777777" w:rsidR="00205953" w:rsidRDefault="00205953" w:rsidP="00C222DD"/>
                      <w:p w14:paraId="25E5D1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C9FB9D4" w14:textId="77777777" w:rsidR="00205953" w:rsidRDefault="00205953" w:rsidP="00C222DD"/>
                      <w:p w14:paraId="16A8F0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2138D9" w14:textId="77777777" w:rsidR="00205953" w:rsidRDefault="00205953" w:rsidP="00C222DD"/>
                      <w:p w14:paraId="178EBEB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364851" w14:textId="77777777" w:rsidR="00205953" w:rsidRDefault="00205953" w:rsidP="00C222DD"/>
                      <w:p w14:paraId="6F8138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56B2A8" w14:textId="77777777" w:rsidR="00205953" w:rsidRDefault="00205953" w:rsidP="00C222DD"/>
                      <w:p w14:paraId="5810A9A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A391A" w14:textId="77777777" w:rsidR="00205953" w:rsidRDefault="00205953" w:rsidP="00C222DD"/>
                      <w:p w14:paraId="447D597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7DDD47E" w14:textId="77777777" w:rsidR="00205953" w:rsidRDefault="00205953" w:rsidP="00C222DD"/>
                      <w:p w14:paraId="342DAA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6EC606F" w14:textId="77777777" w:rsidR="00205953" w:rsidRDefault="00205953" w:rsidP="00C222DD"/>
                      <w:p w14:paraId="453C6F3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A82A815" w14:textId="77777777" w:rsidR="00205953" w:rsidRDefault="00205953" w:rsidP="00C222DD"/>
                      <w:p w14:paraId="4176FC1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B16BED" w14:textId="77777777" w:rsidR="00205953" w:rsidRDefault="00205953" w:rsidP="00C222DD"/>
                      <w:p w14:paraId="0D8622B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EE821F" w14:textId="77777777" w:rsidR="00205953" w:rsidRDefault="00205953" w:rsidP="00C222DD"/>
                      <w:p w14:paraId="7202CF9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0E24564" w14:textId="77777777" w:rsidR="00205953" w:rsidRDefault="00205953" w:rsidP="00C222DD"/>
                      <w:p w14:paraId="338D0B6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C6FC6" w14:textId="77777777" w:rsidR="00205953" w:rsidRDefault="00205953" w:rsidP="00C222DD"/>
                      <w:p w14:paraId="2358DF9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866379" w14:textId="77777777" w:rsidR="00205953" w:rsidRDefault="00205953" w:rsidP="00C222DD"/>
                      <w:p w14:paraId="75A2D49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2C2E1E7" w14:textId="77777777" w:rsidR="00205953" w:rsidRDefault="00205953" w:rsidP="00C222DD"/>
                      <w:p w14:paraId="09611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0FF7BE" w14:textId="77777777" w:rsidR="00205953" w:rsidRDefault="00205953" w:rsidP="00C222DD"/>
                      <w:p w14:paraId="18A012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EFA535" w14:textId="77777777" w:rsidR="00205953" w:rsidRDefault="00205953" w:rsidP="00C222DD"/>
                      <w:p w14:paraId="37A1B24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12755" w14:textId="77777777" w:rsidR="00205953" w:rsidRDefault="00205953" w:rsidP="00C222DD"/>
                      <w:p w14:paraId="4B8EC40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039D82" w14:textId="77777777" w:rsidR="00205953" w:rsidRDefault="00205953" w:rsidP="00C222DD"/>
                      <w:p w14:paraId="08BE50F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8347A7C" w14:textId="77777777" w:rsidR="00205953" w:rsidRDefault="00205953" w:rsidP="00C222DD"/>
                      <w:p w14:paraId="604B925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E3A8673" w14:textId="77777777" w:rsidR="00205953" w:rsidRDefault="00205953" w:rsidP="00C222DD"/>
                      <w:p w14:paraId="3644B8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53CA1F" w14:textId="77777777" w:rsidR="00205953" w:rsidRDefault="00205953" w:rsidP="00C222DD"/>
                      <w:p w14:paraId="7A7DAC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5DEE42" w14:textId="77777777" w:rsidR="00205953" w:rsidRDefault="00205953" w:rsidP="00C222DD"/>
                      <w:p w14:paraId="288A2E9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2973A6" w14:textId="77777777" w:rsidR="00205953" w:rsidRDefault="00205953" w:rsidP="00C222DD"/>
                      <w:p w14:paraId="494694A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3C0987D" w14:textId="77777777" w:rsidR="00205953" w:rsidRDefault="00205953" w:rsidP="00C222DD"/>
                      <w:p w14:paraId="7EA6CF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0731E0A" w14:textId="77777777" w:rsidR="00205953" w:rsidRDefault="00205953" w:rsidP="00C222DD"/>
                      <w:p w14:paraId="3B545CD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E7AA3EF" w14:textId="77777777" w:rsidR="00205953" w:rsidRDefault="00205953" w:rsidP="00C222DD"/>
                      <w:p w14:paraId="31EFDD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FED072" w14:textId="77777777" w:rsidR="00205953" w:rsidRDefault="00205953" w:rsidP="00C222DD"/>
                      <w:p w14:paraId="1F8F982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CC0759" w14:textId="77777777" w:rsidR="00205953" w:rsidRDefault="00205953" w:rsidP="00C222DD"/>
                      <w:p w14:paraId="4842C79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4F08330" w14:textId="77777777" w:rsidR="00205953" w:rsidRDefault="00205953" w:rsidP="00C222DD"/>
                      <w:p w14:paraId="59E5A84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75451E" w14:textId="77777777" w:rsidR="00205953" w:rsidRDefault="00205953" w:rsidP="00C222DD"/>
                      <w:p w14:paraId="5FE978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CEEF36" w14:textId="77777777" w:rsidR="00205953" w:rsidRDefault="00205953" w:rsidP="00C222DD"/>
                      <w:p w14:paraId="0FBBA9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D563D40" w14:textId="77777777" w:rsidR="00205953" w:rsidRDefault="00205953" w:rsidP="00C222DD"/>
                      <w:p w14:paraId="60789D8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407015" w14:textId="77777777" w:rsidR="00205953" w:rsidRDefault="00205953" w:rsidP="00C222DD"/>
                      <w:p w14:paraId="59188A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D959F61" w14:textId="77777777" w:rsidR="00205953" w:rsidRDefault="00205953" w:rsidP="00C222DD"/>
                      <w:p w14:paraId="10100F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2D85FE" w14:textId="77777777" w:rsidR="00205953" w:rsidRDefault="00205953" w:rsidP="00C222DD"/>
                      <w:p w14:paraId="147A4B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B2FCC2" w14:textId="77777777" w:rsidR="00205953" w:rsidRDefault="00205953" w:rsidP="00C222DD"/>
                      <w:p w14:paraId="17975F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3AF7C7" w14:textId="77777777" w:rsidR="00205953" w:rsidRDefault="00205953" w:rsidP="00C222DD"/>
                      <w:p w14:paraId="624051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857A45" w14:textId="77777777" w:rsidR="00205953" w:rsidRDefault="00205953" w:rsidP="00C222DD"/>
                      <w:p w14:paraId="13B0801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52D94DD" w14:textId="77777777" w:rsidR="00205953" w:rsidRDefault="00205953" w:rsidP="00C222DD"/>
                      <w:p w14:paraId="70B4E52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C92280" w14:textId="77777777" w:rsidR="00205953" w:rsidRDefault="00205953" w:rsidP="00C222DD"/>
                      <w:p w14:paraId="4D3D6E0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B2E11A" w14:textId="77777777" w:rsidR="00205953" w:rsidRDefault="00205953" w:rsidP="00C222DD"/>
                      <w:p w14:paraId="117285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169FEEE" w14:textId="77777777" w:rsidR="00205953" w:rsidRDefault="00205953" w:rsidP="00C222DD"/>
                      <w:p w14:paraId="0A65D6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DAA906" w14:textId="77777777" w:rsidR="00205953" w:rsidRDefault="00205953" w:rsidP="00C222DD"/>
                      <w:p w14:paraId="02934AB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7A5E196" w14:textId="77777777" w:rsidR="00205953" w:rsidRDefault="00205953" w:rsidP="00C222DD"/>
                      <w:p w14:paraId="61CC1D8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965D79" w14:textId="77777777" w:rsidR="00205953" w:rsidRDefault="00205953" w:rsidP="00C222DD"/>
                      <w:p w14:paraId="198CCE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9CB07D2" w14:textId="77777777" w:rsidR="00205953" w:rsidRDefault="00205953" w:rsidP="00C222DD"/>
                      <w:p w14:paraId="0CF7D75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B0DB69F" w14:textId="77777777" w:rsidR="00205953" w:rsidRDefault="00205953" w:rsidP="00C222DD"/>
                      <w:p w14:paraId="7823AF3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0535A3" w14:textId="77777777" w:rsidR="00205953" w:rsidRDefault="00205953" w:rsidP="00C222DD"/>
                      <w:p w14:paraId="3EE756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E6A8A1" w14:textId="77777777" w:rsidR="00205953" w:rsidRDefault="00205953" w:rsidP="00C222DD"/>
                      <w:p w14:paraId="6AE00E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097CD3D" w14:textId="77777777" w:rsidR="00205953" w:rsidRDefault="00205953" w:rsidP="00C222DD"/>
                      <w:p w14:paraId="4AA9671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FE5A816" w14:textId="77777777" w:rsidR="00205953" w:rsidRDefault="00205953" w:rsidP="00C222DD"/>
                      <w:p w14:paraId="086E4B0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42239E" w14:textId="77777777" w:rsidR="00205953" w:rsidRDefault="00205953" w:rsidP="00C222DD"/>
                      <w:p w14:paraId="265D1B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F3B7D6" w14:textId="77777777" w:rsidR="00205953" w:rsidRDefault="00205953" w:rsidP="00C222DD"/>
                      <w:p w14:paraId="0CE0868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94BCB6" w14:textId="77777777" w:rsidR="00205953" w:rsidRDefault="00205953" w:rsidP="00C222DD"/>
                      <w:p w14:paraId="11184E4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801AE3" w14:textId="77777777" w:rsidR="00205953" w:rsidRDefault="00205953" w:rsidP="00C222DD"/>
                      <w:p w14:paraId="0994648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CE1AF2B" w14:textId="77777777" w:rsidR="00205953" w:rsidRDefault="00205953" w:rsidP="00C222DD"/>
                      <w:p w14:paraId="1909BE7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DCBDC3" w14:textId="77777777" w:rsidR="00205953" w:rsidRDefault="00205953" w:rsidP="00C222DD"/>
                      <w:p w14:paraId="2068B6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22FD52" w14:textId="77777777" w:rsidR="00205953" w:rsidRDefault="00205953" w:rsidP="00C222DD"/>
                      <w:p w14:paraId="155D2C7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7FF733" w14:textId="77777777" w:rsidR="00205953" w:rsidRDefault="00205953" w:rsidP="00C222DD"/>
                      <w:p w14:paraId="723B1FD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4068EB" w14:textId="77777777" w:rsidR="00205953" w:rsidRDefault="00205953" w:rsidP="00C222DD"/>
                      <w:p w14:paraId="7F05F10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FCD52A" w14:textId="77777777" w:rsidR="00205953" w:rsidRDefault="00205953" w:rsidP="00C222DD"/>
                      <w:p w14:paraId="7B8A7F8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B4A4A23" w14:textId="77777777" w:rsidR="00205953" w:rsidRDefault="00205953" w:rsidP="00C222DD"/>
                      <w:p w14:paraId="3C0AE54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A8FFD" w14:textId="77777777" w:rsidR="00205953" w:rsidRDefault="00205953" w:rsidP="00C222DD"/>
                      <w:p w14:paraId="7542A36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8416CA" w14:textId="77777777" w:rsidR="00205953" w:rsidRDefault="00205953" w:rsidP="00C222DD"/>
                      <w:p w14:paraId="1E6B11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97F90A" w14:textId="77777777" w:rsidR="00205953" w:rsidRDefault="00205953" w:rsidP="00C222DD"/>
                      <w:p w14:paraId="3D39B43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C4B6E4" w14:textId="77777777" w:rsidR="00205953" w:rsidRDefault="00205953" w:rsidP="00C222DD"/>
                      <w:p w14:paraId="3AA9392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9022500" w14:textId="77777777" w:rsidR="00205953" w:rsidRDefault="00205953" w:rsidP="00C222DD"/>
                      <w:p w14:paraId="32521B5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EF7DC6" w14:textId="77777777" w:rsidR="00205953" w:rsidRDefault="00205953" w:rsidP="00C222DD"/>
                      <w:p w14:paraId="08B8CC0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477093F" w14:textId="77777777" w:rsidR="00205953" w:rsidRDefault="00205953" w:rsidP="00C222DD"/>
                      <w:p w14:paraId="55AA894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A616F5E" w14:textId="77777777" w:rsidR="00205953" w:rsidRDefault="00205953" w:rsidP="00C222DD"/>
                      <w:p w14:paraId="56FA255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7668CB" w14:textId="77777777" w:rsidR="00205953" w:rsidRDefault="00205953" w:rsidP="00C222DD"/>
                      <w:p w14:paraId="3A9F21D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E12240" w14:textId="77777777" w:rsidR="00205953" w:rsidRDefault="00205953" w:rsidP="00C222DD"/>
                      <w:p w14:paraId="28EBA42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044646" w14:textId="77777777" w:rsidR="00205953" w:rsidRDefault="00205953" w:rsidP="00C222DD"/>
                      <w:p w14:paraId="0608E5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6441B0" w14:textId="77777777" w:rsidR="00205953" w:rsidRDefault="00205953" w:rsidP="00C222DD"/>
                      <w:p w14:paraId="0738C57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7FC5FD7" w14:textId="77777777" w:rsidR="00205953" w:rsidRDefault="00205953" w:rsidP="00C222DD"/>
                      <w:p w14:paraId="17F58D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3D86A6" w14:textId="77777777" w:rsidR="00205953" w:rsidRDefault="00205953" w:rsidP="00C222DD"/>
                      <w:p w14:paraId="4D6361E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B08FD8" w14:textId="77777777" w:rsidR="00205953" w:rsidRDefault="00205953" w:rsidP="00C222DD"/>
                      <w:p w14:paraId="288B4E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3C2BA6" w14:textId="77777777" w:rsidR="00205953" w:rsidRDefault="00205953" w:rsidP="00C222DD"/>
                      <w:p w14:paraId="3663240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69ADD0" w14:textId="77777777" w:rsidR="00205953" w:rsidRDefault="00205953" w:rsidP="00C222DD"/>
                      <w:p w14:paraId="353DAE7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5A39DC" w14:textId="77777777" w:rsidR="00205953" w:rsidRDefault="00205953" w:rsidP="00C222DD"/>
                      <w:p w14:paraId="126A7CB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A3F89D8" w14:textId="77777777" w:rsidR="00205953" w:rsidRDefault="00205953" w:rsidP="00C222DD"/>
                      <w:p w14:paraId="1297E5A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8513A3C" w14:textId="77777777" w:rsidR="00205953" w:rsidRDefault="00205953" w:rsidP="00C222DD"/>
                      <w:p w14:paraId="0F340D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AF4E611" w14:textId="77777777" w:rsidR="00205953" w:rsidRDefault="00205953" w:rsidP="00C222DD"/>
                      <w:p w14:paraId="002B0C9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8EE4B6" w14:textId="77777777" w:rsidR="00205953" w:rsidRDefault="00205953" w:rsidP="00C222DD"/>
                      <w:p w14:paraId="1AE8C42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B9F08D" w14:textId="77777777" w:rsidR="00205953" w:rsidRDefault="00205953" w:rsidP="00C222DD"/>
                      <w:p w14:paraId="6E4E423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4F0E86" w14:textId="77777777" w:rsidR="00205953" w:rsidRDefault="00205953" w:rsidP="00C222DD"/>
                      <w:p w14:paraId="32ECFC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8A84170" w14:textId="77777777" w:rsidR="00205953" w:rsidRDefault="00205953" w:rsidP="00C222DD"/>
                      <w:p w14:paraId="79E345A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EF4A51D" w14:textId="77777777" w:rsidR="00205953" w:rsidRDefault="00205953" w:rsidP="00C222DD"/>
                      <w:p w14:paraId="2A6F03E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F5A1DC" w14:textId="77777777" w:rsidR="00205953" w:rsidRDefault="00205953" w:rsidP="00C222DD"/>
                      <w:p w14:paraId="0D4F79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E85764" w14:textId="77777777" w:rsidR="00205953" w:rsidRDefault="00205953" w:rsidP="00C222DD"/>
                      <w:p w14:paraId="386D58F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5FADA10" w14:textId="77777777" w:rsidR="00205953" w:rsidRDefault="00205953" w:rsidP="00C222DD"/>
                      <w:p w14:paraId="138C8BF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1E1D7F3" w14:textId="77777777" w:rsidR="00205953" w:rsidRDefault="00205953" w:rsidP="00C222DD"/>
                      <w:p w14:paraId="2026439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FCE308" w14:textId="77777777" w:rsidR="00205953" w:rsidRDefault="00205953" w:rsidP="00C222DD"/>
                      <w:p w14:paraId="5E9E93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48F8CED" w14:textId="77777777" w:rsidR="00205953" w:rsidRDefault="00205953" w:rsidP="00C222DD"/>
                      <w:p w14:paraId="121E078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512F4E6" w14:textId="77777777" w:rsidR="00205953" w:rsidRDefault="00205953" w:rsidP="00C222DD"/>
                      <w:p w14:paraId="6349D9E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3904D4" w14:textId="77777777" w:rsidR="00205953" w:rsidRDefault="00205953" w:rsidP="00C222DD"/>
                      <w:p w14:paraId="5D7AFC4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22DF428" w14:textId="77777777" w:rsidR="00205953" w:rsidRDefault="00205953" w:rsidP="00C222DD"/>
                      <w:p w14:paraId="47FC88B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1664D8" w14:textId="77777777" w:rsidR="00205953" w:rsidRDefault="00205953" w:rsidP="00C222DD"/>
                      <w:p w14:paraId="7C27966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C292EA" w14:textId="77777777" w:rsidR="00205953" w:rsidRDefault="00205953" w:rsidP="00C222DD"/>
                      <w:p w14:paraId="648AE13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EEDC63" w14:textId="77777777" w:rsidR="00205953" w:rsidRDefault="00205953" w:rsidP="00C222DD"/>
                      <w:p w14:paraId="6C89A0E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6EE76B6" w14:textId="77777777" w:rsidR="00205953" w:rsidRDefault="00205953" w:rsidP="00C222DD"/>
                      <w:p w14:paraId="354D18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9AB443A" w14:textId="77777777" w:rsidR="00205953" w:rsidRDefault="00205953" w:rsidP="00C222DD"/>
                      <w:p w14:paraId="6A654C9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B394AA6" w14:textId="77777777" w:rsidR="00205953" w:rsidRDefault="00205953" w:rsidP="00C222DD"/>
                      <w:p w14:paraId="6FF1A8C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4E5D342" w14:textId="77777777" w:rsidR="00205953" w:rsidRDefault="00205953" w:rsidP="00C222DD"/>
                      <w:p w14:paraId="1FE65E8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3C50276" w14:textId="77777777" w:rsidR="00205953" w:rsidRDefault="00205953" w:rsidP="00C222DD"/>
                      <w:p w14:paraId="17FC432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A92AA6" w14:textId="77777777" w:rsidR="00205953" w:rsidRDefault="00205953" w:rsidP="00C222DD"/>
                      <w:p w14:paraId="4BD6095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D30D259" w14:textId="77777777" w:rsidR="00205953" w:rsidRDefault="00205953" w:rsidP="00C222DD"/>
                      <w:p w14:paraId="0502A3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14E3415" w14:textId="77777777" w:rsidR="00205953" w:rsidRDefault="00205953" w:rsidP="00C222DD"/>
                      <w:p w14:paraId="4030FC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25BF8AF" w14:textId="77777777" w:rsidR="00205953" w:rsidRDefault="00205953" w:rsidP="00C222DD"/>
                      <w:p w14:paraId="0D6023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350147" w14:textId="77777777" w:rsidR="00205953" w:rsidRDefault="00205953" w:rsidP="00C222DD"/>
                      <w:p w14:paraId="587ECF0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D8BE92" w14:textId="77777777" w:rsidR="00205953" w:rsidRDefault="00205953" w:rsidP="00C222DD"/>
                      <w:p w14:paraId="7D13B3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C78155" w14:textId="77777777" w:rsidR="00205953" w:rsidRDefault="00205953" w:rsidP="00C222DD"/>
                      <w:p w14:paraId="3BB994D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98FB26D" w14:textId="77777777" w:rsidR="00205953" w:rsidRDefault="00205953" w:rsidP="00C222DD"/>
                      <w:p w14:paraId="78BCF3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E521B6" w14:textId="77777777" w:rsidR="00205953" w:rsidRDefault="00205953" w:rsidP="00C222DD"/>
                      <w:p w14:paraId="084AF94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F4A723C" w14:textId="77777777" w:rsidR="00205953" w:rsidRDefault="00205953" w:rsidP="00C222DD"/>
                      <w:p w14:paraId="260D4649"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4E13DE" w14:textId="77777777" w:rsidR="00205953" w:rsidRDefault="00205953" w:rsidP="00C222DD"/>
                      <w:p w14:paraId="5C5D121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98B485A" w14:textId="77777777" w:rsidR="00205953" w:rsidRDefault="00205953" w:rsidP="00C222DD"/>
                      <w:p w14:paraId="6F63A2A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C63A12E" w14:textId="77777777" w:rsidR="00205953" w:rsidRDefault="00205953" w:rsidP="00C222DD"/>
                      <w:p w14:paraId="752B4AA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8DD07C6" w14:textId="77777777" w:rsidR="00205953" w:rsidRDefault="00205953" w:rsidP="00C222DD"/>
                      <w:p w14:paraId="727FF57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F9D650" w14:textId="77777777" w:rsidR="00205953" w:rsidRDefault="00205953" w:rsidP="00C222DD"/>
                      <w:p w14:paraId="589F98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DAA2D61" w14:textId="77777777" w:rsidR="00205953" w:rsidRDefault="00205953" w:rsidP="00C222DD"/>
                      <w:p w14:paraId="049BDC0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53A5EB" w14:textId="77777777" w:rsidR="00205953" w:rsidRDefault="00205953" w:rsidP="00C222DD"/>
                      <w:p w14:paraId="261111D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E76842" w14:textId="77777777" w:rsidR="00205953" w:rsidRDefault="00205953" w:rsidP="00C222DD"/>
                      <w:p w14:paraId="03979A6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0BF12E" w14:textId="77777777" w:rsidR="00205953" w:rsidRDefault="00205953" w:rsidP="00C222DD"/>
                      <w:p w14:paraId="67306AA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781C39" w14:textId="77777777" w:rsidR="00205953" w:rsidRDefault="00205953" w:rsidP="00C222DD"/>
                      <w:p w14:paraId="65DFA03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F11E180" w14:textId="77777777" w:rsidR="00205953" w:rsidRDefault="00205953" w:rsidP="00C222DD"/>
                      <w:p w14:paraId="7C04D9F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29E8B6" w14:textId="77777777" w:rsidR="00205953" w:rsidRDefault="00205953" w:rsidP="00C222DD"/>
                      <w:p w14:paraId="1FD1793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22315EE" w14:textId="77777777" w:rsidR="00205953" w:rsidRDefault="00205953" w:rsidP="00C222DD"/>
                      <w:p w14:paraId="570D301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FFABA06" w14:textId="77777777" w:rsidR="00205953" w:rsidRDefault="00205953" w:rsidP="00C222DD"/>
                      <w:p w14:paraId="40BF3F96"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3F73B4E" w14:textId="77777777" w:rsidR="00205953" w:rsidRDefault="00205953" w:rsidP="00C222DD"/>
                      <w:p w14:paraId="3EAAE2B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CC7ABD1" w14:textId="77777777" w:rsidR="00205953" w:rsidRDefault="00205953" w:rsidP="00C222DD"/>
                      <w:p w14:paraId="5317530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0D844A6" w14:textId="77777777" w:rsidR="00205953" w:rsidRDefault="00205953" w:rsidP="00C222DD"/>
                      <w:p w14:paraId="43CE74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6147BB" w14:textId="77777777" w:rsidR="00205953" w:rsidRDefault="00205953" w:rsidP="00C222DD"/>
                      <w:p w14:paraId="4909BF4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5FCDC2B" w14:textId="77777777" w:rsidR="00205953" w:rsidRDefault="00205953" w:rsidP="00C222DD"/>
                      <w:p w14:paraId="209726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1A81906" w14:textId="77777777" w:rsidR="00205953" w:rsidRDefault="00205953" w:rsidP="00C222DD"/>
                      <w:p w14:paraId="08D4E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AC012AC" w14:textId="77777777" w:rsidR="00205953" w:rsidRDefault="00205953" w:rsidP="00C222DD"/>
                      <w:p w14:paraId="65993FE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355E94" w14:textId="77777777" w:rsidR="00205953" w:rsidRDefault="00205953" w:rsidP="00C222DD"/>
                      <w:p w14:paraId="717A2F8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77F219D" w14:textId="77777777" w:rsidR="00205953" w:rsidRDefault="00205953" w:rsidP="00C222DD"/>
                      <w:p w14:paraId="63398BB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B25CFA" w14:textId="77777777" w:rsidR="00205953" w:rsidRDefault="00205953" w:rsidP="00C222DD"/>
                      <w:p w14:paraId="22A5A6B5"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7F936F5" w14:textId="77777777" w:rsidR="00205953" w:rsidRDefault="00205953" w:rsidP="00C222DD"/>
                      <w:p w14:paraId="3EBE409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3C1277E" w14:textId="77777777" w:rsidR="00205953" w:rsidRDefault="00205953" w:rsidP="00C222DD"/>
                      <w:p w14:paraId="4414D48E"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E2B25DF" w14:textId="77777777" w:rsidR="00205953" w:rsidRDefault="00205953" w:rsidP="00C222DD"/>
                      <w:p w14:paraId="0858D77F"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4FE3CD" w14:textId="77777777" w:rsidR="00205953" w:rsidRDefault="00205953" w:rsidP="00C222DD"/>
                      <w:p w14:paraId="3AE2FFF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181C3E7" w14:textId="77777777" w:rsidR="00205953" w:rsidRDefault="00205953" w:rsidP="00C222DD"/>
                      <w:p w14:paraId="5A45385A"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8FC0D1" w14:textId="77777777" w:rsidR="00205953" w:rsidRDefault="00205953" w:rsidP="00C222DD"/>
                      <w:p w14:paraId="21E4EFE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6D3A8C3" w14:textId="77777777" w:rsidR="00205953" w:rsidRDefault="00205953" w:rsidP="00C222DD"/>
                      <w:p w14:paraId="60FE1DC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C83195" w14:textId="77777777" w:rsidR="00205953" w:rsidRDefault="00205953" w:rsidP="00C222DD"/>
                      <w:p w14:paraId="0E22EB03"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C9E894F" w14:textId="77777777" w:rsidR="00205953" w:rsidRDefault="00205953" w:rsidP="00C222DD"/>
                      <w:p w14:paraId="190696E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CD72742" w14:textId="77777777" w:rsidR="00205953" w:rsidRDefault="00205953" w:rsidP="00C222DD"/>
                      <w:p w14:paraId="5509C99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386C186" w14:textId="77777777" w:rsidR="00205953" w:rsidRDefault="00205953" w:rsidP="00C222DD"/>
                      <w:p w14:paraId="13BB299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E366B22" w14:textId="77777777" w:rsidR="00205953" w:rsidRDefault="00205953" w:rsidP="00C222DD"/>
                      <w:p w14:paraId="58B8A77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EFCFE82" w14:textId="77777777" w:rsidR="00205953" w:rsidRDefault="00205953" w:rsidP="00C222DD"/>
                      <w:p w14:paraId="0ABC944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F90189D" w14:textId="77777777" w:rsidR="00205953" w:rsidRDefault="00205953" w:rsidP="00C222DD"/>
                      <w:p w14:paraId="560D362C"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3E408A1" w14:textId="77777777" w:rsidR="00205953" w:rsidRDefault="00205953" w:rsidP="00C222DD"/>
                      <w:p w14:paraId="6E2BEFBD"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6990B0A" w14:textId="77777777" w:rsidR="00205953" w:rsidRDefault="00205953" w:rsidP="00C222DD"/>
                      <w:p w14:paraId="58494F54"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F753B69" w14:textId="77777777" w:rsidR="00205953" w:rsidRDefault="00205953" w:rsidP="00C222DD"/>
                      <w:p w14:paraId="1F74E2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62174539" w14:textId="77777777" w:rsidR="00205953" w:rsidRDefault="00205953" w:rsidP="00C222DD"/>
                      <w:p w14:paraId="31C7957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0BDD670" w14:textId="77777777" w:rsidR="00205953" w:rsidRDefault="00205953" w:rsidP="00C222DD"/>
                      <w:p w14:paraId="1DD8693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2495DB7" w14:textId="77777777" w:rsidR="00205953" w:rsidRDefault="00205953" w:rsidP="00C222DD"/>
                      <w:p w14:paraId="239CFD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58A9EDC2" w14:textId="77777777" w:rsidR="00205953" w:rsidRDefault="00205953" w:rsidP="00C222DD"/>
                      <w:p w14:paraId="0A1304B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6A8C723" w14:textId="77777777" w:rsidR="00205953" w:rsidRDefault="00205953" w:rsidP="00C222DD"/>
                      <w:p w14:paraId="63EC3758"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78141C8F" w14:textId="77777777" w:rsidR="00205953" w:rsidRDefault="00205953" w:rsidP="00C222DD"/>
                      <w:p w14:paraId="369881E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3BB45D2" w14:textId="77777777" w:rsidR="00205953" w:rsidRDefault="00205953" w:rsidP="00C222DD"/>
                      <w:p w14:paraId="12723BC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436C9E8E" w14:textId="77777777" w:rsidR="00205953" w:rsidRDefault="00205953" w:rsidP="00C222DD"/>
                      <w:p w14:paraId="390B9630"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C8D78CC" w14:textId="77777777" w:rsidR="00205953" w:rsidRDefault="00205953" w:rsidP="00C222DD"/>
                      <w:p w14:paraId="2A5FD6EB"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39C4C0AD" w14:textId="77777777" w:rsidR="00205953" w:rsidRDefault="00205953" w:rsidP="00C222DD"/>
                      <w:p w14:paraId="4C20756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1443DD7D" w14:textId="77777777" w:rsidR="00205953" w:rsidRDefault="00205953" w:rsidP="00C222DD"/>
                      <w:p w14:paraId="0A94B052"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053CFE34" w14:textId="77777777" w:rsidR="00205953" w:rsidRDefault="00205953" w:rsidP="00C222DD"/>
                      <w:p w14:paraId="0FF0BE27"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p w14:paraId="21BB868E" w14:textId="77777777" w:rsidR="00205953" w:rsidRDefault="00205953" w:rsidP="00C222DD"/>
                      <w:p w14:paraId="3225CBC1" w14:textId="77777777" w:rsidR="00205953" w:rsidRPr="00620652" w:rsidRDefault="00205953" w:rsidP="00C222DD">
                        <w:pPr>
                          <w:spacing w:before="0" w:after="0" w:line="240" w:lineRule="auto"/>
                          <w:rPr>
                            <w:rFonts w:ascii="Arial" w:hAnsi="Arial" w:cs="Arial"/>
                            <w:b/>
                            <w:bCs/>
                            <w:color w:val="FFCD00" w:themeColor="accent1"/>
                            <w:sz w:val="96"/>
                            <w:szCs w:val="96"/>
                          </w:rPr>
                        </w:pPr>
                        <w:r w:rsidRPr="00620652">
                          <w:rPr>
                            <w:rFonts w:ascii="Arial" w:hAnsi="Arial" w:cs="Arial"/>
                            <w:b/>
                            <w:bCs/>
                            <w:color w:val="FFCD00" w:themeColor="accent1"/>
                            <w:sz w:val="96"/>
                            <w:szCs w:val="96"/>
                          </w:rPr>
                          <w:t>“</w:t>
                        </w:r>
                      </w:p>
                    </w:txbxContent>
                  </v:textbox>
                </v:shape>
                <v:shape id="Text Box 61" o:spid="_x0000_s1029" type="#_x0000_t202" style="position:absolute;left:3777;top:923;width:24898;height:1302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" filled="f" stroked="f" strokeweight=".5pt">
                  <v:textbox>
                    <w:txbxContent>
                      <w:p w14:paraId="67809DD0" w14:textId="77777777" w:rsidR="00205953" w:rsidRPr="00E46FE8" w:rsidRDefault="00205953" w:rsidP="00696223">
                        <w:pPr>
                          <w:pStyle w:val="PullQuote"/>
                        </w:pPr>
                        <w:r w:rsidRPr="00E46FE8">
                          <w:t>PULL QUOTE STYLE. PELLENTESQUE HABITANT MORBI TRISTIQUE SENECTUS ET NETUS ET MALESUADA FAMES AC TURPIS EGESTAS. PROIN PHARETRA NONUMMY PEDE.”</w:t>
                        </w:r>
                      </w:p>
                      <w:p w14:paraId="4C3316CB" w14:textId="77777777" w:rsidR="00205953" w:rsidRPr="00D20793" w:rsidRDefault="00205953" w:rsidP="00C222DD">
                        <w:pPr>
                          <w:jc w:val="left"/>
                          <w:rPr>
                            <w:rFonts w:ascii="Antonio" w:hAnsi="Antonio"/>
                            <w:b/>
                            <w:bCs/>
                            <w:sz w:val="28"/>
                            <w:szCs w:val="28"/>
                          </w:rPr>
                        </w:pPr>
                      </w:p>
                      <w:p w14:paraId="5EFE489B" w14:textId="77777777" w:rsidR="00205953" w:rsidRPr="00D20793" w:rsidRDefault="00205953" w:rsidP="00C222DD">
                        <w:pPr>
                          <w:rPr>
                            <w:rFonts w:ascii="Antonio" w:hAnsi="Antonio"/>
                            <w:b/>
                            <w:bCs/>
                            <w:sz w:val="28"/>
                            <w:szCs w:val="28"/>
                          </w:rPr>
                        </w:pPr>
                      </w:p>
                      <w:p w14:paraId="5C343A7F"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5AB51252" w14:textId="77777777" w:rsidR="00205953" w:rsidRPr="00D20793" w:rsidRDefault="00205953" w:rsidP="00C222DD">
                        <w:pPr>
                          <w:jc w:val="left"/>
                          <w:rPr>
                            <w:rFonts w:ascii="Antonio" w:hAnsi="Antonio"/>
                            <w:b/>
                            <w:bCs/>
                            <w:sz w:val="28"/>
                            <w:szCs w:val="28"/>
                          </w:rPr>
                        </w:pPr>
                      </w:p>
                      <w:p w14:paraId="6F8CBB1D" w14:textId="77777777" w:rsidR="00205953" w:rsidRPr="00D20793" w:rsidRDefault="00205953" w:rsidP="00C222DD">
                        <w:pPr>
                          <w:rPr>
                            <w:rFonts w:ascii="Antonio" w:hAnsi="Antonio"/>
                            <w:b/>
                            <w:bCs/>
                            <w:sz w:val="28"/>
                            <w:szCs w:val="28"/>
                          </w:rPr>
                        </w:pPr>
                      </w:p>
                      <w:p w14:paraId="04F333E3"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011A31C2" w14:textId="77777777" w:rsidR="00205953" w:rsidRPr="00D20793" w:rsidRDefault="00205953" w:rsidP="00C222DD">
                        <w:pPr>
                          <w:jc w:val="left"/>
                          <w:rPr>
                            <w:rFonts w:ascii="Antonio" w:hAnsi="Antonio"/>
                            <w:b/>
                            <w:bCs/>
                            <w:sz w:val="28"/>
                            <w:szCs w:val="28"/>
                          </w:rPr>
                        </w:pPr>
                      </w:p>
                      <w:p w14:paraId="64F38BFB" w14:textId="77777777" w:rsidR="00205953" w:rsidRPr="00D20793" w:rsidRDefault="00205953" w:rsidP="00C222DD">
                        <w:pPr>
                          <w:rPr>
                            <w:rFonts w:ascii="Antonio" w:hAnsi="Antonio"/>
                            <w:b/>
                            <w:bCs/>
                            <w:sz w:val="28"/>
                            <w:szCs w:val="28"/>
                          </w:rPr>
                        </w:pPr>
                      </w:p>
                      <w:p w14:paraId="6E4E1857"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4508A616" w14:textId="77777777" w:rsidR="00205953" w:rsidRPr="00D20793" w:rsidRDefault="00205953" w:rsidP="00C222DD">
                        <w:pPr>
                          <w:jc w:val="left"/>
                          <w:rPr>
                            <w:rFonts w:ascii="Antonio" w:hAnsi="Antonio"/>
                            <w:b/>
                            <w:bCs/>
                            <w:sz w:val="28"/>
                            <w:szCs w:val="28"/>
                          </w:rPr>
                        </w:pPr>
                      </w:p>
                      <w:p w14:paraId="77D863CB" w14:textId="77777777" w:rsidR="00205953" w:rsidRPr="00D20793" w:rsidRDefault="00205953" w:rsidP="00C222DD">
                        <w:pPr>
                          <w:rPr>
                            <w:rFonts w:ascii="Antonio" w:hAnsi="Antonio"/>
                            <w:b/>
                            <w:bCs/>
                            <w:sz w:val="28"/>
                            <w:szCs w:val="28"/>
                          </w:rPr>
                        </w:pPr>
                      </w:p>
                      <w:p w14:paraId="43795FBA"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225A3B83" w14:textId="77777777" w:rsidR="00205953" w:rsidRPr="00D20793" w:rsidRDefault="00205953" w:rsidP="00C222DD">
                        <w:pPr>
                          <w:jc w:val="left"/>
                          <w:rPr>
                            <w:rFonts w:ascii="Antonio" w:hAnsi="Antonio"/>
                            <w:b/>
                            <w:bCs/>
                            <w:sz w:val="28"/>
                            <w:szCs w:val="28"/>
                          </w:rPr>
                        </w:pPr>
                      </w:p>
                      <w:p w14:paraId="7AA9DB5D" w14:textId="77777777" w:rsidR="00205953" w:rsidRPr="00D20793" w:rsidRDefault="00205953" w:rsidP="00C222DD">
                        <w:pPr>
                          <w:rPr>
                            <w:rFonts w:ascii="Antonio" w:hAnsi="Antonio"/>
                            <w:b/>
                            <w:bCs/>
                            <w:sz w:val="28"/>
                            <w:szCs w:val="28"/>
                          </w:rPr>
                        </w:pPr>
                      </w:p>
                      <w:p w14:paraId="615189A0"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1019AF4C" w14:textId="77777777" w:rsidR="00205953" w:rsidRPr="00D20793" w:rsidRDefault="00205953" w:rsidP="00C222DD">
                        <w:pPr>
                          <w:jc w:val="left"/>
                          <w:rPr>
                            <w:rFonts w:ascii="Antonio" w:hAnsi="Antonio"/>
                            <w:b/>
                            <w:bCs/>
                            <w:sz w:val="28"/>
                            <w:szCs w:val="28"/>
                          </w:rPr>
                        </w:pPr>
                      </w:p>
                      <w:p w14:paraId="4466A6DD" w14:textId="77777777" w:rsidR="00205953" w:rsidRPr="00D20793" w:rsidRDefault="00205953" w:rsidP="00C222DD">
                        <w:pPr>
                          <w:rPr>
                            <w:rFonts w:ascii="Antonio" w:hAnsi="Antonio"/>
                            <w:b/>
                            <w:bCs/>
                            <w:sz w:val="28"/>
                            <w:szCs w:val="28"/>
                          </w:rPr>
                        </w:pPr>
                      </w:p>
                      <w:p w14:paraId="311C453A"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24988CDA" w14:textId="77777777" w:rsidR="00205953" w:rsidRPr="00D20793" w:rsidRDefault="00205953" w:rsidP="00C222DD">
                        <w:pPr>
                          <w:jc w:val="left"/>
                          <w:rPr>
                            <w:rFonts w:ascii="Antonio" w:hAnsi="Antonio"/>
                            <w:b/>
                            <w:bCs/>
                            <w:sz w:val="28"/>
                            <w:szCs w:val="28"/>
                          </w:rPr>
                        </w:pPr>
                      </w:p>
                      <w:p w14:paraId="0B604550" w14:textId="77777777" w:rsidR="00205953" w:rsidRPr="00D20793" w:rsidRDefault="00205953" w:rsidP="00C222DD">
                        <w:pPr>
                          <w:rPr>
                            <w:rFonts w:ascii="Antonio" w:hAnsi="Antonio"/>
                            <w:b/>
                            <w:bCs/>
                            <w:sz w:val="28"/>
                            <w:szCs w:val="28"/>
                          </w:rPr>
                        </w:pPr>
                      </w:p>
                      <w:p w14:paraId="074FD7CC"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1D165666" w14:textId="77777777" w:rsidR="00205953" w:rsidRPr="00D20793" w:rsidRDefault="00205953" w:rsidP="00C222DD">
                        <w:pPr>
                          <w:jc w:val="left"/>
                          <w:rPr>
                            <w:rFonts w:ascii="Antonio" w:hAnsi="Antonio"/>
                            <w:b/>
                            <w:bCs/>
                            <w:sz w:val="28"/>
                            <w:szCs w:val="28"/>
                          </w:rPr>
                        </w:pPr>
                      </w:p>
                      <w:p w14:paraId="7CFD3DC0" w14:textId="77777777" w:rsidR="00205953" w:rsidRPr="00D20793" w:rsidRDefault="00205953" w:rsidP="00C222DD">
                        <w:pPr>
                          <w:rPr>
                            <w:rFonts w:ascii="Antonio" w:hAnsi="Antonio"/>
                            <w:b/>
                            <w:bCs/>
                            <w:sz w:val="28"/>
                            <w:szCs w:val="28"/>
                          </w:rPr>
                        </w:pPr>
                      </w:p>
                      <w:p w14:paraId="1A36DF85"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4629B307" w14:textId="77777777" w:rsidR="00205953" w:rsidRPr="00D20793" w:rsidRDefault="00205953" w:rsidP="00C222DD">
                        <w:pPr>
                          <w:jc w:val="left"/>
                          <w:rPr>
                            <w:rFonts w:ascii="Antonio" w:hAnsi="Antonio"/>
                            <w:b/>
                            <w:bCs/>
                            <w:sz w:val="28"/>
                            <w:szCs w:val="28"/>
                          </w:rPr>
                        </w:pPr>
                      </w:p>
                      <w:p w14:paraId="48C5F8D9" w14:textId="77777777" w:rsidR="00205953" w:rsidRPr="00D20793" w:rsidRDefault="00205953" w:rsidP="00C222DD">
                        <w:pPr>
                          <w:rPr>
                            <w:rFonts w:ascii="Antonio" w:hAnsi="Antonio"/>
                            <w:b/>
                            <w:bCs/>
                            <w:sz w:val="28"/>
                            <w:szCs w:val="28"/>
                          </w:rPr>
                        </w:pPr>
                      </w:p>
                      <w:p w14:paraId="6DE8667C"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07B09218" w14:textId="77777777" w:rsidR="00205953" w:rsidRPr="00D20793" w:rsidRDefault="00205953" w:rsidP="00C222DD">
                        <w:pPr>
                          <w:jc w:val="left"/>
                          <w:rPr>
                            <w:rFonts w:ascii="Antonio" w:hAnsi="Antonio"/>
                            <w:b/>
                            <w:bCs/>
                            <w:sz w:val="28"/>
                            <w:szCs w:val="28"/>
                          </w:rPr>
                        </w:pPr>
                      </w:p>
                      <w:p w14:paraId="1BE15DB1" w14:textId="77777777" w:rsidR="00205953" w:rsidRPr="00D20793" w:rsidRDefault="00205953" w:rsidP="00C222DD">
                        <w:pPr>
                          <w:rPr>
                            <w:rFonts w:ascii="Antonio" w:hAnsi="Antonio"/>
                            <w:b/>
                            <w:bCs/>
                            <w:sz w:val="28"/>
                            <w:szCs w:val="28"/>
                          </w:rPr>
                        </w:pPr>
                      </w:p>
                      <w:p w14:paraId="2FD400E8"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73338132" w14:textId="77777777" w:rsidR="00205953" w:rsidRPr="00D20793" w:rsidRDefault="00205953" w:rsidP="00C222DD">
                        <w:pPr>
                          <w:jc w:val="left"/>
                          <w:rPr>
                            <w:rFonts w:ascii="Antonio" w:hAnsi="Antonio"/>
                            <w:b/>
                            <w:bCs/>
                            <w:sz w:val="28"/>
                            <w:szCs w:val="28"/>
                          </w:rPr>
                        </w:pPr>
                      </w:p>
                      <w:p w14:paraId="19F04EDB" w14:textId="77777777" w:rsidR="00205953" w:rsidRPr="00D20793" w:rsidRDefault="00205953" w:rsidP="00C222DD">
                        <w:pPr>
                          <w:rPr>
                            <w:rFonts w:ascii="Antonio" w:hAnsi="Antonio"/>
                            <w:b/>
                            <w:bCs/>
                            <w:sz w:val="28"/>
                            <w:szCs w:val="28"/>
                          </w:rPr>
                        </w:pPr>
                      </w:p>
                      <w:p w14:paraId="330DEC6B"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38339BF0" w14:textId="77777777" w:rsidR="00205953" w:rsidRPr="00D20793" w:rsidRDefault="00205953" w:rsidP="00C222DD">
                        <w:pPr>
                          <w:jc w:val="left"/>
                          <w:rPr>
                            <w:rFonts w:ascii="Antonio" w:hAnsi="Antonio"/>
                            <w:b/>
                            <w:bCs/>
                            <w:sz w:val="28"/>
                            <w:szCs w:val="28"/>
                          </w:rPr>
                        </w:pPr>
                      </w:p>
                      <w:p w14:paraId="2EF22293" w14:textId="77777777" w:rsidR="00205953" w:rsidRPr="00D20793" w:rsidRDefault="00205953" w:rsidP="00C222DD">
                        <w:pPr>
                          <w:rPr>
                            <w:rFonts w:ascii="Antonio" w:hAnsi="Antonio"/>
                            <w:b/>
                            <w:bCs/>
                            <w:sz w:val="28"/>
                            <w:szCs w:val="28"/>
                          </w:rPr>
                        </w:pPr>
                      </w:p>
                      <w:p w14:paraId="1A2539D2"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2127EDA8" w14:textId="77777777" w:rsidR="00205953" w:rsidRPr="00D20793" w:rsidRDefault="00205953" w:rsidP="00C222DD">
                        <w:pPr>
                          <w:jc w:val="left"/>
                          <w:rPr>
                            <w:rFonts w:ascii="Antonio" w:hAnsi="Antonio"/>
                            <w:b/>
                            <w:bCs/>
                            <w:sz w:val="28"/>
                            <w:szCs w:val="28"/>
                          </w:rPr>
                        </w:pPr>
                      </w:p>
                      <w:p w14:paraId="13D4FAA2" w14:textId="77777777" w:rsidR="00205953" w:rsidRPr="00D20793" w:rsidRDefault="00205953" w:rsidP="00C222DD">
                        <w:pPr>
                          <w:rPr>
                            <w:rFonts w:ascii="Antonio" w:hAnsi="Antonio"/>
                            <w:b/>
                            <w:bCs/>
                            <w:sz w:val="28"/>
                            <w:szCs w:val="28"/>
                          </w:rPr>
                        </w:pPr>
                      </w:p>
                      <w:p w14:paraId="6C9FDFF5"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4C5FA24E" w14:textId="77777777" w:rsidR="00205953" w:rsidRPr="00D20793" w:rsidRDefault="00205953" w:rsidP="00C222DD">
                        <w:pPr>
                          <w:jc w:val="left"/>
                          <w:rPr>
                            <w:rFonts w:ascii="Antonio" w:hAnsi="Antonio"/>
                            <w:b/>
                            <w:bCs/>
                            <w:sz w:val="28"/>
                            <w:szCs w:val="28"/>
                          </w:rPr>
                        </w:pPr>
                      </w:p>
                      <w:p w14:paraId="0BE25E2F" w14:textId="77777777" w:rsidR="00205953" w:rsidRPr="00D20793" w:rsidRDefault="00205953" w:rsidP="00C222DD">
                        <w:pPr>
                          <w:rPr>
                            <w:rFonts w:ascii="Antonio" w:hAnsi="Antonio"/>
                            <w:b/>
                            <w:bCs/>
                            <w:sz w:val="28"/>
                            <w:szCs w:val="28"/>
                          </w:rPr>
                        </w:pPr>
                      </w:p>
                      <w:p w14:paraId="0643EE5F"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771C55F3" w14:textId="77777777" w:rsidR="00205953" w:rsidRPr="00D20793" w:rsidRDefault="00205953" w:rsidP="00C222DD">
                        <w:pPr>
                          <w:jc w:val="left"/>
                          <w:rPr>
                            <w:rFonts w:ascii="Antonio" w:hAnsi="Antonio"/>
                            <w:b/>
                            <w:bCs/>
                            <w:sz w:val="28"/>
                            <w:szCs w:val="28"/>
                          </w:rPr>
                        </w:pPr>
                      </w:p>
                      <w:p w14:paraId="151A4843" w14:textId="77777777" w:rsidR="00205953" w:rsidRPr="00D20793" w:rsidRDefault="00205953" w:rsidP="00C222DD">
                        <w:pPr>
                          <w:rPr>
                            <w:rFonts w:ascii="Antonio" w:hAnsi="Antonio"/>
                            <w:b/>
                            <w:bCs/>
                            <w:sz w:val="28"/>
                            <w:szCs w:val="28"/>
                          </w:rPr>
                        </w:pPr>
                      </w:p>
                      <w:p w14:paraId="2C52E4EB" w14:textId="77777777" w:rsidR="00205953" w:rsidRPr="00D20793" w:rsidRDefault="00205953" w:rsidP="00696223">
                        <w:pPr>
                          <w:pStyle w:val="BodyText1"/>
                        </w:pPr>
                        <w:r w:rsidRPr="00D20793">
                          <w:t>PELLENTESQUE HABITANT MORBI TRISTIQUE SENECTUS ET NETUS ET MALESUADA FAMES AC TURPIS EGESTAS. PROIN PHARETRA NONUMMY PEDE. MAURIS ET ORCI.</w:t>
                        </w:r>
                      </w:p>
                      <w:p w14:paraId="0324D627" w14:textId="77777777" w:rsidR="00205953" w:rsidRPr="00D20793" w:rsidRDefault="00205953" w:rsidP="00C222DD">
                        <w:pPr>
                          <w:jc w:val="left"/>
                          <w:rPr>
                            <w:rFonts w:ascii="Antonio" w:hAnsi="Antonio"/>
                            <w:b/>
                            <w:bCs/>
                            <w:sz w:val="28"/>
                            <w:szCs w:val="28"/>
                          </w:rPr>
                        </w:pPr>
                      </w:p>
                    </w:txbxContent>
                  </v:textbox>
                </v:shape>
                <w10:wrap type="square" anchorx="margin"/>
              </v:group>
            </w:pict>
          </mc:Fallback>
        </mc:AlternateContent>
      </w:r>
      <w:r w:rsidR="003C5A5F">
        <w:t>Subhead 01</w:t>
      </w:r>
      <w:bookmarkEnd w:id="2"/>
    </w:p>
    <w:p w14:paraId="59BE3D1D" w14:textId="31954F2C" w:rsidR="00C222DD" w:rsidRDefault="00FD6B25" w:rsidP="00696223">
      <w:pPr>
        <w:pStyle w:val="BodyText1"/>
      </w:pPr>
      <w:r w:rsidRPr="002A57E9">
        <w:t xml:space="preserve">Lorem ipsum dolor sit </w:t>
      </w:r>
      <w:proofErr w:type="spellStart"/>
      <w:r w:rsidRPr="002A57E9">
        <w:t>amet</w:t>
      </w:r>
      <w:proofErr w:type="spellEnd"/>
      <w:r w:rsidRPr="002A57E9">
        <w:t xml:space="preserve">, </w:t>
      </w:r>
      <w:proofErr w:type="spellStart"/>
      <w:r w:rsidRPr="002A57E9">
        <w:t>consectetuer</w:t>
      </w:r>
      <w:proofErr w:type="spellEnd"/>
      <w:r w:rsidRPr="002A57E9">
        <w:t xml:space="preserve"> </w:t>
      </w:r>
      <w:proofErr w:type="spellStart"/>
      <w:r w:rsidRPr="002A57E9">
        <w:t>adipiscing</w:t>
      </w:r>
      <w:proofErr w:type="spellEnd"/>
      <w:r w:rsidRPr="002A57E9">
        <w:t xml:space="preserve"> </w:t>
      </w:r>
      <w:proofErr w:type="spellStart"/>
      <w:r w:rsidRPr="002A57E9">
        <w:t>elit</w:t>
      </w:r>
      <w:proofErr w:type="spellEnd"/>
      <w:r w:rsidRPr="002A57E9">
        <w:t xml:space="preserve">. Maecenas </w:t>
      </w:r>
      <w:proofErr w:type="spellStart"/>
      <w:r w:rsidRPr="002A57E9">
        <w:t>porttitor</w:t>
      </w:r>
      <w:proofErr w:type="spellEnd"/>
      <w:r w:rsidRPr="002A57E9">
        <w:t xml:space="preserve"> </w:t>
      </w:r>
      <w:proofErr w:type="spellStart"/>
      <w:r w:rsidRPr="002A57E9">
        <w:t>congue</w:t>
      </w:r>
      <w:proofErr w:type="spellEnd"/>
      <w:r w:rsidRPr="002A57E9">
        <w:t xml:space="preserve"> </w:t>
      </w:r>
      <w:proofErr w:type="spellStart"/>
      <w:r w:rsidRPr="002A57E9">
        <w:t>massa</w:t>
      </w:r>
      <w:proofErr w:type="spellEnd"/>
      <w:r w:rsidRPr="002A57E9">
        <w:t xml:space="preserve">. </w:t>
      </w:r>
      <w:proofErr w:type="spellStart"/>
      <w:r w:rsidRPr="002A57E9">
        <w:t>Fusce</w:t>
      </w:r>
      <w:proofErr w:type="spellEnd"/>
      <w:r w:rsidRPr="002A57E9">
        <w:t xml:space="preserve"> </w:t>
      </w:r>
      <w:proofErr w:type="spellStart"/>
      <w:r w:rsidRPr="002A57E9">
        <w:t>posuere</w:t>
      </w:r>
      <w:proofErr w:type="spellEnd"/>
      <w:r w:rsidRPr="002A57E9">
        <w:t xml:space="preserve">, magna sed pulvinar </w:t>
      </w:r>
      <w:proofErr w:type="spellStart"/>
      <w:r w:rsidRPr="002A57E9">
        <w:t>ultricies</w:t>
      </w:r>
      <w:proofErr w:type="spellEnd"/>
      <w:r w:rsidRPr="002A57E9">
        <w:t xml:space="preserve">, </w:t>
      </w:r>
      <w:proofErr w:type="spellStart"/>
      <w:r w:rsidRPr="002A57E9">
        <w:t>purus</w:t>
      </w:r>
      <w:proofErr w:type="spellEnd"/>
      <w:r w:rsidRPr="002A57E9">
        <w:t xml:space="preserve"> </w:t>
      </w:r>
      <w:proofErr w:type="spellStart"/>
      <w:r w:rsidRPr="00790329">
        <w:t>lectus</w:t>
      </w:r>
      <w:proofErr w:type="spellEnd"/>
      <w:r w:rsidRPr="002A57E9">
        <w:t xml:space="preserve"> </w:t>
      </w:r>
      <w:proofErr w:type="spellStart"/>
      <w:r w:rsidRPr="002A57E9">
        <w:t>malesuada</w:t>
      </w:r>
      <w:proofErr w:type="spellEnd"/>
      <w:r w:rsidRPr="002A57E9">
        <w:t xml:space="preserve"> libero, sit </w:t>
      </w:r>
      <w:proofErr w:type="spellStart"/>
      <w:r w:rsidRPr="002A57E9">
        <w:t>amet</w:t>
      </w:r>
      <w:proofErr w:type="spellEnd"/>
      <w:r w:rsidRPr="002A57E9">
        <w:t xml:space="preserve"> </w:t>
      </w:r>
      <w:proofErr w:type="spellStart"/>
      <w:r w:rsidRPr="002A57E9">
        <w:t>commodo</w:t>
      </w:r>
      <w:proofErr w:type="spellEnd"/>
      <w:r w:rsidRPr="002A57E9">
        <w:t xml:space="preserve"> magna eros </w:t>
      </w:r>
      <w:proofErr w:type="spellStart"/>
      <w:r w:rsidRPr="002A57E9">
        <w:t>quis</w:t>
      </w:r>
      <w:proofErr w:type="spellEnd"/>
      <w:r w:rsidRPr="002A57E9">
        <w:t xml:space="preserve"> </w:t>
      </w:r>
      <w:proofErr w:type="spellStart"/>
      <w:r w:rsidRPr="002A57E9">
        <w:t>urna</w:t>
      </w:r>
      <w:proofErr w:type="spellEnd"/>
      <w:r w:rsidRPr="002A57E9">
        <w:t>.</w:t>
      </w:r>
      <w:r w:rsidR="00C222DD" w:rsidRPr="002A57E9">
        <w:t xml:space="preserve"> Lorem ipsum dolor sit </w:t>
      </w:r>
      <w:proofErr w:type="spellStart"/>
      <w:r w:rsidR="00C222DD" w:rsidRPr="002A57E9">
        <w:t>amet</w:t>
      </w:r>
      <w:proofErr w:type="spellEnd"/>
      <w:r w:rsidR="00C222DD" w:rsidRPr="002A57E9">
        <w:t xml:space="preserve">, </w:t>
      </w:r>
      <w:proofErr w:type="spellStart"/>
      <w:r w:rsidR="00C222DD" w:rsidRPr="002A57E9">
        <w:t>consectetuer</w:t>
      </w:r>
      <w:proofErr w:type="spellEnd"/>
      <w:r w:rsidR="00C222DD" w:rsidRPr="002A57E9">
        <w:t xml:space="preserve"> </w:t>
      </w:r>
      <w:proofErr w:type="spellStart"/>
      <w:r w:rsidR="00C222DD" w:rsidRPr="002A57E9">
        <w:t>adipiscing</w:t>
      </w:r>
      <w:proofErr w:type="spellEnd"/>
      <w:r w:rsidR="00C222DD" w:rsidRPr="002A57E9">
        <w:t xml:space="preserve"> </w:t>
      </w:r>
      <w:proofErr w:type="spellStart"/>
      <w:r w:rsidR="00C222DD" w:rsidRPr="002A57E9">
        <w:t>elit</w:t>
      </w:r>
      <w:proofErr w:type="spellEnd"/>
      <w:r w:rsidR="00C222DD" w:rsidRPr="002A57E9">
        <w:t xml:space="preserve">. Maecenas </w:t>
      </w:r>
      <w:proofErr w:type="spellStart"/>
      <w:r w:rsidR="00C222DD" w:rsidRPr="002A57E9">
        <w:t>porttitor</w:t>
      </w:r>
      <w:proofErr w:type="spellEnd"/>
      <w:r w:rsidR="00C222DD" w:rsidRPr="002A57E9">
        <w:t xml:space="preserve"> </w:t>
      </w:r>
      <w:proofErr w:type="spellStart"/>
      <w:r w:rsidR="00C222DD" w:rsidRPr="002A57E9">
        <w:t>congu</w:t>
      </w:r>
      <w:proofErr w:type="spellEnd"/>
      <w:r w:rsidR="00C222DD" w:rsidRPr="002A57E9">
        <w:t xml:space="preserve"> e </w:t>
      </w:r>
      <w:proofErr w:type="spellStart"/>
      <w:r w:rsidR="00C222DD" w:rsidRPr="002A57E9">
        <w:t>massa</w:t>
      </w:r>
      <w:proofErr w:type="spellEnd"/>
      <w:r w:rsidR="00C222DD" w:rsidRPr="002A57E9">
        <w:t xml:space="preserve">. </w:t>
      </w:r>
      <w:proofErr w:type="spellStart"/>
      <w:r w:rsidR="00C222DD" w:rsidRPr="002A57E9">
        <w:t>Fusce</w:t>
      </w:r>
      <w:proofErr w:type="spellEnd"/>
      <w:r w:rsidR="00C222DD" w:rsidRPr="002A57E9">
        <w:t xml:space="preserve"> </w:t>
      </w:r>
      <w:proofErr w:type="spellStart"/>
      <w:r w:rsidR="00C222DD" w:rsidRPr="002A57E9">
        <w:t>posuere</w:t>
      </w:r>
      <w:proofErr w:type="spellEnd"/>
      <w:r w:rsidR="00C222DD" w:rsidRPr="002A57E9">
        <w:t xml:space="preserve">, magna sed pulvinar, </w:t>
      </w:r>
      <w:proofErr w:type="spellStart"/>
      <w:r w:rsidR="00C222DD" w:rsidRPr="002A57E9">
        <w:t>purus</w:t>
      </w:r>
      <w:proofErr w:type="spellEnd"/>
      <w:r w:rsidR="00C222DD" w:rsidRPr="002A57E9">
        <w:t xml:space="preserve"> </w:t>
      </w:r>
      <w:proofErr w:type="spellStart"/>
      <w:r w:rsidR="00C222DD" w:rsidRPr="002A57E9">
        <w:t>lectus</w:t>
      </w:r>
      <w:proofErr w:type="spellEnd"/>
      <w:r w:rsidR="00C222DD" w:rsidRPr="002A57E9">
        <w:t xml:space="preserve"> </w:t>
      </w:r>
      <w:proofErr w:type="spellStart"/>
      <w:r w:rsidR="00C222DD" w:rsidRPr="002A57E9">
        <w:t>malesuada</w:t>
      </w:r>
      <w:proofErr w:type="spellEnd"/>
      <w:r w:rsidR="00C222DD" w:rsidRPr="002A57E9">
        <w:t xml:space="preserve"> libero, sit </w:t>
      </w:r>
      <w:proofErr w:type="spellStart"/>
      <w:r w:rsidR="00C222DD" w:rsidRPr="002A57E9">
        <w:t>amet</w:t>
      </w:r>
      <w:proofErr w:type="spellEnd"/>
      <w:r w:rsidR="00C222DD" w:rsidRPr="002A57E9">
        <w:t xml:space="preserve"> </w:t>
      </w:r>
      <w:proofErr w:type="spellStart"/>
      <w:r w:rsidR="00C222DD" w:rsidRPr="002A57E9">
        <w:t>commodo</w:t>
      </w:r>
      <w:proofErr w:type="spellEnd"/>
      <w:r w:rsidR="00C222DD" w:rsidRPr="002A57E9">
        <w:t xml:space="preserve"> magna eros </w:t>
      </w:r>
      <w:proofErr w:type="spellStart"/>
      <w:r w:rsidR="00C222DD" w:rsidRPr="002A57E9">
        <w:t>quis</w:t>
      </w:r>
      <w:proofErr w:type="spellEnd"/>
      <w:r w:rsidR="00C222DD" w:rsidRPr="002A57E9">
        <w:t xml:space="preserve"> </w:t>
      </w:r>
      <w:proofErr w:type="spellStart"/>
      <w:r w:rsidR="00C222DD" w:rsidRPr="002A57E9">
        <w:t>urna</w:t>
      </w:r>
      <w:proofErr w:type="spellEnd"/>
      <w:r w:rsidR="000F59E4">
        <w:t>.</w:t>
      </w:r>
    </w:p>
    <w:p w14:paraId="723B6962" w14:textId="77777777" w:rsidR="00C03C4A" w:rsidRDefault="00C03C4A" w:rsidP="00696223">
      <w:pPr>
        <w:pStyle w:val="BodyText1"/>
      </w:pPr>
    </w:p>
    <w:p w14:paraId="6C46CB5C" w14:textId="77777777" w:rsidR="00C03C4A" w:rsidRPr="002A57E9" w:rsidRDefault="00C03C4A" w:rsidP="00696223">
      <w:pPr>
        <w:pStyle w:val="BodyText1"/>
      </w:pPr>
      <w:r w:rsidRPr="00C03C4A">
        <w:rPr>
          <w:noProof/>
        </w:rPr>
        <w:lastRenderedPageBreak/>
        <w:drawing>
          <wp:inline distT="0" distB="0" distL="0" distR="0" wp14:anchorId="4893FF70" wp14:editId="2DDF1E15">
            <wp:extent cx="6583680" cy="3840480"/>
            <wp:effectExtent l="0" t="0" r="0" b="0"/>
            <wp:docPr id="1" name="Chart 1" descr="This chart is placeholde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72F484E0" w14:textId="7E6D849B" w:rsidR="00CC19E9" w:rsidRDefault="00CC19E9" w:rsidP="00696223">
      <w:pPr>
        <w:pStyle w:val="BodyText1"/>
      </w:pPr>
    </w:p>
    <w:p w14:paraId="4A852033" w14:textId="77777777" w:rsidR="00C841CE" w:rsidRPr="002A57E9" w:rsidRDefault="00C841CE" w:rsidP="00696223">
      <w:pPr>
        <w:pStyle w:val="BodyText1"/>
      </w:pPr>
    </w:p>
    <w:sectPr w:rsidR="00C841CE" w:rsidRPr="002A57E9" w:rsidSect="00E530A6">
      <w:headerReference w:type="even" r:id="rId10"/>
      <w:headerReference w:type="default" r:id="rId11"/>
      <w:footerReference w:type="even" r:id="rId12"/>
      <w:footerReference w:type="default" r:id="rId13"/>
      <w:pgSz w:w="12240" w:h="15840" w:code="1"/>
      <w:pgMar w:top="1872" w:right="1008" w:bottom="1008" w:left="1008" w:header="936" w:footer="565"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89CAE" w14:textId="77777777" w:rsidR="002D5E4A" w:rsidRDefault="002D5E4A" w:rsidP="00782F2B">
      <w:r>
        <w:separator/>
      </w:r>
    </w:p>
  </w:endnote>
  <w:endnote w:type="continuationSeparator" w:id="0">
    <w:p w14:paraId="3FDF80A7" w14:textId="77777777" w:rsidR="002D5E4A" w:rsidRDefault="002D5E4A" w:rsidP="00782F2B">
      <w:r>
        <w:continuationSeparator/>
      </w:r>
    </w:p>
  </w:endnote>
  <w:endnote w:type="continuationNotice" w:id="1">
    <w:p w14:paraId="4023C121" w14:textId="77777777" w:rsidR="002D5E4A" w:rsidRDefault="002D5E4A">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BF77EA4B-9C54-2642-835D-6E976B52A9E7}"/>
  </w:font>
  <w:font w:name="Times New Roman">
    <w:panose1 w:val="02020603050405020304"/>
    <w:charset w:val="00"/>
    <w:family w:val="roman"/>
    <w:pitch w:val="variable"/>
    <w:sig w:usb0="E0002EFF" w:usb1="C000785B" w:usb2="00000009" w:usb3="00000000" w:csb0="000001FF" w:csb1="00000000"/>
    <w:embedRegular r:id="rId2" w:fontKey="{7960D534-C4DA-DF44-8760-8BFFDA29D216}"/>
    <w:embedBold r:id="rId3" w:fontKey="{5DA2B36B-E352-AE46-B58B-B72D4559A362}"/>
    <w:embedItalic r:id="rId4" w:fontKey="{50D30EF7-79A9-5C47-9DC0-87505E2B0F6E}"/>
    <w:embedBoldItalic r:id="rId5" w:fontKey="{AB9418A6-D77B-B94A-B14A-ED909BDD8B9A}"/>
  </w:font>
  <w:font w:name="Roboto">
    <w:panose1 w:val="02000000000000000000"/>
    <w:charset w:val="00"/>
    <w:family w:val="auto"/>
    <w:pitch w:val="variable"/>
    <w:sig w:usb0="E00002FF" w:usb1="5000205B" w:usb2="00000020" w:usb3="00000000" w:csb0="0000019F" w:csb1="00000000"/>
    <w:embedRegular r:id="rId6" w:fontKey="{A876DECE-4471-2848-AAD2-9DCA9388F11A}"/>
    <w:embedBold r:id="rId7" w:fontKey="{4C3F99CA-A057-064A-952F-E57FFB757113}"/>
    <w:embedItalic r:id="rId8" w:fontKey="{63EDCD69-A4B9-C940-A548-397358059D2E}"/>
  </w:font>
  <w:font w:name="Arial">
    <w:panose1 w:val="020B0604020202020204"/>
    <w:charset w:val="00"/>
    <w:family w:val="swiss"/>
    <w:pitch w:val="variable"/>
    <w:sig w:usb0="E0002AFF" w:usb1="C0007843" w:usb2="00000009" w:usb3="00000000" w:csb0="000001FF" w:csb1="00000000"/>
    <w:embedRegular r:id="rId9" w:fontKey="{2B05D852-5C71-3441-B90D-17BB184764FA}"/>
    <w:embedBold r:id="rId10" w:fontKey="{DCDACFE9-34F4-0B4B-BCE4-54540DC3CAA0}"/>
  </w:font>
  <w:font w:name="Courier New">
    <w:panose1 w:val="02070309020205020404"/>
    <w:charset w:val="00"/>
    <w:family w:val="modern"/>
    <w:pitch w:val="fixed"/>
    <w:sig w:usb0="E0002EFF" w:usb1="C0007843" w:usb2="00000009" w:usb3="00000000" w:csb0="000001FF" w:csb1="00000000"/>
    <w:embedRegular r:id="rId11" w:fontKey="{C4A52D04-2208-694E-B779-C426058E5723}"/>
  </w:font>
  <w:font w:name="Wingdings">
    <w:panose1 w:val="05000000000000000000"/>
    <w:charset w:val="4D"/>
    <w:family w:val="decorative"/>
    <w:pitch w:val="variable"/>
    <w:sig w:usb0="00000003" w:usb1="00000000" w:usb2="00000000" w:usb3="00000000" w:csb0="80000001" w:csb1="00000000"/>
    <w:embedRegular r:id="rId12" w:fontKey="{777D1E91-F877-1C49-ABB3-E8876B1D5CF3}"/>
  </w:font>
  <w:font w:name="Verdana">
    <w:panose1 w:val="020B0604030504040204"/>
    <w:charset w:val="00"/>
    <w:family w:val="swiss"/>
    <w:pitch w:val="variable"/>
    <w:sig w:usb0="A10006FF" w:usb1="4000205B" w:usb2="00000010" w:usb3="00000000" w:csb0="0000019F" w:csb1="00000000"/>
    <w:embedRegular r:id="rId13" w:fontKey="{85AA3DD1-9030-694A-83C4-1BD9404C777F}"/>
  </w:font>
  <w:font w:name="Raleway">
    <w:panose1 w:val="00000000000000000000"/>
    <w:charset w:val="4D"/>
    <w:family w:val="swiss"/>
    <w:pitch w:val="variable"/>
    <w:sig w:usb0="A00002FF" w:usb1="5000205B" w:usb2="00000000" w:usb3="00000000" w:csb0="00000097" w:csb1="00000000"/>
    <w:embedRegular r:id="rId14" w:fontKey="{812A1307-8702-F547-9BFA-4629DC8EDFA5}"/>
    <w:embedBold r:id="rId15" w:fontKey="{FB4483F9-02D3-414F-A91B-9EEBCD88CED3}"/>
    <w:embedItalic r:id="rId16" w:fontKey="{7560272C-70CD-7042-BD77-B65B37DD8EEE}"/>
  </w:font>
  <w:font w:name="Roboto Black">
    <w:panose1 w:val="02000000000000000000"/>
    <w:charset w:val="00"/>
    <w:family w:val="auto"/>
    <w:pitch w:val="variable"/>
    <w:sig w:usb0="E00002FF" w:usb1="5000205B" w:usb2="00000020" w:usb3="00000000" w:csb0="0000019F" w:csb1="00000000"/>
    <w:embedRegular r:id="rId17" w:fontKey="{CB89588B-914F-294D-94BA-56B091C2BCA9}"/>
    <w:embedItalic r:id="rId18" w:fontKey="{21FEC692-06EA-6041-91A2-CD88124480C7}"/>
  </w:font>
  <w:font w:name="Gotham Light">
    <w:altName w:val="Calibri"/>
    <w:panose1 w:val="020B0604020202020204"/>
    <w:charset w:val="00"/>
    <w:family w:val="auto"/>
    <w:pitch w:val="variable"/>
    <w:sig w:usb0="A100007F" w:usb1="4000005B" w:usb2="00000000" w:usb3="00000000" w:csb0="0000009B" w:csb1="00000000"/>
  </w:font>
  <w:font w:name="Antonio">
    <w:panose1 w:val="02000503000000000000"/>
    <w:charset w:val="4D"/>
    <w:family w:val="auto"/>
    <w:pitch w:val="variable"/>
    <w:sig w:usb0="A00000EF" w:usb1="5000204B" w:usb2="00000000" w:usb3="00000000" w:csb0="00000093" w:csb1="00000000"/>
    <w:embedBold r:id="rId20" w:fontKey="{9A77D7DF-161F-3947-9ED4-CF7BDFD21545}"/>
  </w:font>
  <w:font w:name="Roboto (Body)">
    <w:altName w:val="Arial"/>
    <w:panose1 w:val="02000000000000000000"/>
    <w:charset w:val="00"/>
    <w:family w:val="auto"/>
    <w:pitch w:val="variable"/>
    <w:sig w:usb0="E00002FF" w:usb1="5000205B" w:usb2="00000020" w:usb3="00000000" w:csb0="0000019F" w:csb1="00000000"/>
    <w:embedRegular r:id="rId21" w:fontKey="{3FBE936C-4F87-5047-9390-B1C51B261581}"/>
  </w:font>
  <w:font w:name="Raleway ExtraBold">
    <w:panose1 w:val="00000000000000000000"/>
    <w:charset w:val="4D"/>
    <w:family w:val="swiss"/>
    <w:pitch w:val="variable"/>
    <w:sig w:usb0="A00002FF" w:usb1="5000205B" w:usb2="00000000" w:usb3="00000000" w:csb0="00000097" w:csb1="00000000"/>
    <w:embedRegular r:id="rId22" w:fontKey="{6557936D-B348-504B-82C5-EF4442B82E9B}"/>
  </w:font>
  <w:font w:name="Raleway Medium">
    <w:panose1 w:val="00000000000000000000"/>
    <w:charset w:val="4D"/>
    <w:family w:val="swiss"/>
    <w:pitch w:val="variable"/>
    <w:sig w:usb0="A00002FF" w:usb1="5000205B" w:usb2="00000000" w:usb3="00000000" w:csb0="00000097" w:csb1="00000000"/>
    <w:embedRegular r:id="rId23" w:fontKey="{407FB35E-282D-9D47-954E-6E0669CB497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24500600"/>
      <w:docPartObj>
        <w:docPartGallery w:val="Page Numbers (Bottom of Page)"/>
        <w:docPartUnique/>
      </w:docPartObj>
    </w:sdtPr>
    <w:sdtContent>
      <w:p w14:paraId="12EC361F" w14:textId="77777777" w:rsidR="00205953" w:rsidRDefault="00205953" w:rsidP="0020595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E50F8B" w14:textId="77777777" w:rsidR="00205953" w:rsidRDefault="00205953" w:rsidP="00F47279">
    <w:pPr>
      <w:pStyle w:val="Footer"/>
      <w:ind w:right="360"/>
    </w:pPr>
    <w:r>
      <w:rPr>
        <w:noProof/>
      </w:rPr>
      <mc:AlternateContent>
        <mc:Choice Requires="wps">
          <w:drawing>
            <wp:anchor distT="0" distB="0" distL="114300" distR="114300" simplePos="0" relativeHeight="251658242" behindDoc="0" locked="0" layoutInCell="1" allowOverlap="1" wp14:anchorId="79ECC8C7" wp14:editId="0BDF83CA">
              <wp:simplePos x="0" y="0"/>
              <wp:positionH relativeFrom="margin">
                <wp:align>center</wp:align>
              </wp:positionH>
              <wp:positionV relativeFrom="paragraph">
                <wp:posOffset>-615852</wp:posOffset>
              </wp:positionV>
              <wp:extent cx="6594231" cy="0"/>
              <wp:effectExtent l="0" t="0" r="0" b="0"/>
              <wp:wrapNone/>
              <wp:docPr id="33" name="Straight Connector 33"/>
              <wp:cNvGraphicFramePr/>
              <a:graphic xmlns:a="http://schemas.openxmlformats.org/drawingml/2006/main">
                <a:graphicData uri="http://schemas.microsoft.com/office/word/2010/wordprocessingShape">
                  <wps:wsp>
                    <wps:cNvCnPr/>
                    <wps:spPr>
                      <a:xfrm flipV="1">
                        <a:off x="0" y="0"/>
                        <a:ext cx="6594231"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line w14:anchorId="2C6A5100" id="Straight Connector 33" o:spid="_x0000_s1026" style="position:absolute;flip:y;z-index:251689984;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 from="0,-48.5pt" to="519.25pt,-48.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" strokecolor="#ffcd00 [3204]" strokeweight=".5pt">
              <v:stroke joinstyle="miter"/>
              <w10:wrap anchorx="margin"/>
            </v:line>
          </w:pict>
        </mc:Fallback>
      </mc:AlternateContent>
    </w:r>
    <w:r>
      <w:rPr>
        <w:noProof/>
      </w:rPr>
      <mc:AlternateContent>
        <mc:Choice Requires="wps">
          <w:drawing>
            <wp:anchor distT="0" distB="0" distL="114300" distR="114300" simplePos="0" relativeHeight="251658241" behindDoc="0" locked="0" layoutInCell="1" allowOverlap="1" wp14:anchorId="18CF9BDA" wp14:editId="6F9AA7E6">
              <wp:simplePos x="0" y="0"/>
              <wp:positionH relativeFrom="margin">
                <wp:align>center</wp:align>
              </wp:positionH>
              <wp:positionV relativeFrom="paragraph">
                <wp:posOffset>-608330</wp:posOffset>
              </wp:positionV>
              <wp:extent cx="6734663" cy="685800"/>
              <wp:effectExtent l="0" t="0" r="0" b="0"/>
              <wp:wrapNone/>
              <wp:docPr id="30" name="Text Box 30"/>
              <wp:cNvGraphicFramePr/>
              <a:graphic xmlns:a="http://schemas.openxmlformats.org/drawingml/2006/main">
                <a:graphicData uri="http://schemas.microsoft.com/office/word/2010/wordprocessingShape">
                  <wps:wsp>
                    <wps:cNvSpPr txBox="1"/>
                    <wps:spPr>
                      <a:xfrm>
                        <a:off x="0" y="0"/>
                        <a:ext cx="6734663" cy="685800"/>
                      </a:xfrm>
                      <a:prstGeom prst="rect">
                        <a:avLst/>
                      </a:prstGeom>
                      <a:noFill/>
                      <a:ln w="6350">
                        <a:noFill/>
                      </a:ln>
                    </wps:spPr>
                    <wps:txbx>
                      <w:txbxContent>
                        <w:p w14:paraId="43462593" w14:textId="77777777" w:rsidR="00205953" w:rsidRPr="001C2196" w:rsidRDefault="00205953"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CF9BDA" id="_x0000_t202" coordsize="21600,21600" o:spt="202" path="m,l,21600r21600,l21600,xe">
              <v:stroke joinstyle="miter"/>
              <v:path gradientshapeok="t" o:connecttype="rect"/>
            </v:shapetype>
            <v:shape id="Text Box 30" o:spid="_x0000_s1034" type="#_x0000_t202" style="position:absolute;left:0;text-align:left;margin-left:0;margin-top:-47.9pt;width:530.3pt;height:54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" filled="f" stroked="f" strokeweight=".5pt">
              <v:textbox>
                <w:txbxContent>
                  <w:p w14:paraId="43462593" w14:textId="77777777" w:rsidR="00205953" w:rsidRPr="001C2196" w:rsidRDefault="00205953" w:rsidP="007E1240">
                    <w:pPr>
                      <w:rPr>
                        <w:rFonts w:asciiTheme="minorHAnsi" w:hAnsiTheme="minorHAnsi"/>
                        <w:sz w:val="12"/>
                        <w:szCs w:val="12"/>
                      </w:rPr>
                    </w:pPr>
                    <w:r w:rsidRPr="001C2196">
                      <w:rPr>
                        <w:rFonts w:asciiTheme="minorHAnsi" w:hAnsiTheme="minorHAnsi"/>
                        <w:color w:val="7F7F7F" w:themeColor="text1" w:themeTint="80"/>
                        <w:sz w:val="12"/>
                        <w:szCs w:val="12"/>
                        <w:shd w:val="clear" w:color="auto" w:fill="FFFFFF"/>
                      </w:rPr>
                      <w:t>The University of Iowa prohibits discrimination in employment, educational programs, and activities on the basis of race, creed, color, religion, national origin, age, sex, pregnancy, disability, genetic information, status as a U.S. veteran, service in the U.S. military, sexual orientation, gender identity, associational preferences, or any other classification that deprives the person of consideration as an individual. The university also affirms its commitment to providing equal opportunities and equal access to university facilities. For additional information on nondiscrimination policies, contact the Director, Office of Equal Opportunity and Diversity, the University of Iowa, 202 Jessup Hall, Iowa City, IA 52242-1316, 319-335-0705 (voice), 319-335-0697 (TDD), diversity@uiowa.edu</w:t>
                    </w:r>
                    <w:r w:rsidRPr="001C2196">
                      <w:rPr>
                        <w:rFonts w:asciiTheme="minorHAnsi" w:hAnsiTheme="minorHAnsi"/>
                        <w:color w:val="7D8284"/>
                        <w:sz w:val="12"/>
                        <w:szCs w:val="12"/>
                        <w:shd w:val="clear" w:color="auto" w:fill="FFFFFF"/>
                      </w:rPr>
                      <w:t>.</w:t>
                    </w:r>
                  </w:p>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9157530"/>
      <w:docPartObj>
        <w:docPartGallery w:val="Page Numbers (Bottom of Page)"/>
        <w:docPartUnique/>
      </w:docPartObj>
    </w:sdtPr>
    <w:sdtEndPr>
      <w:rPr>
        <w:rStyle w:val="PageNumber"/>
        <w:sz w:val="16"/>
        <w:szCs w:val="16"/>
      </w:rPr>
    </w:sdtEndPr>
    <w:sdtContent>
      <w:p w14:paraId="4AD1BA14" w14:textId="77777777" w:rsidR="00205953" w:rsidRPr="00E530A6" w:rsidRDefault="00205953" w:rsidP="00E530A6">
        <w:pPr>
          <w:pStyle w:val="Footer"/>
          <w:framePr w:wrap="none" w:vAnchor="text" w:hAnchor="margin" w:xAlign="right" w:y="-63"/>
          <w:rPr>
            <w:rStyle w:val="PageNumber"/>
            <w:sz w:val="16"/>
            <w:szCs w:val="16"/>
          </w:rPr>
        </w:pPr>
        <w:r w:rsidRPr="00E530A6">
          <w:rPr>
            <w:rStyle w:val="PageNumber"/>
            <w:b/>
            <w:bCs/>
            <w:sz w:val="16"/>
            <w:szCs w:val="16"/>
          </w:rPr>
          <w:fldChar w:fldCharType="begin"/>
        </w:r>
        <w:r w:rsidRPr="00E530A6">
          <w:rPr>
            <w:rStyle w:val="PageNumber"/>
            <w:b/>
            <w:bCs/>
            <w:sz w:val="16"/>
            <w:szCs w:val="16"/>
          </w:rPr>
          <w:instrText xml:space="preserve"> PAGE </w:instrText>
        </w:r>
        <w:r w:rsidRPr="00E530A6">
          <w:rPr>
            <w:rStyle w:val="PageNumber"/>
            <w:b/>
            <w:bCs/>
            <w:sz w:val="16"/>
            <w:szCs w:val="16"/>
          </w:rPr>
          <w:fldChar w:fldCharType="separate"/>
        </w:r>
        <w:r w:rsidRPr="00E530A6">
          <w:rPr>
            <w:rStyle w:val="PageNumber"/>
            <w:b/>
            <w:bCs/>
            <w:noProof/>
            <w:sz w:val="16"/>
            <w:szCs w:val="16"/>
          </w:rPr>
          <w:t>3</w:t>
        </w:r>
        <w:r w:rsidRPr="00E530A6">
          <w:rPr>
            <w:rStyle w:val="PageNumber"/>
            <w:b/>
            <w:bCs/>
            <w:sz w:val="16"/>
            <w:szCs w:val="16"/>
          </w:rPr>
          <w:fldChar w:fldCharType="end"/>
        </w:r>
      </w:p>
    </w:sdtContent>
  </w:sdt>
  <w:p w14:paraId="40F75061" w14:textId="3FE3B3CB" w:rsidR="00C94D71" w:rsidRPr="00C94D71" w:rsidRDefault="00205953" w:rsidP="001B7FBF">
    <w:pPr>
      <w:pStyle w:val="Disclaimer"/>
      <w:ind w:right="414"/>
    </w:pPr>
    <w:r w:rsidRPr="00C94D71">
      <mc:AlternateContent>
        <mc:Choice Requires="wps">
          <w:drawing>
            <wp:anchor distT="0" distB="0" distL="114300" distR="114300" simplePos="0" relativeHeight="251658243" behindDoc="0" locked="0" layoutInCell="1" allowOverlap="1" wp14:anchorId="1B281B1E" wp14:editId="5BCC0BE7">
              <wp:simplePos x="0" y="0"/>
              <wp:positionH relativeFrom="margin">
                <wp:posOffset>-11430</wp:posOffset>
              </wp:positionH>
              <wp:positionV relativeFrom="paragraph">
                <wp:posOffset>-73240</wp:posOffset>
              </wp:positionV>
              <wp:extent cx="6483350" cy="0"/>
              <wp:effectExtent l="0" t="12700" r="31750" b="25400"/>
              <wp:wrapNone/>
              <wp:docPr id="31" name="Straight Connector 31"/>
              <wp:cNvGraphicFramePr/>
              <a:graphic xmlns:a="http://schemas.openxmlformats.org/drawingml/2006/main">
                <a:graphicData uri="http://schemas.microsoft.com/office/word/2010/wordprocessingShape">
                  <wps:wsp>
                    <wps:cNvCnPr/>
                    <wps:spPr>
                      <a:xfrm flipV="1">
                        <a:off x="0" y="0"/>
                        <a:ext cx="6483350"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AB43F1" id="Straight Connector 31" o:spid="_x0000_s1026" style="position:absolute;flip:y;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9pt,-5.75pt" to="509.6pt,-5.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" strokecolor="#ffcd00 [3204]" strokeweight="3pt">
              <v:stroke joinstyle="miter"/>
              <w10:wrap anchorx="margin"/>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3A9948" w14:textId="77777777" w:rsidR="002D5E4A" w:rsidRDefault="002D5E4A" w:rsidP="00782F2B">
      <w:r>
        <w:separator/>
      </w:r>
    </w:p>
  </w:footnote>
  <w:footnote w:type="continuationSeparator" w:id="0">
    <w:p w14:paraId="6BD54AA8" w14:textId="77777777" w:rsidR="002D5E4A" w:rsidRDefault="002D5E4A" w:rsidP="00782F2B">
      <w:r>
        <w:continuationSeparator/>
      </w:r>
    </w:p>
  </w:footnote>
  <w:footnote w:type="continuationNotice" w:id="1">
    <w:p w14:paraId="75B09C88" w14:textId="77777777" w:rsidR="002D5E4A" w:rsidRDefault="002D5E4A">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27E4E" w14:textId="77777777" w:rsidR="00205953" w:rsidRDefault="00205953">
    <w:pPr>
      <w:spacing w:before="0" w:after="0" w:line="240" w:lineRule="auto"/>
    </w:pPr>
    <w:r>
      <w:rPr>
        <w:noProof/>
      </w:rPr>
      <mc:AlternateContent>
        <mc:Choice Requires="wpg">
          <w:drawing>
            <wp:anchor distT="0" distB="0" distL="114300" distR="114300" simplePos="0" relativeHeight="251658240" behindDoc="0" locked="0" layoutInCell="1" allowOverlap="1" wp14:anchorId="062A8035" wp14:editId="278517FE">
              <wp:simplePos x="0" y="0"/>
              <wp:positionH relativeFrom="margin">
                <wp:posOffset>-49530</wp:posOffset>
              </wp:positionH>
              <wp:positionV relativeFrom="paragraph">
                <wp:posOffset>-208817</wp:posOffset>
              </wp:positionV>
              <wp:extent cx="6589055" cy="450215"/>
              <wp:effectExtent l="0" t="0" r="2540" b="0"/>
              <wp:wrapNone/>
              <wp:docPr id="45" name="Group 45"/>
              <wp:cNvGraphicFramePr/>
              <a:graphic xmlns:a="http://schemas.openxmlformats.org/drawingml/2006/main">
                <a:graphicData uri="http://schemas.microsoft.com/office/word/2010/wordprocessingGroup">
                  <wpg:wgp>
                    <wpg:cNvGrpSpPr/>
                    <wpg:grpSpPr>
                      <a:xfrm>
                        <a:off x="0" y="0"/>
                        <a:ext cx="6589055" cy="450215"/>
                        <a:chOff x="0" y="0"/>
                        <a:chExt cx="6589055" cy="450215"/>
                      </a:xfrm>
                    </wpg:grpSpPr>
                    <pic:pic xmlns:pic="http://schemas.openxmlformats.org/drawingml/2006/picture">
                      <pic:nvPicPr>
                        <pic:cNvPr id="42" name="Picture 4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688625" y="0"/>
                          <a:ext cx="900430" cy="450215"/>
                        </a:xfrm>
                        <a:prstGeom prst="rect">
                          <a:avLst/>
                        </a:prstGeom>
                        <a:noFill/>
                        <a:ln>
                          <a:noFill/>
                        </a:ln>
                      </pic:spPr>
                    </pic:pic>
                    <wps:wsp>
                      <wps:cNvPr id="24" name="Straight Connector 24"/>
                      <wps:cNvCnPr/>
                      <wps:spPr>
                        <a:xfrm flipV="1">
                          <a:off x="43961" y="334108"/>
                          <a:ext cx="5512435"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25" name="Text Box 25"/>
                      <wps:cNvSpPr txBox="1"/>
                      <wps:spPr>
                        <a:xfrm>
                          <a:off x="0" y="26377"/>
                          <a:ext cx="5301762" cy="378069"/>
                        </a:xfrm>
                        <a:prstGeom prst="rect">
                          <a:avLst/>
                        </a:prstGeom>
                        <a:noFill/>
                        <a:ln w="6350">
                          <a:noFill/>
                        </a:ln>
                      </wps:spPr>
                      <wps:txbx>
                        <w:txbxContent>
                          <w:p w14:paraId="45B2443C" w14:textId="77777777" w:rsidR="00205953" w:rsidRPr="004E6E12" w:rsidRDefault="00205953">
                            <w:pPr>
                              <w:rPr>
                                <w:rFonts w:asciiTheme="minorHAnsi" w:hAnsiTheme="minorHAnsi"/>
                              </w:rPr>
                            </w:pPr>
                            <w:r w:rsidRPr="004E6E12">
                              <w:rPr>
                                <w:rFonts w:asciiTheme="minorHAnsi" w:hAnsiTheme="minorHAnsi"/>
                              </w:rPr>
                              <w:t>Document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062A8035" id="Group 45" o:spid="_x0000_s1030" style="position:absolute;left:0;text-align:left;margin-left:-3.9pt;margin-top:-16.45pt;width:518.8pt;height:35.45pt;z-index:251658240;mso-position-horizontal-relative:margin;mso-width-relative:margin" coordsize="65890,450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31" type="#_x0000_t75" style="position:absolute;left:56886;width:9004;height:45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">
                <v:imagedata r:id="rId2" o:title=""/>
              </v:shape>
              <v:line id="Straight Connector 24" o:spid="_x0000_s1032" style="position:absolute;flip:y;visibility:visible;mso-wrap-style:square" from="439,3341" to="55563,3341"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" strokecolor="#ffcd00 [3204]" strokeweight=".5pt">
                <v:stroke joinstyle="miter"/>
              </v:line>
              <v:shapetype id="_x0000_t202" coordsize="21600,21600" o:spt="202" path="m,l,21600r21600,l21600,xe">
                <v:stroke joinstyle="miter"/>
                <v:path gradientshapeok="t" o:connecttype="rect"/>
              </v:shapetype>
              <v:shape id="Text Box 25" o:spid="_x0000_s1033" type="#_x0000_t202" style="position:absolute;top:263;width:53017;height:3781;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" filled="f" stroked="f" strokeweight=".5pt">
                <v:textbox>
                  <w:txbxContent>
                    <w:p w14:paraId="45B2443C" w14:textId="77777777" w:rsidR="00205953" w:rsidRPr="004E6E12" w:rsidRDefault="00205953">
                      <w:pPr>
                        <w:rPr>
                          <w:rFonts w:asciiTheme="minorHAnsi" w:hAnsiTheme="minorHAnsi"/>
                        </w:rPr>
                      </w:pPr>
                      <w:r w:rsidRPr="004E6E12">
                        <w:rPr>
                          <w:rFonts w:asciiTheme="minorHAnsi" w:hAnsiTheme="minorHAnsi"/>
                        </w:rPr>
                        <w:t>Document Title</w:t>
                      </w:r>
                    </w:p>
                  </w:txbxContent>
                </v:textbox>
              </v:shape>
              <w10:wrap anchorx="margin"/>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09A551" w14:textId="61D34A4F" w:rsidR="00205953" w:rsidRPr="00392CDF" w:rsidRDefault="00205953" w:rsidP="00497911">
    <w:pPr>
      <w:pStyle w:val="UnitName"/>
    </w:pPr>
    <w:r w:rsidRPr="00497911">
      <w:rPr>
        <w:noProof/>
      </w:rPr>
      <mc:AlternateContent>
        <mc:Choice Requires="wpg">
          <w:drawing>
            <wp:anchor distT="0" distB="0" distL="114300" distR="114300" simplePos="0" relativeHeight="251658244" behindDoc="1" locked="0" layoutInCell="1" allowOverlap="1" wp14:anchorId="548667DA" wp14:editId="3B7E2B80">
              <wp:simplePos x="0" y="0"/>
              <wp:positionH relativeFrom="margin">
                <wp:posOffset>7620</wp:posOffset>
              </wp:positionH>
              <wp:positionV relativeFrom="page">
                <wp:posOffset>500149</wp:posOffset>
              </wp:positionV>
              <wp:extent cx="1344295" cy="395605"/>
              <wp:effectExtent l="0" t="0" r="14605" b="0"/>
              <wp:wrapNone/>
              <wp:docPr id="2" name="Group 2" descr="The University of Iowa"/>
              <wp:cNvGraphicFramePr/>
              <a:graphic xmlns:a="http://schemas.openxmlformats.org/drawingml/2006/main">
                <a:graphicData uri="http://schemas.microsoft.com/office/word/2010/wordprocessingGroup">
                  <wpg:wgp>
                    <wpg:cNvGrpSpPr/>
                    <wpg:grpSpPr>
                      <a:xfrm>
                        <a:off x="0" y="0"/>
                        <a:ext cx="1344295" cy="395605"/>
                        <a:chOff x="640436" y="458979"/>
                        <a:chExt cx="1066800" cy="314325"/>
                      </a:xfrm>
                    </wpg:grpSpPr>
                    <wpg:grpSp>
                      <wpg:cNvPr id="3" name="Graphic 1"/>
                      <wpg:cNvGrpSpPr/>
                      <wpg:grpSpPr>
                        <a:xfrm>
                          <a:off x="640436" y="458979"/>
                          <a:ext cx="1066800" cy="304800"/>
                          <a:chOff x="640436" y="458979"/>
                          <a:chExt cx="1066800" cy="304800"/>
                        </a:xfrm>
                        <a:solidFill>
                          <a:srgbClr val="FED600"/>
                        </a:solidFill>
                      </wpg:grpSpPr>
                      <wps:wsp>
                        <wps:cNvPr id="4" name="Freeform: Shape 4"/>
                        <wps:cNvSpPr/>
                        <wps:spPr>
                          <a:xfrm>
                            <a:off x="640436" y="458979"/>
                            <a:ext cx="133350" cy="304800"/>
                          </a:xfrm>
                          <a:custGeom>
                            <a:avLst/>
                            <a:gdLst>
                              <a:gd name="connsiteX0" fmla="*/ 137636 w 133350"/>
                              <a:gd name="connsiteY0" fmla="*/ 64770 h 304800"/>
                              <a:gd name="connsiteX1" fmla="*/ 112586 w 133350"/>
                              <a:gd name="connsiteY1" fmla="*/ 64770 h 304800"/>
                              <a:gd name="connsiteX2" fmla="*/ 112586 w 133350"/>
                              <a:gd name="connsiteY2" fmla="*/ 244888 h 304800"/>
                              <a:gd name="connsiteX3" fmla="*/ 137636 w 133350"/>
                              <a:gd name="connsiteY3" fmla="*/ 244888 h 304800"/>
                              <a:gd name="connsiteX4" fmla="*/ 137636 w 133350"/>
                              <a:gd name="connsiteY4" fmla="*/ 310134 h 304800"/>
                              <a:gd name="connsiteX5" fmla="*/ 0 w 133350"/>
                              <a:gd name="connsiteY5" fmla="*/ 310134 h 304800"/>
                              <a:gd name="connsiteX6" fmla="*/ 0 w 133350"/>
                              <a:gd name="connsiteY6" fmla="*/ 244888 h 304800"/>
                              <a:gd name="connsiteX7" fmla="*/ 25051 w 133350"/>
                              <a:gd name="connsiteY7" fmla="*/ 244888 h 304800"/>
                              <a:gd name="connsiteX8" fmla="*/ 25051 w 133350"/>
                              <a:gd name="connsiteY8" fmla="*/ 64770 h 304800"/>
                              <a:gd name="connsiteX9" fmla="*/ 0 w 133350"/>
                              <a:gd name="connsiteY9" fmla="*/ 64770 h 304800"/>
                              <a:gd name="connsiteX10" fmla="*/ 0 w 133350"/>
                              <a:gd name="connsiteY10" fmla="*/ 0 h 304800"/>
                              <a:gd name="connsiteX11" fmla="*/ 137636 w 133350"/>
                              <a:gd name="connsiteY11" fmla="*/ 0 h 304800"/>
                              <a:gd name="connsiteX12" fmla="*/ 137636 w 133350"/>
                              <a:gd name="connsiteY12"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350" h="304800">
                                <a:moveTo>
                                  <a:pt x="137636" y="64770"/>
                                </a:moveTo>
                                <a:lnTo>
                                  <a:pt x="112586" y="64770"/>
                                </a:lnTo>
                                <a:lnTo>
                                  <a:pt x="112586" y="244888"/>
                                </a:lnTo>
                                <a:lnTo>
                                  <a:pt x="137636" y="244888"/>
                                </a:lnTo>
                                <a:lnTo>
                                  <a:pt x="137636" y="310134"/>
                                </a:lnTo>
                                <a:lnTo>
                                  <a:pt x="0" y="310134"/>
                                </a:lnTo>
                                <a:lnTo>
                                  <a:pt x="0" y="244888"/>
                                </a:lnTo>
                                <a:lnTo>
                                  <a:pt x="25051" y="244888"/>
                                </a:lnTo>
                                <a:lnTo>
                                  <a:pt x="25051" y="64770"/>
                                </a:lnTo>
                                <a:lnTo>
                                  <a:pt x="0" y="64770"/>
                                </a:lnTo>
                                <a:lnTo>
                                  <a:pt x="0" y="0"/>
                                </a:lnTo>
                                <a:lnTo>
                                  <a:pt x="137636" y="0"/>
                                </a:lnTo>
                                <a:lnTo>
                                  <a:pt x="137636"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Freeform: Shape 5"/>
                        <wps:cNvSpPr/>
                        <wps:spPr>
                          <a:xfrm>
                            <a:off x="803504" y="458979"/>
                            <a:ext cx="219075" cy="304800"/>
                          </a:xfrm>
                          <a:custGeom>
                            <a:avLst/>
                            <a:gdLst>
                              <a:gd name="connsiteX0" fmla="*/ 159639 w 219075"/>
                              <a:gd name="connsiteY0" fmla="*/ 310229 h 304800"/>
                              <a:gd name="connsiteX1" fmla="*/ 59912 w 219075"/>
                              <a:gd name="connsiteY1" fmla="*/ 310229 h 304800"/>
                              <a:gd name="connsiteX2" fmla="*/ 0 w 219075"/>
                              <a:gd name="connsiteY2" fmla="*/ 247650 h 304800"/>
                              <a:gd name="connsiteX3" fmla="*/ 0 w 219075"/>
                              <a:gd name="connsiteY3" fmla="*/ 62579 h 304800"/>
                              <a:gd name="connsiteX4" fmla="*/ 59912 w 219075"/>
                              <a:gd name="connsiteY4" fmla="*/ 0 h 304800"/>
                              <a:gd name="connsiteX5" fmla="*/ 159639 w 219075"/>
                              <a:gd name="connsiteY5" fmla="*/ 0 h 304800"/>
                              <a:gd name="connsiteX6" fmla="*/ 219551 w 219075"/>
                              <a:gd name="connsiteY6" fmla="*/ 62579 h 304800"/>
                              <a:gd name="connsiteX7" fmla="*/ 219551 w 219075"/>
                              <a:gd name="connsiteY7" fmla="*/ 247650 h 304800"/>
                              <a:gd name="connsiteX8" fmla="*/ 159639 w 219075"/>
                              <a:gd name="connsiteY8" fmla="*/ 310229 h 304800"/>
                              <a:gd name="connsiteX9" fmla="*/ 131445 w 219075"/>
                              <a:gd name="connsiteY9" fmla="*/ 244983 h 304800"/>
                              <a:gd name="connsiteX10" fmla="*/ 131445 w 219075"/>
                              <a:gd name="connsiteY10" fmla="*/ 64770 h 304800"/>
                              <a:gd name="connsiteX11" fmla="*/ 88106 w 219075"/>
                              <a:gd name="connsiteY11" fmla="*/ 64770 h 304800"/>
                              <a:gd name="connsiteX12" fmla="*/ 88106 w 219075"/>
                              <a:gd name="connsiteY12" fmla="*/ 244888 h 304800"/>
                              <a:gd name="connsiteX13" fmla="*/ 131445 w 219075"/>
                              <a:gd name="connsiteY13" fmla="*/ 244888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219075" h="304800">
                                <a:moveTo>
                                  <a:pt x="159639" y="310229"/>
                                </a:moveTo>
                                <a:lnTo>
                                  <a:pt x="59912" y="310229"/>
                                </a:lnTo>
                                <a:cubicBezTo>
                                  <a:pt x="23717" y="310229"/>
                                  <a:pt x="0" y="286512"/>
                                  <a:pt x="0" y="247650"/>
                                </a:cubicBezTo>
                                <a:lnTo>
                                  <a:pt x="0" y="62579"/>
                                </a:lnTo>
                                <a:cubicBezTo>
                                  <a:pt x="0" y="24098"/>
                                  <a:pt x="24098" y="0"/>
                                  <a:pt x="59912" y="0"/>
                                </a:cubicBezTo>
                                <a:lnTo>
                                  <a:pt x="159639" y="0"/>
                                </a:lnTo>
                                <a:cubicBezTo>
                                  <a:pt x="195834" y="0"/>
                                  <a:pt x="219551" y="24098"/>
                                  <a:pt x="219551" y="62579"/>
                                </a:cubicBezTo>
                                <a:lnTo>
                                  <a:pt x="219551" y="247650"/>
                                </a:lnTo>
                                <a:cubicBezTo>
                                  <a:pt x="219456" y="286036"/>
                                  <a:pt x="195358" y="310229"/>
                                  <a:pt x="159639" y="310229"/>
                                </a:cubicBezTo>
                                <a:close/>
                                <a:moveTo>
                                  <a:pt x="131445" y="244983"/>
                                </a:moveTo>
                                <a:lnTo>
                                  <a:pt x="131445" y="64770"/>
                                </a:lnTo>
                                <a:lnTo>
                                  <a:pt x="88106" y="64770"/>
                                </a:lnTo>
                                <a:lnTo>
                                  <a:pt x="88106" y="244888"/>
                                </a:lnTo>
                                <a:lnTo>
                                  <a:pt x="131445" y="244888"/>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Freeform: Shape 6"/>
                        <wps:cNvSpPr/>
                        <wps:spPr>
                          <a:xfrm>
                            <a:off x="1040200" y="458979"/>
                            <a:ext cx="409575" cy="304800"/>
                          </a:xfrm>
                          <a:custGeom>
                            <a:avLst/>
                            <a:gdLst>
                              <a:gd name="connsiteX0" fmla="*/ 21907 w 409575"/>
                              <a:gd name="connsiteY0" fmla="*/ 64770 h 304800"/>
                              <a:gd name="connsiteX1" fmla="*/ 0 w 409575"/>
                              <a:gd name="connsiteY1" fmla="*/ 64770 h 304800"/>
                              <a:gd name="connsiteX2" fmla="*/ 0 w 409575"/>
                              <a:gd name="connsiteY2" fmla="*/ 0 h 304800"/>
                              <a:gd name="connsiteX3" fmla="*/ 130492 w 409575"/>
                              <a:gd name="connsiteY3" fmla="*/ 0 h 304800"/>
                              <a:gd name="connsiteX4" fmla="*/ 130492 w 409575"/>
                              <a:gd name="connsiteY4" fmla="*/ 64770 h 304800"/>
                              <a:gd name="connsiteX5" fmla="*/ 106013 w 409575"/>
                              <a:gd name="connsiteY5" fmla="*/ 64770 h 304800"/>
                              <a:gd name="connsiteX6" fmla="*/ 128397 w 409575"/>
                              <a:gd name="connsiteY6" fmla="*/ 214027 h 304800"/>
                              <a:gd name="connsiteX7" fmla="*/ 174784 w 409575"/>
                              <a:gd name="connsiteY7" fmla="*/ 0 h 304800"/>
                              <a:gd name="connsiteX8" fmla="*/ 240982 w 409575"/>
                              <a:gd name="connsiteY8" fmla="*/ 0 h 304800"/>
                              <a:gd name="connsiteX9" fmla="*/ 290608 w 409575"/>
                              <a:gd name="connsiteY9" fmla="*/ 214122 h 304800"/>
                              <a:gd name="connsiteX10" fmla="*/ 308419 w 409575"/>
                              <a:gd name="connsiteY10" fmla="*/ 64770 h 304800"/>
                              <a:gd name="connsiteX11" fmla="*/ 285655 w 409575"/>
                              <a:gd name="connsiteY11" fmla="*/ 64770 h 304800"/>
                              <a:gd name="connsiteX12" fmla="*/ 285655 w 409575"/>
                              <a:gd name="connsiteY12" fmla="*/ 0 h 304800"/>
                              <a:gd name="connsiteX13" fmla="*/ 414433 w 409575"/>
                              <a:gd name="connsiteY13" fmla="*/ 0 h 304800"/>
                              <a:gd name="connsiteX14" fmla="*/ 414433 w 409575"/>
                              <a:gd name="connsiteY14" fmla="*/ 64770 h 304800"/>
                              <a:gd name="connsiteX15" fmla="*/ 393002 w 409575"/>
                              <a:gd name="connsiteY15" fmla="*/ 64770 h 304800"/>
                              <a:gd name="connsiteX16" fmla="*/ 354140 w 409575"/>
                              <a:gd name="connsiteY16" fmla="*/ 310134 h 304800"/>
                              <a:gd name="connsiteX17" fmla="*/ 248984 w 409575"/>
                              <a:gd name="connsiteY17" fmla="*/ 310134 h 304800"/>
                              <a:gd name="connsiteX18" fmla="*/ 208312 w 409575"/>
                              <a:gd name="connsiteY18" fmla="*/ 127349 h 304800"/>
                              <a:gd name="connsiteX19" fmla="*/ 166783 w 409575"/>
                              <a:gd name="connsiteY19" fmla="*/ 310134 h 304800"/>
                              <a:gd name="connsiteX20" fmla="*/ 65722 w 409575"/>
                              <a:gd name="connsiteY20" fmla="*/ 310134 h 304800"/>
                              <a:gd name="connsiteX21" fmla="*/ 21907 w 409575"/>
                              <a:gd name="connsiteY21" fmla="*/ 64770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Lst>
                            <a:rect l="l" t="t" r="r" b="b"/>
                            <a:pathLst>
                              <a:path w="409575" h="304800">
                                <a:moveTo>
                                  <a:pt x="21907" y="64770"/>
                                </a:moveTo>
                                <a:lnTo>
                                  <a:pt x="0" y="64770"/>
                                </a:lnTo>
                                <a:lnTo>
                                  <a:pt x="0" y="0"/>
                                </a:lnTo>
                                <a:lnTo>
                                  <a:pt x="130492" y="0"/>
                                </a:lnTo>
                                <a:lnTo>
                                  <a:pt x="130492" y="64770"/>
                                </a:lnTo>
                                <a:lnTo>
                                  <a:pt x="106013" y="64770"/>
                                </a:lnTo>
                                <a:lnTo>
                                  <a:pt x="128397" y="214027"/>
                                </a:lnTo>
                                <a:lnTo>
                                  <a:pt x="174784" y="0"/>
                                </a:lnTo>
                                <a:lnTo>
                                  <a:pt x="240982" y="0"/>
                                </a:lnTo>
                                <a:lnTo>
                                  <a:pt x="290608" y="214122"/>
                                </a:lnTo>
                                <a:lnTo>
                                  <a:pt x="308419" y="64770"/>
                                </a:lnTo>
                                <a:lnTo>
                                  <a:pt x="285655" y="64770"/>
                                </a:lnTo>
                                <a:lnTo>
                                  <a:pt x="285655" y="0"/>
                                </a:lnTo>
                                <a:lnTo>
                                  <a:pt x="414433" y="0"/>
                                </a:lnTo>
                                <a:lnTo>
                                  <a:pt x="414433" y="64770"/>
                                </a:lnTo>
                                <a:lnTo>
                                  <a:pt x="393002" y="64770"/>
                                </a:lnTo>
                                <a:lnTo>
                                  <a:pt x="354140" y="310134"/>
                                </a:lnTo>
                                <a:lnTo>
                                  <a:pt x="248984" y="310134"/>
                                </a:lnTo>
                                <a:lnTo>
                                  <a:pt x="208312" y="127349"/>
                                </a:lnTo>
                                <a:lnTo>
                                  <a:pt x="166783" y="310134"/>
                                </a:lnTo>
                                <a:lnTo>
                                  <a:pt x="65722" y="310134"/>
                                </a:lnTo>
                                <a:lnTo>
                                  <a:pt x="21907" y="64770"/>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Freeform: Shape 7"/>
                        <wps:cNvSpPr/>
                        <wps:spPr>
                          <a:xfrm>
                            <a:off x="1431773" y="458979"/>
                            <a:ext cx="276225" cy="304800"/>
                          </a:xfrm>
                          <a:custGeom>
                            <a:avLst/>
                            <a:gdLst>
                              <a:gd name="connsiteX0" fmla="*/ 0 w 276225"/>
                              <a:gd name="connsiteY0" fmla="*/ 244983 h 304800"/>
                              <a:gd name="connsiteX1" fmla="*/ 23717 w 276225"/>
                              <a:gd name="connsiteY1" fmla="*/ 244983 h 304800"/>
                              <a:gd name="connsiteX2" fmla="*/ 70675 w 276225"/>
                              <a:gd name="connsiteY2" fmla="*/ 0 h 304800"/>
                              <a:gd name="connsiteX3" fmla="*/ 211455 w 276225"/>
                              <a:gd name="connsiteY3" fmla="*/ 0 h 304800"/>
                              <a:gd name="connsiteX4" fmla="*/ 257937 w 276225"/>
                              <a:gd name="connsiteY4" fmla="*/ 244983 h 304800"/>
                              <a:gd name="connsiteX5" fmla="*/ 279844 w 276225"/>
                              <a:gd name="connsiteY5" fmla="*/ 244983 h 304800"/>
                              <a:gd name="connsiteX6" fmla="*/ 279844 w 276225"/>
                              <a:gd name="connsiteY6" fmla="*/ 310229 h 304800"/>
                              <a:gd name="connsiteX7" fmla="*/ 174784 w 276225"/>
                              <a:gd name="connsiteY7" fmla="*/ 310229 h 304800"/>
                              <a:gd name="connsiteX8" fmla="*/ 164973 w 276225"/>
                              <a:gd name="connsiteY8" fmla="*/ 234696 h 304800"/>
                              <a:gd name="connsiteX9" fmla="*/ 112681 w 276225"/>
                              <a:gd name="connsiteY9" fmla="*/ 234696 h 304800"/>
                              <a:gd name="connsiteX10" fmla="*/ 103251 w 276225"/>
                              <a:gd name="connsiteY10" fmla="*/ 310229 h 304800"/>
                              <a:gd name="connsiteX11" fmla="*/ 0 w 276225"/>
                              <a:gd name="connsiteY11" fmla="*/ 310229 h 304800"/>
                              <a:gd name="connsiteX12" fmla="*/ 0 w 276225"/>
                              <a:gd name="connsiteY12" fmla="*/ 244983 h 304800"/>
                              <a:gd name="connsiteX13" fmla="*/ 159639 w 276225"/>
                              <a:gd name="connsiteY13" fmla="*/ 177927 h 304800"/>
                              <a:gd name="connsiteX14" fmla="*/ 139541 w 276225"/>
                              <a:gd name="connsiteY14" fmla="*/ 52769 h 304800"/>
                              <a:gd name="connsiteX15" fmla="*/ 118967 w 276225"/>
                              <a:gd name="connsiteY15" fmla="*/ 177927 h 304800"/>
                              <a:gd name="connsiteX16" fmla="*/ 159639 w 276225"/>
                              <a:gd name="connsiteY16" fmla="*/ 177927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76225" h="304800">
                                <a:moveTo>
                                  <a:pt x="0" y="244983"/>
                                </a:moveTo>
                                <a:lnTo>
                                  <a:pt x="23717" y="244983"/>
                                </a:lnTo>
                                <a:lnTo>
                                  <a:pt x="70675" y="0"/>
                                </a:lnTo>
                                <a:lnTo>
                                  <a:pt x="211455" y="0"/>
                                </a:lnTo>
                                <a:lnTo>
                                  <a:pt x="257937" y="244983"/>
                                </a:lnTo>
                                <a:lnTo>
                                  <a:pt x="279844" y="244983"/>
                                </a:lnTo>
                                <a:lnTo>
                                  <a:pt x="279844" y="310229"/>
                                </a:lnTo>
                                <a:lnTo>
                                  <a:pt x="174784" y="310229"/>
                                </a:lnTo>
                                <a:lnTo>
                                  <a:pt x="164973" y="234696"/>
                                </a:lnTo>
                                <a:lnTo>
                                  <a:pt x="112681" y="234696"/>
                                </a:lnTo>
                                <a:lnTo>
                                  <a:pt x="103251" y="310229"/>
                                </a:lnTo>
                                <a:lnTo>
                                  <a:pt x="0" y="310229"/>
                                </a:lnTo>
                                <a:lnTo>
                                  <a:pt x="0" y="244983"/>
                                </a:lnTo>
                                <a:close/>
                                <a:moveTo>
                                  <a:pt x="159639" y="177927"/>
                                </a:moveTo>
                                <a:lnTo>
                                  <a:pt x="139541" y="52769"/>
                                </a:lnTo>
                                <a:lnTo>
                                  <a:pt x="118967" y="177927"/>
                                </a:lnTo>
                                <a:lnTo>
                                  <a:pt x="159639" y="177927"/>
                                </a:lnTo>
                                <a:close/>
                              </a:path>
                            </a:pathLst>
                          </a:custGeom>
                          <a:solidFill>
                            <a:srgbClr val="FED600"/>
                          </a:solidFill>
                          <a:ln w="9525" cap="flat">
                            <a:noFill/>
                            <a:prstDash val="solid"/>
                            <a:miter/>
                          </a:ln>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xmlns:w16du="http://schemas.microsoft.com/office/word/2023/wordml/word16du">
          <w:pict>
            <v:group w14:anchorId="4795DB9B" id="Graphic 1" o:spid="_x0000_s1026" alt="The University of Iowa" style="position:absolute;margin-left:.6pt;margin-top:39.4pt;width:105.85pt;height:31.15pt;z-index:-251608064;mso-position-horizontal-relative:margin;mso-position-vertical-relative:page;mso-width-relative:margin;mso-height-relative:margin" coordorigin="6404,4589" coordsize="10668,314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">
              <v:group id="_x0000_s1027" style="position:absolute;left:6404;top:4589;width:10668;height:3048" coordorigin="6404,4589" coordsize="10668,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">
                <v:shape id="Freeform: Shape 4" o:spid="_x0000_s1028" style="position:absolute;left:6404;top:4589;width:1333;height:3048;visibility:visible;mso-wrap-style:square;v-text-anchor:middle" coordsize="133350,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" path="m137636,64770r-25050,l112586,244888r25050,l137636,310134,,310134,,244888r25051,l25051,64770,,64770,,,137636,r,64770xe" fillcolor="#fed600" stroked="f">
                  <v:stroke joinstyle="miter"/>
                  <v:path arrowok="t" o:connecttype="custom" o:connectlocs="137636,64770;112586,64770;112586,244888;137636,244888;137636,310134;0,310134;0,244888;25051,244888;25051,64770;0,64770;0,0;137636,0;137636,64770" o:connectangles="0,0,0,0,0,0,0,0,0,0,0,0,0"/>
                </v:shape>
                <v:shape id="Freeform: Shape 5" o:spid="_x0000_s1029" style="position:absolute;left:8035;top:4589;width:2190;height:3048;visibility:visible;mso-wrap-style:square;v-text-anchor:middle" coordsize="2190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" path="m159639,310229r-99727,c23717,310229,,286512,,247650l,62579c,24098,24098,,59912,r99727,c195834,,219551,24098,219551,62579r,185071c219456,286036,195358,310229,159639,310229xm131445,244983r,-180213l88106,64770r,180118l131445,244888r,95xe" fillcolor="#fed600" stroked="f">
                  <v:stroke joinstyle="miter"/>
                  <v:path arrowok="t" o:connecttype="custom" o:connectlocs="159639,310229;59912,310229;0,247650;0,62579;59912,0;159639,0;219551,62579;219551,247650;159639,310229;131445,244983;131445,64770;88106,64770;88106,244888;131445,244888" o:connectangles="0,0,0,0,0,0,0,0,0,0,0,0,0,0"/>
                </v:shape>
                <v:shape id="Freeform: Shape 6" o:spid="_x0000_s1030" style="position:absolute;left:10402;top:4589;width:4095;height:3048;visibility:visible;mso-wrap-style:square;v-text-anchor:middle" coordsize="40957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" path="m21907,64770l,64770,,,130492,r,64770l106013,64770r22384,149257l174784,r66198,l290608,214122,308419,64770r-22764,l285655,,414433,r,64770l393002,64770,354140,310134r-105156,l208312,127349,166783,310134r-101061,l21907,64770xe" fillcolor="#fed600" stroked="f">
                  <v:stroke joinstyle="miter"/>
                  <v:path arrowok="t" o:connecttype="custom" o:connectlocs="21907,64770;0,64770;0,0;130492,0;130492,64770;106013,64770;128397,214027;174784,0;240982,0;290608,214122;308419,64770;285655,64770;285655,0;414433,0;414433,64770;393002,64770;354140,310134;248984,310134;208312,127349;166783,310134;65722,310134;21907,64770" o:connectangles="0,0,0,0,0,0,0,0,0,0,0,0,0,0,0,0,0,0,0,0,0,0"/>
                </v:shape>
                <v:shape id="Freeform: Shape 7" o:spid="_x0000_s1031" style="position:absolute;left:14317;top:4589;width:2762;height:3048;visibility:visible;mso-wrap-style:square;v-text-anchor:middle" coordsize="276225,3048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" path="m,244983r23717,l70675,,211455,r46482,244983l279844,244983r,65246l174784,310229r-9811,-75533l112681,234696r-9430,75533l,310229,,244983xm159639,177927l139541,52769,118967,177927r40672,xe" fillcolor="#fed600" stroked="f">
                  <v:stroke joinstyle="miter"/>
                  <v:path arrowok="t" o:connecttype="custom" o:connectlocs="0,244983;23717,244983;70675,0;211455,0;257937,244983;279844,244983;279844,310229;174784,310229;164973,234696;112681,234696;103251,310229;0,310229;0,244983;159639,177927;139541,52769;118967,177927;159639,177927" o:connectangles="0,0,0,0,0,0,0,0,0,0,0,0,0,0,0,0,0"/>
                </v:shape>
              </v:group>
              <w10:wrap anchorx="margin" anchory="page"/>
            </v:group>
          </w:pict>
        </mc:Fallback>
      </mc:AlternateContent>
    </w:r>
    <w:r w:rsidRPr="00497911">
      <w:t>U</w:t>
    </w:r>
    <w:r w:rsidR="001D51DB">
      <w:t>n</w:t>
    </w:r>
    <w:r w:rsidRPr="00497911">
      <w:t>it</w:t>
    </w:r>
    <w:r w:rsidRPr="008E2ECB">
      <w:t xml:space="preserve"> Name Goes Her</w:t>
    </w:r>
    <w: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style="width:225.05pt;height:225.05pt" o:bullet="t">
        <v:imagedata r:id="rId1" o:title="s"/>
      </v:shape>
    </w:pict>
  </w:numPicBullet>
  <w:numPicBullet w:numPicBulletId="1">
    <w:pict>
      <v:shape id="_x0000_i1143" type="#_x0000_t75" style="width:934.85pt;height:954.15pt" o:bullet="t">
        <v:imagedata r:id="rId2" o:title="f"/>
      </v:shape>
    </w:pict>
  </w:numPicBullet>
  <w:numPicBullet w:numPicBulletId="2">
    <w:pict>
      <v:shape id="_x0000_i1144" type="#_x0000_t75" style="width:1564.15pt;height:447.85pt" o:bullet="t">
        <v:imagedata r:id="rId3" o:title="Untitled-1"/>
      </v:shape>
    </w:pict>
  </w:numPicBullet>
  <w:numPicBullet w:numPicBulletId="3">
    <w:pict>
      <v:shape id="_x0000_i1145" type="#_x0000_t75" style="width:391.75pt;height:392.9pt" o:bullet="t">
        <v:imagedata r:id="rId4" o:title="Asset 1"/>
      </v:shape>
    </w:pict>
  </w:numPicBullet>
  <w:abstractNum w:abstractNumId="0" w15:restartNumberingAfterBreak="0">
    <w:nsid w:val="FFFFFF7C"/>
    <w:multiLevelType w:val="singleLevel"/>
    <w:tmpl w:val="FDA8D93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4DC495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6E4817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5C5A7C2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D78EE3A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F3ED02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284BEC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5282DAA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3A40223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BA04B5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4F71CC"/>
    <w:multiLevelType w:val="multilevel"/>
    <w:tmpl w:val="51465480"/>
    <w:numStyleLink w:val="WRPbulletlist"/>
  </w:abstractNum>
  <w:abstractNum w:abstractNumId="11" w15:restartNumberingAfterBreak="0">
    <w:nsid w:val="104C6B6E"/>
    <w:multiLevelType w:val="multilevel"/>
    <w:tmpl w:val="51465480"/>
    <w:numStyleLink w:val="WRPbulletlist"/>
  </w:abstractNum>
  <w:abstractNum w:abstractNumId="12" w15:restartNumberingAfterBreak="0">
    <w:nsid w:val="1C255B03"/>
    <w:multiLevelType w:val="multilevel"/>
    <w:tmpl w:val="EF2E6314"/>
    <w:lvl w:ilvl="0">
      <w:start w:val="1"/>
      <w:numFmt w:val="bullet"/>
      <w:lvlText w:val="●"/>
      <w:lvlJc w:val="left"/>
      <w:pPr>
        <w:tabs>
          <w:tab w:val="num" w:pos="1134"/>
        </w:tabs>
        <w:ind w:left="1134" w:hanging="283"/>
      </w:pPr>
      <w:rPr>
        <w:rFonts w:asciiTheme="minorHAnsi" w:hAnsiTheme="minorHAnsi" w:cs="Arial" w:hint="default"/>
        <w:b w:val="0"/>
        <w:i w:val="0"/>
        <w:color w:val="000000"/>
        <w:spacing w:val="8"/>
        <w:sz w:val="20"/>
      </w:rPr>
    </w:lvl>
    <w:lvl w:ilvl="1">
      <w:start w:val="1"/>
      <w:numFmt w:val="bullet"/>
      <w:lvlText w:val="○"/>
      <w:lvlJc w:val="left"/>
      <w:pPr>
        <w:tabs>
          <w:tab w:val="num" w:pos="1418"/>
        </w:tabs>
        <w:ind w:left="1418" w:hanging="284"/>
      </w:pPr>
      <w:rPr>
        <w:rFonts w:asciiTheme="minorHAnsi" w:hAnsiTheme="minorHAnsi" w:cs="Times New Roman" w:hint="default"/>
        <w:b w:val="0"/>
        <w:i w:val="0"/>
        <w:color w:val="auto"/>
        <w:sz w:val="20"/>
      </w:rPr>
    </w:lvl>
    <w:lvl w:ilvl="2">
      <w:start w:val="1"/>
      <w:numFmt w:val="bullet"/>
      <w:lvlText w:val="-"/>
      <w:lvlJc w:val="left"/>
      <w:pPr>
        <w:tabs>
          <w:tab w:val="num" w:pos="1701"/>
        </w:tabs>
        <w:ind w:left="1701" w:hanging="283"/>
      </w:pPr>
      <w:rPr>
        <w:rFonts w:asciiTheme="minorHAnsi" w:hAnsiTheme="minorHAnsi" w:cs="Times New Roman" w:hint="default"/>
        <w:b/>
        <w:i w:val="0"/>
        <w:color w:val="auto"/>
        <w:sz w:val="20"/>
      </w:rPr>
    </w:lvl>
    <w:lvl w:ilvl="3">
      <w:start w:val="1"/>
      <w:numFmt w:val="decimal"/>
      <w:lvlText w:val="%4."/>
      <w:lvlJc w:val="left"/>
      <w:pPr>
        <w:tabs>
          <w:tab w:val="num" w:pos="1418"/>
        </w:tabs>
        <w:ind w:left="1418" w:hanging="567"/>
      </w:pPr>
      <w:rPr>
        <w:rFonts w:asciiTheme="minorHAnsi" w:hAnsiTheme="minorHAnsi" w:hint="default"/>
        <w:b w:val="0"/>
        <w:i w:val="0"/>
        <w:color w:val="auto"/>
        <w:spacing w:val="-20"/>
        <w:sz w:val="20"/>
        <w:szCs w:val="20"/>
      </w:rPr>
    </w:lvl>
    <w:lvl w:ilvl="4">
      <w:start w:val="1"/>
      <w:numFmt w:val="decimal"/>
      <w:lvlText w:val="%4.%5."/>
      <w:lvlJc w:val="left"/>
      <w:pPr>
        <w:tabs>
          <w:tab w:val="num" w:pos="1418"/>
        </w:tabs>
        <w:ind w:left="1418" w:hanging="567"/>
      </w:pPr>
      <w:rPr>
        <w:rFonts w:asciiTheme="minorHAnsi" w:hAnsiTheme="minorHAnsi" w:hint="default"/>
        <w:b w:val="0"/>
        <w:i w:val="0"/>
        <w:color w:val="auto"/>
        <w:spacing w:val="-20"/>
        <w:sz w:val="20"/>
        <w:szCs w:val="20"/>
      </w:rPr>
    </w:lvl>
    <w:lvl w:ilvl="5">
      <w:start w:val="1"/>
      <w:numFmt w:val="decimal"/>
      <w:lvlText w:val="%4.%5.%6."/>
      <w:lvlJc w:val="left"/>
      <w:pPr>
        <w:tabs>
          <w:tab w:val="num" w:pos="1418"/>
        </w:tabs>
        <w:ind w:left="1418" w:hanging="567"/>
      </w:pPr>
      <w:rPr>
        <w:rFonts w:asciiTheme="minorHAnsi" w:hAnsiTheme="minorHAnsi" w:hint="default"/>
        <w:b w:val="0"/>
        <w:i w:val="0"/>
        <w:color w:val="auto"/>
        <w:spacing w:val="-20"/>
        <w:sz w:val="20"/>
        <w:szCs w:val="20"/>
      </w:rPr>
    </w:lvl>
    <w:lvl w:ilvl="6">
      <w:start w:val="1"/>
      <w:numFmt w:val="decimal"/>
      <w:lvlText w:val="%7."/>
      <w:lvlJc w:val="left"/>
      <w:pPr>
        <w:tabs>
          <w:tab w:val="num" w:pos="1418"/>
        </w:tabs>
        <w:ind w:left="1418" w:hanging="567"/>
      </w:pPr>
      <w:rPr>
        <w:rFonts w:asciiTheme="minorHAnsi" w:hAnsiTheme="minorHAnsi" w:hint="default"/>
        <w:b w:val="0"/>
        <w:i w:val="0"/>
        <w:color w:val="auto"/>
        <w:sz w:val="20"/>
        <w:szCs w:val="20"/>
      </w:rPr>
    </w:lvl>
    <w:lvl w:ilvl="7">
      <w:start w:val="1"/>
      <w:numFmt w:val="lowerLetter"/>
      <w:lvlText w:val="%8."/>
      <w:lvlJc w:val="left"/>
      <w:pPr>
        <w:tabs>
          <w:tab w:val="num" w:pos="1985"/>
        </w:tabs>
        <w:ind w:left="1985" w:hanging="567"/>
      </w:pPr>
      <w:rPr>
        <w:rFonts w:asciiTheme="minorHAnsi" w:hAnsiTheme="minorHAnsi" w:hint="default"/>
        <w:b w:val="0"/>
        <w:i w:val="0"/>
        <w:color w:val="auto"/>
        <w:sz w:val="20"/>
        <w:szCs w:val="20"/>
      </w:rPr>
    </w:lvl>
    <w:lvl w:ilvl="8">
      <w:start w:val="1"/>
      <w:numFmt w:val="lowerRoman"/>
      <w:lvlText w:val="%9."/>
      <w:lvlJc w:val="left"/>
      <w:pPr>
        <w:tabs>
          <w:tab w:val="num" w:pos="2552"/>
        </w:tabs>
        <w:ind w:left="2552" w:hanging="567"/>
      </w:pPr>
      <w:rPr>
        <w:rFonts w:asciiTheme="minorHAnsi" w:hAnsiTheme="minorHAnsi" w:hint="default"/>
        <w:b w:val="0"/>
        <w:i w:val="0"/>
        <w:color w:val="auto"/>
        <w:sz w:val="20"/>
        <w:szCs w:val="20"/>
      </w:rPr>
    </w:lvl>
  </w:abstractNum>
  <w:abstractNum w:abstractNumId="13" w15:restartNumberingAfterBreak="0">
    <w:nsid w:val="20150B8F"/>
    <w:multiLevelType w:val="hybridMultilevel"/>
    <w:tmpl w:val="017C4D62"/>
    <w:lvl w:ilvl="0" w:tplc="0E122170">
      <w:start w:val="1"/>
      <w:numFmt w:val="decimal"/>
      <w:pStyle w:val="numberbullet"/>
      <w:lvlText w:val="%1."/>
      <w:lvlJc w:val="left"/>
      <w:pPr>
        <w:ind w:left="36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0AA4CD6"/>
    <w:multiLevelType w:val="hybridMultilevel"/>
    <w:tmpl w:val="79DA08DA"/>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E6263C"/>
    <w:multiLevelType w:val="hybridMultilevel"/>
    <w:tmpl w:val="0BC85CB0"/>
    <w:lvl w:ilvl="0" w:tplc="36247D38">
      <w:start w:val="1"/>
      <w:numFmt w:val="bullet"/>
      <w:lvlText w:val=""/>
      <w:lvlPicBulletId w:val="2"/>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803398A"/>
    <w:multiLevelType w:val="multilevel"/>
    <w:tmpl w:val="51465480"/>
    <w:numStyleLink w:val="WRPbulletlist"/>
  </w:abstractNum>
  <w:abstractNum w:abstractNumId="17" w15:restartNumberingAfterBreak="0">
    <w:nsid w:val="289B6E5A"/>
    <w:multiLevelType w:val="multilevel"/>
    <w:tmpl w:val="51465480"/>
    <w:numStyleLink w:val="WRPbulletlist"/>
  </w:abstractNum>
  <w:abstractNum w:abstractNumId="18" w15:restartNumberingAfterBreak="0">
    <w:nsid w:val="2BE40A53"/>
    <w:multiLevelType w:val="multilevel"/>
    <w:tmpl w:val="F3C8F798"/>
    <w:lvl w:ilvl="0">
      <w:start w:val="1"/>
      <w:numFmt w:val="upperLetter"/>
      <w:lvlText w:val="Appendix %1"/>
      <w:lvlJc w:val="left"/>
      <w:pPr>
        <w:tabs>
          <w:tab w:val="num" w:pos="1985"/>
        </w:tabs>
        <w:ind w:left="1985" w:hanging="1985"/>
      </w:pPr>
      <w:rPr>
        <w:rFonts w:hint="default"/>
      </w:rPr>
    </w:lvl>
    <w:lvl w:ilvl="1">
      <w:start w:val="1"/>
      <w:numFmt w:val="decimal"/>
      <w:pStyle w:val="WRPAppendixHeading2"/>
      <w:lvlText w:val="Appendix %1.%2"/>
      <w:lvlJc w:val="left"/>
      <w:pPr>
        <w:tabs>
          <w:tab w:val="num" w:pos="1985"/>
        </w:tabs>
        <w:ind w:left="1985" w:hanging="1985"/>
      </w:pPr>
      <w:rPr>
        <w:rFonts w:hint="default"/>
      </w:rPr>
    </w:lvl>
    <w:lvl w:ilvl="2">
      <w:start w:val="1"/>
      <w:numFmt w:val="decimal"/>
      <w:pStyle w:val="IPNAppendixHeading3"/>
      <w:lvlText w:val="Appendix %1.%2.%3"/>
      <w:lvlJc w:val="left"/>
      <w:pPr>
        <w:tabs>
          <w:tab w:val="num" w:pos="1985"/>
        </w:tabs>
        <w:ind w:left="1985" w:hanging="1985"/>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3C600B3"/>
    <w:multiLevelType w:val="multilevel"/>
    <w:tmpl w:val="51465480"/>
    <w:numStyleLink w:val="WRPbulletlist"/>
  </w:abstractNum>
  <w:abstractNum w:abstractNumId="20" w15:restartNumberingAfterBreak="0">
    <w:nsid w:val="354D7979"/>
    <w:multiLevelType w:val="singleLevel"/>
    <w:tmpl w:val="E0501410"/>
    <w:lvl w:ilvl="0">
      <w:start w:val="1"/>
      <w:numFmt w:val="bullet"/>
      <w:lvlText w:val=""/>
      <w:lvlPicBulletId w:val="0"/>
      <w:lvlJc w:val="left"/>
      <w:pPr>
        <w:ind w:left="360" w:hanging="360"/>
      </w:pPr>
      <w:rPr>
        <w:rFonts w:ascii="Symbol" w:hAnsi="Symbol" w:hint="default"/>
        <w:color w:val="auto"/>
        <w:sz w:val="22"/>
      </w:rPr>
    </w:lvl>
  </w:abstractNum>
  <w:abstractNum w:abstractNumId="21" w15:restartNumberingAfterBreak="0">
    <w:nsid w:val="35617BF2"/>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864" w:hanging="86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3B173080"/>
    <w:multiLevelType w:val="multilevel"/>
    <w:tmpl w:val="51465480"/>
    <w:styleLink w:val="WRPbulletlist"/>
    <w:lvl w:ilvl="0">
      <w:start w:val="1"/>
      <w:numFmt w:val="bullet"/>
      <w:lvlText w:val=""/>
      <w:lvlJc w:val="left"/>
      <w:pPr>
        <w:ind w:left="360" w:hanging="360"/>
      </w:pPr>
      <w:rPr>
        <w:rFonts w:ascii="Symbol" w:hAnsi="Symbol" w:hint="default"/>
        <w:color w:val="00A8E1"/>
        <w:sz w:val="22"/>
      </w:rPr>
    </w:lvl>
    <w:lvl w:ilvl="1">
      <w:start w:val="1"/>
      <w:numFmt w:val="bullet"/>
      <w:lvlText w:val=""/>
      <w:lvlJc w:val="left"/>
      <w:pPr>
        <w:ind w:left="360" w:hanging="360"/>
      </w:pPr>
      <w:rPr>
        <w:rFonts w:ascii="Symbol" w:hAnsi="Symbol" w:hint="default"/>
        <w:color w:val="00A8E1"/>
        <w:sz w:val="22"/>
      </w:rPr>
    </w:lvl>
    <w:lvl w:ilvl="2">
      <w:start w:val="1"/>
      <w:numFmt w:val="bullet"/>
      <w:lvlText w:val=""/>
      <w:lvlJc w:val="left"/>
      <w:pPr>
        <w:ind w:left="360" w:hanging="360"/>
      </w:pPr>
      <w:rPr>
        <w:rFonts w:ascii="Wingdings" w:hAnsi="Wingdings" w:hint="default"/>
        <w:color w:val="00A8E1"/>
      </w:rPr>
    </w:lvl>
    <w:lvl w:ilvl="3">
      <w:start w:val="1"/>
      <w:numFmt w:val="bullet"/>
      <w:lvlText w:val="-"/>
      <w:lvlJc w:val="left"/>
      <w:pPr>
        <w:ind w:left="360" w:hanging="360"/>
      </w:pPr>
      <w:rPr>
        <w:rFonts w:ascii="Verdana" w:hAnsi="Verdana" w:hint="default"/>
        <w:b w:val="0"/>
        <w:color w:val="00A8E1"/>
      </w:rPr>
    </w:lvl>
    <w:lvl w:ilvl="4">
      <w:start w:val="1"/>
      <w:numFmt w:val="bullet"/>
      <w:lvlText w:val="◦"/>
      <w:lvlJc w:val="left"/>
      <w:pPr>
        <w:ind w:left="360" w:hanging="360"/>
      </w:pPr>
      <w:rPr>
        <w:rFonts w:ascii="Verdana" w:hAnsi="Verdana" w:hint="default"/>
        <w:color w:val="00A8E1"/>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C0F53FE"/>
    <w:multiLevelType w:val="hybridMultilevel"/>
    <w:tmpl w:val="5A48DB1E"/>
    <w:lvl w:ilvl="0" w:tplc="0C62681E">
      <w:start w:val="1"/>
      <w:numFmt w:val="bullet"/>
      <w:lvlText w:val=""/>
      <w:lvlPicBulletId w:val="3"/>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4851D0"/>
    <w:multiLevelType w:val="hybridMultilevel"/>
    <w:tmpl w:val="3E54AA92"/>
    <w:lvl w:ilvl="0" w:tplc="58BC92F4">
      <w:start w:val="1"/>
      <w:numFmt w:val="bullet"/>
      <w:pStyle w:val="Subtitle"/>
      <w:lvlText w:val=""/>
      <w:lvlJc w:val="left"/>
      <w:pPr>
        <w:ind w:left="171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872ABB"/>
    <w:multiLevelType w:val="hybridMultilevel"/>
    <w:tmpl w:val="F856C394"/>
    <w:lvl w:ilvl="0" w:tplc="D6C277BE">
      <w:start w:val="1"/>
      <w:numFmt w:val="bullet"/>
      <w:lvlText w:val=""/>
      <w:lvlPicBulletId w:val="3"/>
      <w:lvlJc w:val="left"/>
      <w:pPr>
        <w:ind w:left="360" w:hanging="360"/>
      </w:pPr>
      <w:rPr>
        <w:rFonts w:ascii="Symbol" w:hAnsi="Symbol" w:hint="default"/>
        <w:color w:val="auto"/>
        <w:sz w:val="22"/>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49440009"/>
    <w:multiLevelType w:val="multilevel"/>
    <w:tmpl w:val="49BACF22"/>
    <w:lvl w:ilvl="0">
      <w:start w:val="1"/>
      <w:numFmt w:val="bullet"/>
      <w:lvlText w:val=""/>
      <w:lvlPicBulletId w:val="1"/>
      <w:lvlJc w:val="left"/>
      <w:pPr>
        <w:ind w:left="720" w:hanging="360"/>
      </w:pPr>
      <w:rPr>
        <w:rFonts w:ascii="Symbol" w:hAnsi="Symbol" w:hint="default"/>
        <w:color w:val="auto"/>
        <w:sz w:val="22"/>
      </w:rPr>
    </w:lvl>
    <w:lvl w:ilvl="1">
      <w:start w:val="1"/>
      <w:numFmt w:val="bullet"/>
      <w:lvlText w:val=""/>
      <w:lvlJc w:val="left"/>
      <w:pPr>
        <w:ind w:left="1800" w:hanging="360"/>
      </w:pPr>
      <w:rPr>
        <w:rFonts w:ascii="Symbol" w:hAnsi="Symbol" w:hint="default"/>
        <w:color w:val="FFCD00" w:themeColor="accent1"/>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7" w15:restartNumberingAfterBreak="0">
    <w:nsid w:val="4AFB3D09"/>
    <w:multiLevelType w:val="multilevel"/>
    <w:tmpl w:val="F6907AD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576" w:hanging="576"/>
      </w:pPr>
      <w:rPr>
        <w:rFonts w:hint="default"/>
      </w:rPr>
    </w:lvl>
    <w:lvl w:ilvl="3">
      <w:start w:val="1"/>
      <w:numFmt w:val="decimal"/>
      <w:pStyle w:val="Heading4"/>
      <w:lvlText w:val="%1.%2.%3.%4"/>
      <w:lvlJc w:val="left"/>
      <w:pPr>
        <w:ind w:left="720" w:hanging="720"/>
      </w:pPr>
      <w:rPr>
        <w:rFonts w:hint="default"/>
      </w:rPr>
    </w:lvl>
    <w:lvl w:ilvl="4">
      <w:start w:val="1"/>
      <w:numFmt w:val="decimal"/>
      <w:pStyle w:val="Heading5"/>
      <w:lvlText w:val="%1.%2.%3.%4.%5"/>
      <w:lvlJc w:val="left"/>
      <w:pPr>
        <w:ind w:left="864" w:hanging="864"/>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8" w15:restartNumberingAfterBreak="0">
    <w:nsid w:val="50CB4699"/>
    <w:multiLevelType w:val="multilevel"/>
    <w:tmpl w:val="51465480"/>
    <w:numStyleLink w:val="WRPbulletlist"/>
  </w:abstractNum>
  <w:abstractNum w:abstractNumId="29" w15:restartNumberingAfterBreak="0">
    <w:nsid w:val="52CE6FE3"/>
    <w:multiLevelType w:val="multilevel"/>
    <w:tmpl w:val="51465480"/>
    <w:numStyleLink w:val="WRPbulletlist"/>
  </w:abstractNum>
  <w:abstractNum w:abstractNumId="30" w15:restartNumberingAfterBreak="0">
    <w:nsid w:val="5B854F91"/>
    <w:multiLevelType w:val="multilevel"/>
    <w:tmpl w:val="AD980A90"/>
    <w:lvl w:ilvl="0">
      <w:start w:val="1"/>
      <w:numFmt w:val="decimal"/>
      <w:lvlText w:val="%1)"/>
      <w:lvlJc w:val="left"/>
      <w:pPr>
        <w:ind w:left="360" w:hanging="360"/>
      </w:pPr>
      <w:rPr>
        <w:rFonts w:hint="default"/>
        <w:color w:val="00A8E1"/>
      </w:rPr>
    </w:lvl>
    <w:lvl w:ilvl="1">
      <w:start w:val="1"/>
      <w:numFmt w:val="lowerRoman"/>
      <w:lvlText w:val="%2)"/>
      <w:lvlJc w:val="left"/>
      <w:pPr>
        <w:ind w:left="360" w:hanging="360"/>
      </w:pPr>
      <w:rPr>
        <w:rFonts w:hint="default"/>
        <w:color w:val="00A8E1"/>
      </w:rPr>
    </w:lvl>
    <w:lvl w:ilvl="2">
      <w:start w:val="1"/>
      <w:numFmt w:val="lowerLetter"/>
      <w:lvlText w:val="%3)"/>
      <w:lvlJc w:val="left"/>
      <w:pPr>
        <w:ind w:left="360" w:hanging="360"/>
      </w:pPr>
      <w:rPr>
        <w:rFonts w:hint="default"/>
        <w:color w:val="00A8E1"/>
      </w:rPr>
    </w:lvl>
    <w:lvl w:ilvl="3">
      <w:start w:val="1"/>
      <w:numFmt w:val="bullet"/>
      <w:lvlText w:val=""/>
      <w:lvlJc w:val="left"/>
      <w:pPr>
        <w:ind w:left="360" w:hanging="360"/>
      </w:pPr>
      <w:rPr>
        <w:rFonts w:ascii="Symbol" w:hAnsi="Symbol" w:hint="default"/>
        <w:color w:val="00A8E1"/>
      </w:rPr>
    </w:lvl>
    <w:lvl w:ilvl="4">
      <w:start w:val="1"/>
      <w:numFmt w:val="bullet"/>
      <w:lvlText w:val="◦"/>
      <w:lvlJc w:val="left"/>
      <w:pPr>
        <w:ind w:left="360" w:hanging="360"/>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5E7D3612"/>
    <w:multiLevelType w:val="multilevel"/>
    <w:tmpl w:val="8480C2EC"/>
    <w:lvl w:ilvl="0">
      <w:start w:val="1"/>
      <w:numFmt w:val="decimal"/>
      <w:pStyle w:val="WRPHeading1"/>
      <w:lvlText w:val="%1."/>
      <w:lvlJc w:val="left"/>
      <w:pPr>
        <w:tabs>
          <w:tab w:val="num" w:pos="1008"/>
        </w:tabs>
        <w:ind w:left="1008" w:hanging="1008"/>
      </w:pPr>
      <w:rPr>
        <w:rFonts w:asciiTheme="minorHAnsi" w:hAnsiTheme="minorHAnsi" w:cs="Arial" w:hint="default"/>
        <w:b/>
        <w:i w:val="0"/>
        <w:color w:val="000000" w:themeColor="text1"/>
        <w:spacing w:val="8"/>
        <w:sz w:val="32"/>
        <w:szCs w:val="28"/>
      </w:rPr>
    </w:lvl>
    <w:lvl w:ilvl="1">
      <w:start w:val="1"/>
      <w:numFmt w:val="decimal"/>
      <w:pStyle w:val="WRPHeading2"/>
      <w:lvlText w:val="%1.%2."/>
      <w:lvlJc w:val="left"/>
      <w:pPr>
        <w:tabs>
          <w:tab w:val="num" w:pos="1008"/>
        </w:tabs>
        <w:ind w:left="1008" w:hanging="1008"/>
      </w:pPr>
      <w:rPr>
        <w:rFonts w:asciiTheme="minorHAnsi" w:hAnsiTheme="minorHAnsi" w:cs="Arial" w:hint="default"/>
        <w:b/>
        <w:i w:val="0"/>
        <w:color w:val="auto"/>
        <w:sz w:val="28"/>
        <w:szCs w:val="24"/>
      </w:rPr>
    </w:lvl>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auto"/>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WRPHeading4"/>
      <w:lvlText w:val="%1.%2.%3.%4."/>
      <w:lvlJc w:val="left"/>
      <w:pPr>
        <w:tabs>
          <w:tab w:val="num" w:pos="1008"/>
        </w:tabs>
        <w:ind w:left="1008" w:hanging="1008"/>
      </w:pPr>
      <w:rPr>
        <w:rFonts w:asciiTheme="minorHAnsi" w:hAnsiTheme="minorHAnsi" w:hint="default"/>
        <w:b/>
        <w:i w:val="0"/>
        <w:color w:val="000000"/>
        <w:spacing w:val="0"/>
        <w:sz w:val="28"/>
        <w:szCs w:val="20"/>
      </w:rPr>
    </w:lvl>
    <w:lvl w:ilvl="4">
      <w:start w:val="1"/>
      <w:numFmt w:val="none"/>
      <w:pStyle w:val="WRPHeading5"/>
      <w:lvlText w:val="1.1.1.1.1"/>
      <w:lvlJc w:val="left"/>
      <w:pPr>
        <w:tabs>
          <w:tab w:val="num" w:pos="1008"/>
        </w:tabs>
        <w:ind w:left="1008" w:hanging="1008"/>
      </w:pPr>
      <w:rPr>
        <w:rFonts w:asciiTheme="minorHAnsi" w:hAnsiTheme="minorHAnsi" w:hint="default"/>
        <w:b/>
        <w:sz w:val="24"/>
      </w:rPr>
    </w:lvl>
    <w:lvl w:ilvl="5">
      <w:start w:val="1"/>
      <w:numFmt w:val="none"/>
      <w:lvlText w:val=""/>
      <w:lvlJc w:val="left"/>
      <w:pPr>
        <w:tabs>
          <w:tab w:val="num" w:pos="936"/>
        </w:tabs>
        <w:ind w:left="850" w:hanging="850"/>
      </w:pPr>
      <w:rPr>
        <w:rFonts w:hint="default"/>
      </w:rPr>
    </w:lvl>
    <w:lvl w:ilvl="6">
      <w:start w:val="1"/>
      <w:numFmt w:val="none"/>
      <w:lvlText w:val=""/>
      <w:lvlJc w:val="left"/>
      <w:pPr>
        <w:tabs>
          <w:tab w:val="num" w:pos="936"/>
        </w:tabs>
        <w:ind w:left="850" w:hanging="850"/>
      </w:pPr>
      <w:rPr>
        <w:rFonts w:hint="default"/>
      </w:rPr>
    </w:lvl>
    <w:lvl w:ilvl="7">
      <w:start w:val="1"/>
      <w:numFmt w:val="none"/>
      <w:lvlText w:val=""/>
      <w:lvlJc w:val="left"/>
      <w:pPr>
        <w:tabs>
          <w:tab w:val="num" w:pos="936"/>
        </w:tabs>
        <w:ind w:left="850" w:hanging="850"/>
      </w:pPr>
      <w:rPr>
        <w:rFonts w:hint="default"/>
      </w:rPr>
    </w:lvl>
    <w:lvl w:ilvl="8">
      <w:start w:val="1"/>
      <w:numFmt w:val="none"/>
      <w:lvlText w:val=""/>
      <w:lvlJc w:val="left"/>
      <w:pPr>
        <w:tabs>
          <w:tab w:val="num" w:pos="936"/>
        </w:tabs>
        <w:ind w:left="850" w:hanging="850"/>
      </w:pPr>
      <w:rPr>
        <w:rFonts w:hint="default"/>
      </w:rPr>
    </w:lvl>
  </w:abstractNum>
  <w:abstractNum w:abstractNumId="32" w15:restartNumberingAfterBreak="0">
    <w:nsid w:val="6B52749A"/>
    <w:multiLevelType w:val="hybridMultilevel"/>
    <w:tmpl w:val="61CAEBB8"/>
    <w:lvl w:ilvl="0" w:tplc="775C66C4">
      <w:start w:val="1"/>
      <w:numFmt w:val="bullet"/>
      <w:pStyle w:val="WRPBullet5"/>
      <w:lvlText w:val=""/>
      <w:lvlJc w:val="left"/>
      <w:pPr>
        <w:ind w:left="720" w:hanging="360"/>
      </w:pPr>
      <w:rPr>
        <w:rFonts w:ascii="Symbol" w:hAnsi="Symbol" w:hint="default"/>
        <w:color w:val="auto"/>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72F21CA"/>
    <w:multiLevelType w:val="multilevel"/>
    <w:tmpl w:val="FA180A2C"/>
    <w:lvl w:ilvl="0">
      <w:start w:val="1"/>
      <w:numFmt w:val="decimal"/>
      <w:lvlText w:val="%1)"/>
      <w:lvlJc w:val="left"/>
      <w:pPr>
        <w:ind w:left="360" w:hanging="360"/>
      </w:pPr>
      <w:rPr>
        <w:rFonts w:hint="default"/>
        <w:color w:val="00A8E1"/>
      </w:rPr>
    </w:lvl>
    <w:lvl w:ilvl="1">
      <w:start w:val="1"/>
      <w:numFmt w:val="lowerRoman"/>
      <w:lvlText w:val="%2)"/>
      <w:lvlJc w:val="left"/>
      <w:pPr>
        <w:ind w:left="360" w:hanging="288"/>
      </w:pPr>
      <w:rPr>
        <w:rFonts w:hint="default"/>
        <w:color w:val="00A8E1"/>
      </w:rPr>
    </w:lvl>
    <w:lvl w:ilvl="2">
      <w:start w:val="1"/>
      <w:numFmt w:val="upperRoman"/>
      <w:lvlText w:val="%3)"/>
      <w:lvlJc w:val="left"/>
      <w:pPr>
        <w:ind w:left="360" w:hanging="288"/>
      </w:pPr>
      <w:rPr>
        <w:rFonts w:hint="default"/>
        <w:color w:val="00A8E1"/>
      </w:rPr>
    </w:lvl>
    <w:lvl w:ilvl="3">
      <w:start w:val="1"/>
      <w:numFmt w:val="bullet"/>
      <w:lvlText w:val=""/>
      <w:lvlJc w:val="left"/>
      <w:pPr>
        <w:ind w:left="360" w:hanging="288"/>
      </w:pPr>
      <w:rPr>
        <w:rFonts w:ascii="Symbol" w:hAnsi="Symbol" w:hint="default"/>
        <w:color w:val="00A8E1"/>
      </w:rPr>
    </w:lvl>
    <w:lvl w:ilvl="4">
      <w:start w:val="1"/>
      <w:numFmt w:val="bullet"/>
      <w:lvlText w:val="◦"/>
      <w:lvlJc w:val="left"/>
      <w:pPr>
        <w:ind w:left="360" w:hanging="288"/>
      </w:pPr>
      <w:rPr>
        <w:rFonts w:ascii="Verdana" w:hAnsi="Verdana" w:hint="default"/>
        <w:color w:val="00A8E1"/>
      </w:rPr>
    </w:lvl>
    <w:lvl w:ilvl="5">
      <w:start w:val="1"/>
      <w:numFmt w:val="none"/>
      <w:lvlText w:val=""/>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356227324">
    <w:abstractNumId w:val="24"/>
  </w:num>
  <w:num w:numId="2" w16cid:durableId="1066954801">
    <w:abstractNumId w:val="13"/>
  </w:num>
  <w:num w:numId="3" w16cid:durableId="1092966188">
    <w:abstractNumId w:val="22"/>
  </w:num>
  <w:num w:numId="4" w16cid:durableId="1883053338">
    <w:abstractNumId w:val="19"/>
    <w:lvlOverride w:ilvl="0">
      <w:lvl w:ilvl="0">
        <w:start w:val="1"/>
        <w:numFmt w:val="bullet"/>
        <w:lvlText w:val=""/>
        <w:lvlJc w:val="left"/>
        <w:pPr>
          <w:ind w:left="360" w:hanging="360"/>
        </w:pPr>
        <w:rPr>
          <w:rFonts w:ascii="Symbol" w:hAnsi="Symbol" w:hint="default"/>
          <w:color w:val="00A8E1"/>
          <w:sz w:val="22"/>
        </w:rPr>
      </w:lvl>
    </w:lvlOverride>
    <w:lvlOverride w:ilvl="1">
      <w:lvl w:ilvl="1">
        <w:start w:val="1"/>
        <w:numFmt w:val="bullet"/>
        <w:lvlText w:val=""/>
        <w:lvlJc w:val="left"/>
        <w:pPr>
          <w:ind w:left="360" w:hanging="360"/>
        </w:pPr>
        <w:rPr>
          <w:rFonts w:ascii="Symbol" w:hAnsi="Symbol" w:hint="default"/>
          <w:color w:val="00A8E1"/>
          <w:sz w:val="22"/>
        </w:rPr>
      </w:lvl>
    </w:lvlOverride>
    <w:lvlOverride w:ilvl="2">
      <w:lvl w:ilvl="2">
        <w:start w:val="1"/>
        <w:numFmt w:val="bullet"/>
        <w:lvlText w:val=""/>
        <w:lvlJc w:val="left"/>
        <w:pPr>
          <w:ind w:left="360" w:hanging="360"/>
        </w:pPr>
        <w:rPr>
          <w:rFonts w:ascii="Wingdings" w:hAnsi="Wingdings" w:hint="default"/>
          <w:color w:val="00A8E1"/>
        </w:rPr>
      </w:lvl>
    </w:lvlOverride>
    <w:lvlOverride w:ilvl="3">
      <w:lvl w:ilvl="3">
        <w:start w:val="1"/>
        <w:numFmt w:val="bullet"/>
        <w:lvlText w:val="-"/>
        <w:lvlJc w:val="left"/>
        <w:pPr>
          <w:ind w:left="360" w:hanging="360"/>
        </w:pPr>
        <w:rPr>
          <w:rFonts w:ascii="Verdana" w:hAnsi="Verdana" w:hint="default"/>
          <w:b w:val="0"/>
          <w:color w:val="00A8E1"/>
        </w:rPr>
      </w:lvl>
    </w:lvlOverride>
    <w:lvlOverride w:ilvl="4">
      <w:lvl w:ilvl="4">
        <w:start w:val="1"/>
        <w:numFmt w:val="bullet"/>
        <w:lvlText w:val="◦"/>
        <w:lvlJc w:val="left"/>
        <w:pPr>
          <w:ind w:left="360" w:hanging="360"/>
        </w:pPr>
        <w:rPr>
          <w:rFonts w:ascii="Verdana" w:hAnsi="Verdana" w:hint="default"/>
          <w:color w:val="00A8E1"/>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16cid:durableId="754596745">
    <w:abstractNumId w:val="18"/>
  </w:num>
  <w:num w:numId="6" w16cid:durableId="1470983">
    <w:abstractNumId w:val="12"/>
  </w:num>
  <w:num w:numId="7" w16cid:durableId="1188521220">
    <w:abstractNumId w:val="31"/>
    <w:lvlOverride w:ilvl="0">
      <w:lvl w:ilvl="0">
        <w:start w:val="1"/>
        <w:numFmt w:val="decimal"/>
        <w:pStyle w:val="WRPHeading1"/>
        <w:lvlText w:val="%1."/>
        <w:lvlJc w:val="left"/>
        <w:pPr>
          <w:tabs>
            <w:tab w:val="num" w:pos="1008"/>
          </w:tabs>
          <w:ind w:left="1008" w:hanging="1008"/>
        </w:pPr>
        <w:rPr>
          <w:rFonts w:asciiTheme="minorHAnsi" w:hAnsiTheme="minorHAnsi" w:cs="Arial" w:hint="default"/>
          <w:b/>
          <w:i w:val="0"/>
          <w:color w:val="FFFFFF" w:themeColor="background1"/>
          <w:spacing w:val="8"/>
          <w:sz w:val="32"/>
          <w:szCs w:val="28"/>
        </w:rPr>
      </w:lvl>
    </w:lvlOverride>
    <w:lvlOverride w:ilvl="1">
      <w:lvl w:ilvl="1">
        <w:start w:val="1"/>
        <w:numFmt w:val="decimal"/>
        <w:pStyle w:val="WRPHeading2"/>
        <w:lvlText w:val="%1.%2."/>
        <w:lvlJc w:val="left"/>
        <w:pPr>
          <w:tabs>
            <w:tab w:val="num" w:pos="1008"/>
          </w:tabs>
          <w:ind w:left="1008" w:hanging="1008"/>
        </w:pPr>
        <w:rPr>
          <w:rFonts w:asciiTheme="minorHAnsi" w:hAnsiTheme="minorHAnsi" w:cs="Arial" w:hint="default"/>
          <w:b/>
          <w:i w:val="0"/>
          <w:color w:val="FFCD00" w:themeColor="accent1"/>
          <w:sz w:val="28"/>
          <w:szCs w:val="24"/>
        </w:rPr>
      </w:lvl>
    </w:lvlOverride>
    <w:lvlOverride w:ilvl="2">
      <w:lvl w:ilvl="2">
        <w:start w:val="1"/>
        <w:numFmt w:val="decimal"/>
        <w:pStyle w:val="WRPHeading3"/>
        <w:lvlText w:val="%1.%2.%3."/>
        <w:lvlJc w:val="left"/>
        <w:pPr>
          <w:tabs>
            <w:tab w:val="num" w:pos="1008"/>
          </w:tabs>
          <w:ind w:left="1008" w:hanging="1008"/>
        </w:pPr>
        <w:rPr>
          <w:rFonts w:asciiTheme="minorHAnsi" w:hAnsiTheme="minorHAnsi" w:hint="default"/>
          <w:b/>
          <w:bCs w:val="0"/>
          <w:i w:val="0"/>
          <w:iCs w:val="0"/>
          <w:caps w:val="0"/>
          <w:smallCaps w:val="0"/>
          <w:strike w:val="0"/>
          <w:dstrike w:val="0"/>
          <w:noProof w:val="0"/>
          <w:vanish w:val="0"/>
          <w:color w:val="FFCD00" w:themeColor="accent1"/>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8" w16cid:durableId="1324774930">
    <w:abstractNumId w:val="16"/>
  </w:num>
  <w:num w:numId="9" w16cid:durableId="1420172463">
    <w:abstractNumId w:val="33"/>
  </w:num>
  <w:num w:numId="10" w16cid:durableId="1057360920">
    <w:abstractNumId w:val="17"/>
    <w:lvlOverride w:ilvl="0">
      <w:lvl w:ilvl="0">
        <w:numFmt w:val="decimal"/>
        <w:lvlText w:val=""/>
        <w:lvlJc w:val="left"/>
      </w:lvl>
    </w:lvlOverride>
    <w:lvlOverride w:ilvl="1">
      <w:lvl w:ilvl="1">
        <w:start w:val="1"/>
        <w:numFmt w:val="bullet"/>
        <w:lvlText w:val=""/>
        <w:lvlJc w:val="left"/>
        <w:pPr>
          <w:ind w:left="360" w:hanging="360"/>
        </w:pPr>
        <w:rPr>
          <w:rFonts w:ascii="Symbol" w:hAnsi="Symbol" w:hint="default"/>
          <w:color w:val="00A8E1"/>
          <w:sz w:val="22"/>
        </w:rPr>
      </w:lvl>
    </w:lvlOverride>
  </w:num>
  <w:num w:numId="11" w16cid:durableId="218322788">
    <w:abstractNumId w:val="30"/>
  </w:num>
  <w:num w:numId="12" w16cid:durableId="1153907353">
    <w:abstractNumId w:val="10"/>
  </w:num>
  <w:num w:numId="13" w16cid:durableId="589236633">
    <w:abstractNumId w:val="11"/>
  </w:num>
  <w:num w:numId="14" w16cid:durableId="1964073703">
    <w:abstractNumId w:val="29"/>
  </w:num>
  <w:num w:numId="15" w16cid:durableId="2138453844">
    <w:abstractNumId w:val="28"/>
  </w:num>
  <w:num w:numId="16" w16cid:durableId="1152866361">
    <w:abstractNumId w:val="20"/>
  </w:num>
  <w:num w:numId="17" w16cid:durableId="814882107">
    <w:abstractNumId w:val="26"/>
  </w:num>
  <w:num w:numId="18" w16cid:durableId="33373209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75013615">
    <w:abstractNumId w:val="27"/>
  </w:num>
  <w:num w:numId="20" w16cid:durableId="714699972">
    <w:abstractNumId w:val="15"/>
  </w:num>
  <w:num w:numId="21" w16cid:durableId="1572348824">
    <w:abstractNumId w:val="14"/>
  </w:num>
  <w:num w:numId="22" w16cid:durableId="619841146">
    <w:abstractNumId w:val="25"/>
  </w:num>
  <w:num w:numId="23" w16cid:durableId="154227967">
    <w:abstractNumId w:val="23"/>
  </w:num>
  <w:num w:numId="24" w16cid:durableId="1860730122">
    <w:abstractNumId w:val="32"/>
  </w:num>
  <w:num w:numId="25" w16cid:durableId="2026125192">
    <w:abstractNumId w:val="21"/>
  </w:num>
  <w:num w:numId="26" w16cid:durableId="1492914539">
    <w:abstractNumId w:val="0"/>
  </w:num>
  <w:num w:numId="27" w16cid:durableId="1167138088">
    <w:abstractNumId w:val="1"/>
  </w:num>
  <w:num w:numId="28" w16cid:durableId="505828652">
    <w:abstractNumId w:val="2"/>
  </w:num>
  <w:num w:numId="29" w16cid:durableId="1527060247">
    <w:abstractNumId w:val="3"/>
  </w:num>
  <w:num w:numId="30" w16cid:durableId="750009039">
    <w:abstractNumId w:val="8"/>
  </w:num>
  <w:num w:numId="31" w16cid:durableId="1269384292">
    <w:abstractNumId w:val="4"/>
  </w:num>
  <w:num w:numId="32" w16cid:durableId="14886288">
    <w:abstractNumId w:val="5"/>
  </w:num>
  <w:num w:numId="33" w16cid:durableId="1161115571">
    <w:abstractNumId w:val="6"/>
  </w:num>
  <w:num w:numId="34" w16cid:durableId="394281306">
    <w:abstractNumId w:val="7"/>
  </w:num>
  <w:num w:numId="35" w16cid:durableId="1082528667">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6"/>
  <w:displayBackgroundShape/>
  <w:embedTrueTypeFont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en-GB" w:vendorID="64" w:dllVersion="4096" w:nlCheck="1" w:checkStyle="0"/>
  <w:activeWritingStyle w:appName="MSWord" w:lang="pt-PT" w:vendorID="64" w:dllVersion="4096" w:nlCheck="1" w:checkStyle="0"/>
  <w:activeWritingStyle w:appName="MSWord" w:lang="en-US" w:vendorID="64" w:dllVersion="0" w:nlCheck="1" w:checkStyle="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76"/>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911"/>
    <w:rsid w:val="0000284D"/>
    <w:rsid w:val="00003A3A"/>
    <w:rsid w:val="00006949"/>
    <w:rsid w:val="00007CEE"/>
    <w:rsid w:val="000130F7"/>
    <w:rsid w:val="00024148"/>
    <w:rsid w:val="00042678"/>
    <w:rsid w:val="0004377D"/>
    <w:rsid w:val="0005159A"/>
    <w:rsid w:val="00056A8B"/>
    <w:rsid w:val="00064050"/>
    <w:rsid w:val="000B1215"/>
    <w:rsid w:val="000B1604"/>
    <w:rsid w:val="000B2187"/>
    <w:rsid w:val="000C06A6"/>
    <w:rsid w:val="000C335C"/>
    <w:rsid w:val="000C3E88"/>
    <w:rsid w:val="000C607A"/>
    <w:rsid w:val="000D1A7D"/>
    <w:rsid w:val="000D36F8"/>
    <w:rsid w:val="000D3AD4"/>
    <w:rsid w:val="000D6D7F"/>
    <w:rsid w:val="000E1D58"/>
    <w:rsid w:val="000E1DC9"/>
    <w:rsid w:val="000E4E2B"/>
    <w:rsid w:val="000E6685"/>
    <w:rsid w:val="000F0238"/>
    <w:rsid w:val="000F02E2"/>
    <w:rsid w:val="000F3C48"/>
    <w:rsid w:val="000F59E4"/>
    <w:rsid w:val="0010058A"/>
    <w:rsid w:val="001072EB"/>
    <w:rsid w:val="00110E64"/>
    <w:rsid w:val="00111BB6"/>
    <w:rsid w:val="00113CC8"/>
    <w:rsid w:val="0012066D"/>
    <w:rsid w:val="0012075A"/>
    <w:rsid w:val="00122FC1"/>
    <w:rsid w:val="00124F28"/>
    <w:rsid w:val="00140B7F"/>
    <w:rsid w:val="001556EA"/>
    <w:rsid w:val="00164E03"/>
    <w:rsid w:val="00166430"/>
    <w:rsid w:val="0016707E"/>
    <w:rsid w:val="0017348D"/>
    <w:rsid w:val="001755DF"/>
    <w:rsid w:val="00181622"/>
    <w:rsid w:val="00187123"/>
    <w:rsid w:val="00192029"/>
    <w:rsid w:val="001A30DC"/>
    <w:rsid w:val="001A6CE6"/>
    <w:rsid w:val="001B0133"/>
    <w:rsid w:val="001B07AC"/>
    <w:rsid w:val="001B4A26"/>
    <w:rsid w:val="001B7FBF"/>
    <w:rsid w:val="001C2196"/>
    <w:rsid w:val="001C4083"/>
    <w:rsid w:val="001C4306"/>
    <w:rsid w:val="001C65BB"/>
    <w:rsid w:val="001D0607"/>
    <w:rsid w:val="001D083A"/>
    <w:rsid w:val="001D51DB"/>
    <w:rsid w:val="001D6230"/>
    <w:rsid w:val="00200BAA"/>
    <w:rsid w:val="00205953"/>
    <w:rsid w:val="002059A5"/>
    <w:rsid w:val="00207055"/>
    <w:rsid w:val="002137DC"/>
    <w:rsid w:val="00234C19"/>
    <w:rsid w:val="002410C4"/>
    <w:rsid w:val="00250D27"/>
    <w:rsid w:val="00275355"/>
    <w:rsid w:val="00275818"/>
    <w:rsid w:val="00292BD4"/>
    <w:rsid w:val="002A183D"/>
    <w:rsid w:val="002A36AB"/>
    <w:rsid w:val="002A57E9"/>
    <w:rsid w:val="002A6386"/>
    <w:rsid w:val="002B466A"/>
    <w:rsid w:val="002B4C3E"/>
    <w:rsid w:val="002B676D"/>
    <w:rsid w:val="002C0B4E"/>
    <w:rsid w:val="002C39A6"/>
    <w:rsid w:val="002C6ADA"/>
    <w:rsid w:val="002D5D31"/>
    <w:rsid w:val="002D5E4A"/>
    <w:rsid w:val="002D5F25"/>
    <w:rsid w:val="002E20CD"/>
    <w:rsid w:val="002E2C6A"/>
    <w:rsid w:val="002F4BB8"/>
    <w:rsid w:val="003025C3"/>
    <w:rsid w:val="00303D2C"/>
    <w:rsid w:val="00306CED"/>
    <w:rsid w:val="0031576E"/>
    <w:rsid w:val="003157A7"/>
    <w:rsid w:val="00322574"/>
    <w:rsid w:val="00325CEA"/>
    <w:rsid w:val="00330A36"/>
    <w:rsid w:val="003337AB"/>
    <w:rsid w:val="0033492D"/>
    <w:rsid w:val="003353BC"/>
    <w:rsid w:val="00340544"/>
    <w:rsid w:val="00345509"/>
    <w:rsid w:val="00345AE9"/>
    <w:rsid w:val="00346354"/>
    <w:rsid w:val="0035397C"/>
    <w:rsid w:val="00360069"/>
    <w:rsid w:val="00360209"/>
    <w:rsid w:val="00361677"/>
    <w:rsid w:val="003621B8"/>
    <w:rsid w:val="00391FF0"/>
    <w:rsid w:val="00392CDF"/>
    <w:rsid w:val="00395024"/>
    <w:rsid w:val="003A76BD"/>
    <w:rsid w:val="003A7A3C"/>
    <w:rsid w:val="003B711A"/>
    <w:rsid w:val="003C5A5F"/>
    <w:rsid w:val="003D1359"/>
    <w:rsid w:val="003D7361"/>
    <w:rsid w:val="003F5DC2"/>
    <w:rsid w:val="0040067E"/>
    <w:rsid w:val="00400C1C"/>
    <w:rsid w:val="0041078C"/>
    <w:rsid w:val="00436098"/>
    <w:rsid w:val="00436A7F"/>
    <w:rsid w:val="00437F45"/>
    <w:rsid w:val="00444625"/>
    <w:rsid w:val="00471717"/>
    <w:rsid w:val="004728F5"/>
    <w:rsid w:val="00486CAE"/>
    <w:rsid w:val="00497911"/>
    <w:rsid w:val="004B33EC"/>
    <w:rsid w:val="004C3DB5"/>
    <w:rsid w:val="004C4C72"/>
    <w:rsid w:val="004C5F30"/>
    <w:rsid w:val="004E3AF8"/>
    <w:rsid w:val="004E6E12"/>
    <w:rsid w:val="004F1E84"/>
    <w:rsid w:val="004F6F63"/>
    <w:rsid w:val="00512804"/>
    <w:rsid w:val="00512F4F"/>
    <w:rsid w:val="00522735"/>
    <w:rsid w:val="00522CC8"/>
    <w:rsid w:val="00531933"/>
    <w:rsid w:val="005324DB"/>
    <w:rsid w:val="005404CB"/>
    <w:rsid w:val="005445EB"/>
    <w:rsid w:val="0054717B"/>
    <w:rsid w:val="00550154"/>
    <w:rsid w:val="00550A6C"/>
    <w:rsid w:val="005550EB"/>
    <w:rsid w:val="005566AE"/>
    <w:rsid w:val="00560FC8"/>
    <w:rsid w:val="00563FEB"/>
    <w:rsid w:val="00574863"/>
    <w:rsid w:val="00576D2D"/>
    <w:rsid w:val="00577A5C"/>
    <w:rsid w:val="00584127"/>
    <w:rsid w:val="00586F0C"/>
    <w:rsid w:val="005905BB"/>
    <w:rsid w:val="00594FA0"/>
    <w:rsid w:val="005A10AE"/>
    <w:rsid w:val="005A4AFA"/>
    <w:rsid w:val="005A51C8"/>
    <w:rsid w:val="005D5416"/>
    <w:rsid w:val="005D6104"/>
    <w:rsid w:val="005E7C00"/>
    <w:rsid w:val="005F3228"/>
    <w:rsid w:val="006064B0"/>
    <w:rsid w:val="00612F3F"/>
    <w:rsid w:val="00615853"/>
    <w:rsid w:val="006158EF"/>
    <w:rsid w:val="00620652"/>
    <w:rsid w:val="006223B5"/>
    <w:rsid w:val="00624CA5"/>
    <w:rsid w:val="0063257D"/>
    <w:rsid w:val="00636CFE"/>
    <w:rsid w:val="00640C76"/>
    <w:rsid w:val="006442DB"/>
    <w:rsid w:val="00647577"/>
    <w:rsid w:val="0065109C"/>
    <w:rsid w:val="00651281"/>
    <w:rsid w:val="00662C73"/>
    <w:rsid w:val="006642CC"/>
    <w:rsid w:val="00672466"/>
    <w:rsid w:val="00675E03"/>
    <w:rsid w:val="006768A8"/>
    <w:rsid w:val="00676C1D"/>
    <w:rsid w:val="00677783"/>
    <w:rsid w:val="00681491"/>
    <w:rsid w:val="00693662"/>
    <w:rsid w:val="00694A03"/>
    <w:rsid w:val="00696223"/>
    <w:rsid w:val="00697A8B"/>
    <w:rsid w:val="006A5312"/>
    <w:rsid w:val="006B1623"/>
    <w:rsid w:val="006B1B23"/>
    <w:rsid w:val="006B62F7"/>
    <w:rsid w:val="006B68CB"/>
    <w:rsid w:val="006B785B"/>
    <w:rsid w:val="006D1009"/>
    <w:rsid w:val="006D7CA3"/>
    <w:rsid w:val="006E197B"/>
    <w:rsid w:val="006E3853"/>
    <w:rsid w:val="006F1211"/>
    <w:rsid w:val="006F5867"/>
    <w:rsid w:val="006F6969"/>
    <w:rsid w:val="00702F3D"/>
    <w:rsid w:val="00707E9E"/>
    <w:rsid w:val="007131AA"/>
    <w:rsid w:val="00720F8A"/>
    <w:rsid w:val="00723AC7"/>
    <w:rsid w:val="00723C19"/>
    <w:rsid w:val="00731B0D"/>
    <w:rsid w:val="00735666"/>
    <w:rsid w:val="0073713F"/>
    <w:rsid w:val="00742404"/>
    <w:rsid w:val="00743E44"/>
    <w:rsid w:val="007448A2"/>
    <w:rsid w:val="00747801"/>
    <w:rsid w:val="00750E96"/>
    <w:rsid w:val="00752D2E"/>
    <w:rsid w:val="00772BC2"/>
    <w:rsid w:val="00782F2B"/>
    <w:rsid w:val="00790329"/>
    <w:rsid w:val="00792DEA"/>
    <w:rsid w:val="007B727D"/>
    <w:rsid w:val="007D2DF3"/>
    <w:rsid w:val="007D4DC8"/>
    <w:rsid w:val="007E1240"/>
    <w:rsid w:val="0080356A"/>
    <w:rsid w:val="008122B9"/>
    <w:rsid w:val="008258C8"/>
    <w:rsid w:val="00825D7D"/>
    <w:rsid w:val="00833BB0"/>
    <w:rsid w:val="00834FA0"/>
    <w:rsid w:val="00840C4E"/>
    <w:rsid w:val="00843055"/>
    <w:rsid w:val="00850451"/>
    <w:rsid w:val="00854698"/>
    <w:rsid w:val="00854DC0"/>
    <w:rsid w:val="00855AC3"/>
    <w:rsid w:val="00873CBB"/>
    <w:rsid w:val="008759A3"/>
    <w:rsid w:val="00887C41"/>
    <w:rsid w:val="00891E59"/>
    <w:rsid w:val="008A7C9B"/>
    <w:rsid w:val="008B293B"/>
    <w:rsid w:val="008C6295"/>
    <w:rsid w:val="008C79E0"/>
    <w:rsid w:val="00903CCD"/>
    <w:rsid w:val="0093285B"/>
    <w:rsid w:val="0094017F"/>
    <w:rsid w:val="00947E5E"/>
    <w:rsid w:val="009503EE"/>
    <w:rsid w:val="00951A99"/>
    <w:rsid w:val="00952FCB"/>
    <w:rsid w:val="009563F7"/>
    <w:rsid w:val="00963935"/>
    <w:rsid w:val="0096632B"/>
    <w:rsid w:val="009666AC"/>
    <w:rsid w:val="009703BD"/>
    <w:rsid w:val="009721AC"/>
    <w:rsid w:val="00974EDA"/>
    <w:rsid w:val="00984342"/>
    <w:rsid w:val="0098605E"/>
    <w:rsid w:val="009862F1"/>
    <w:rsid w:val="00993362"/>
    <w:rsid w:val="009964C2"/>
    <w:rsid w:val="009A763A"/>
    <w:rsid w:val="009B3535"/>
    <w:rsid w:val="009B3A36"/>
    <w:rsid w:val="009B41C4"/>
    <w:rsid w:val="009B469C"/>
    <w:rsid w:val="009C2413"/>
    <w:rsid w:val="009C4644"/>
    <w:rsid w:val="009C6F3E"/>
    <w:rsid w:val="009C7DD4"/>
    <w:rsid w:val="009D0EFF"/>
    <w:rsid w:val="009D3406"/>
    <w:rsid w:val="009D65A8"/>
    <w:rsid w:val="009D6708"/>
    <w:rsid w:val="009E68CE"/>
    <w:rsid w:val="009F0981"/>
    <w:rsid w:val="009F45CA"/>
    <w:rsid w:val="00A04363"/>
    <w:rsid w:val="00A05CAD"/>
    <w:rsid w:val="00A06CD0"/>
    <w:rsid w:val="00A12203"/>
    <w:rsid w:val="00A252A8"/>
    <w:rsid w:val="00A364F1"/>
    <w:rsid w:val="00A40FDC"/>
    <w:rsid w:val="00A41A85"/>
    <w:rsid w:val="00A47C3A"/>
    <w:rsid w:val="00A53861"/>
    <w:rsid w:val="00A615C9"/>
    <w:rsid w:val="00A622F1"/>
    <w:rsid w:val="00A62FFC"/>
    <w:rsid w:val="00A71192"/>
    <w:rsid w:val="00A83836"/>
    <w:rsid w:val="00A842EE"/>
    <w:rsid w:val="00A8626A"/>
    <w:rsid w:val="00AB358A"/>
    <w:rsid w:val="00AC2081"/>
    <w:rsid w:val="00AD43C4"/>
    <w:rsid w:val="00AD7FCD"/>
    <w:rsid w:val="00AE119A"/>
    <w:rsid w:val="00AE1A25"/>
    <w:rsid w:val="00AE3DB1"/>
    <w:rsid w:val="00AE7FB4"/>
    <w:rsid w:val="00AF2C68"/>
    <w:rsid w:val="00B07C05"/>
    <w:rsid w:val="00B13876"/>
    <w:rsid w:val="00B13CB9"/>
    <w:rsid w:val="00B17B5A"/>
    <w:rsid w:val="00B2574D"/>
    <w:rsid w:val="00B26624"/>
    <w:rsid w:val="00B27036"/>
    <w:rsid w:val="00B367E9"/>
    <w:rsid w:val="00B503BA"/>
    <w:rsid w:val="00B56082"/>
    <w:rsid w:val="00B6259F"/>
    <w:rsid w:val="00B62AD9"/>
    <w:rsid w:val="00B73D77"/>
    <w:rsid w:val="00B75D20"/>
    <w:rsid w:val="00B873A3"/>
    <w:rsid w:val="00B878DC"/>
    <w:rsid w:val="00BA5755"/>
    <w:rsid w:val="00BA5764"/>
    <w:rsid w:val="00BA5787"/>
    <w:rsid w:val="00BA640A"/>
    <w:rsid w:val="00BA776E"/>
    <w:rsid w:val="00BC1C65"/>
    <w:rsid w:val="00BC7926"/>
    <w:rsid w:val="00BC7D6D"/>
    <w:rsid w:val="00BD2785"/>
    <w:rsid w:val="00BD679E"/>
    <w:rsid w:val="00BE3D8B"/>
    <w:rsid w:val="00C03C4A"/>
    <w:rsid w:val="00C222DD"/>
    <w:rsid w:val="00C279EE"/>
    <w:rsid w:val="00C32669"/>
    <w:rsid w:val="00C40B4B"/>
    <w:rsid w:val="00C419A9"/>
    <w:rsid w:val="00C50962"/>
    <w:rsid w:val="00C50BD6"/>
    <w:rsid w:val="00C50FBD"/>
    <w:rsid w:val="00C55AB5"/>
    <w:rsid w:val="00C562FA"/>
    <w:rsid w:val="00C67579"/>
    <w:rsid w:val="00C67634"/>
    <w:rsid w:val="00C6793E"/>
    <w:rsid w:val="00C70288"/>
    <w:rsid w:val="00C70496"/>
    <w:rsid w:val="00C7294D"/>
    <w:rsid w:val="00C7296D"/>
    <w:rsid w:val="00C76D1D"/>
    <w:rsid w:val="00C806AD"/>
    <w:rsid w:val="00C841CE"/>
    <w:rsid w:val="00C84353"/>
    <w:rsid w:val="00C84A27"/>
    <w:rsid w:val="00C91FBB"/>
    <w:rsid w:val="00C94D71"/>
    <w:rsid w:val="00C9583E"/>
    <w:rsid w:val="00C97BD1"/>
    <w:rsid w:val="00CA0EAF"/>
    <w:rsid w:val="00CA12E7"/>
    <w:rsid w:val="00CC19E9"/>
    <w:rsid w:val="00CC5052"/>
    <w:rsid w:val="00CD0764"/>
    <w:rsid w:val="00CD222B"/>
    <w:rsid w:val="00CF18A3"/>
    <w:rsid w:val="00D03633"/>
    <w:rsid w:val="00D03E69"/>
    <w:rsid w:val="00D14076"/>
    <w:rsid w:val="00D16B6C"/>
    <w:rsid w:val="00D20793"/>
    <w:rsid w:val="00D20EC6"/>
    <w:rsid w:val="00D25E65"/>
    <w:rsid w:val="00D265C2"/>
    <w:rsid w:val="00D33470"/>
    <w:rsid w:val="00D37738"/>
    <w:rsid w:val="00D43FC4"/>
    <w:rsid w:val="00D441A6"/>
    <w:rsid w:val="00D4462D"/>
    <w:rsid w:val="00D47A1C"/>
    <w:rsid w:val="00D504C8"/>
    <w:rsid w:val="00D52F22"/>
    <w:rsid w:val="00D54D95"/>
    <w:rsid w:val="00D554FA"/>
    <w:rsid w:val="00D627FE"/>
    <w:rsid w:val="00D63A14"/>
    <w:rsid w:val="00D64B6C"/>
    <w:rsid w:val="00D773FC"/>
    <w:rsid w:val="00D848E0"/>
    <w:rsid w:val="00D86708"/>
    <w:rsid w:val="00D87A86"/>
    <w:rsid w:val="00D936DE"/>
    <w:rsid w:val="00DA661E"/>
    <w:rsid w:val="00DB73C9"/>
    <w:rsid w:val="00DD593C"/>
    <w:rsid w:val="00DE1589"/>
    <w:rsid w:val="00DE33A3"/>
    <w:rsid w:val="00DE5288"/>
    <w:rsid w:val="00DF1D14"/>
    <w:rsid w:val="00DF4164"/>
    <w:rsid w:val="00DF4191"/>
    <w:rsid w:val="00DF74E0"/>
    <w:rsid w:val="00E16C44"/>
    <w:rsid w:val="00E437C6"/>
    <w:rsid w:val="00E46FE8"/>
    <w:rsid w:val="00E50F8A"/>
    <w:rsid w:val="00E530A6"/>
    <w:rsid w:val="00E57773"/>
    <w:rsid w:val="00E73830"/>
    <w:rsid w:val="00E76825"/>
    <w:rsid w:val="00E77B3F"/>
    <w:rsid w:val="00E844B2"/>
    <w:rsid w:val="00E9052C"/>
    <w:rsid w:val="00EA7CBC"/>
    <w:rsid w:val="00EB3BE1"/>
    <w:rsid w:val="00EB56A9"/>
    <w:rsid w:val="00EC3A5A"/>
    <w:rsid w:val="00EC4E45"/>
    <w:rsid w:val="00ED206D"/>
    <w:rsid w:val="00ED7FFA"/>
    <w:rsid w:val="00EE4DEB"/>
    <w:rsid w:val="00EF2104"/>
    <w:rsid w:val="00EF23E7"/>
    <w:rsid w:val="00EF38A1"/>
    <w:rsid w:val="00EF45F3"/>
    <w:rsid w:val="00EF727A"/>
    <w:rsid w:val="00F0007C"/>
    <w:rsid w:val="00F0239A"/>
    <w:rsid w:val="00F066B4"/>
    <w:rsid w:val="00F07FC8"/>
    <w:rsid w:val="00F1432F"/>
    <w:rsid w:val="00F2052D"/>
    <w:rsid w:val="00F25F8C"/>
    <w:rsid w:val="00F34569"/>
    <w:rsid w:val="00F47279"/>
    <w:rsid w:val="00F61A80"/>
    <w:rsid w:val="00F652BC"/>
    <w:rsid w:val="00F741B5"/>
    <w:rsid w:val="00F953A7"/>
    <w:rsid w:val="00FA6394"/>
    <w:rsid w:val="00FA77D8"/>
    <w:rsid w:val="00FC6E36"/>
    <w:rsid w:val="00FD0DF3"/>
    <w:rsid w:val="00FD0F82"/>
    <w:rsid w:val="00FD6B25"/>
    <w:rsid w:val="00FE4A2C"/>
    <w:rsid w:val="00FE4A98"/>
    <w:rsid w:val="00FF0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C5EC52"/>
  <w15:chartTrackingRefBased/>
  <w15:docId w15:val="{1EC01EC2-665B-284B-9BFB-224199A804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Roboto" w:eastAsia="Raleway" w:hAnsi="Roboto"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lsdException w:name="heading 5" w:locked="1" w:semiHidden="1" w:uiPriority="9" w:unhideWhenUsed="1"/>
    <w:lsdException w:name="heading 6" w:locked="1" w:semiHidden="1" w:uiPriority="9"/>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locked="1"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lsdException w:name="Emphasis" w:locked="1" w:semiHidden="1" w:uiPriority="20"/>
    <w:lsdException w:name="Document Map" w:semiHidden="1" w:unhideWhenUsed="1"/>
    <w:lsdException w:name="Plain Text" w:locked="1"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locked="1"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locked="1" w:uiPriority="34"/>
    <w:lsdException w:name="Quote" w:locked="1" w:uiPriority="29"/>
    <w:lsdException w:name="Intense Quote" w:locked="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1" w:uiPriority="19"/>
    <w:lsdException w:name="Intense Emphasis" w:locked="1" w:semiHidden="1" w:uiPriority="21"/>
    <w:lsdException w:name="Subtle Reference" w:locked="1" w:semiHidden="1" w:uiPriority="31"/>
    <w:lsdException w:name="Intense Reference" w:locked="1" w:semiHidden="1" w:uiPriority="32"/>
    <w:lsdException w:name="Book Title" w:locked="1" w:semiHidden="1" w:uiPriority="33"/>
    <w:lsdException w:name="Bibliography" w:semiHidden="1" w:uiPriority="37" w:unhideWhenUsed="1"/>
    <w:lsdException w:name="TOC Heading" w:semiHidden="1" w:uiPriority="39" w:unhideWhenUsed="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560FC8"/>
    <w:pPr>
      <w:spacing w:before="120" w:after="120" w:line="276" w:lineRule="auto"/>
      <w:jc w:val="both"/>
    </w:pPr>
  </w:style>
  <w:style w:type="paragraph" w:styleId="Heading1">
    <w:name w:val="heading 1"/>
    <w:aliases w:val="Subhead 01"/>
    <w:basedOn w:val="Normal"/>
    <w:next w:val="Normal"/>
    <w:link w:val="Heading1Char"/>
    <w:unhideWhenUsed/>
    <w:qFormat/>
    <w:locked/>
    <w:rsid w:val="006D1009"/>
    <w:pPr>
      <w:spacing w:before="240" w:line="480" w:lineRule="exact"/>
      <w:jc w:val="left"/>
      <w:outlineLvl w:val="0"/>
    </w:pPr>
    <w:rPr>
      <w:b/>
      <w:bCs/>
      <w:sz w:val="40"/>
      <w:szCs w:val="120"/>
    </w:rPr>
  </w:style>
  <w:style w:type="paragraph" w:styleId="Heading2">
    <w:name w:val="heading 2"/>
    <w:aliases w:val="Subhead 02"/>
    <w:basedOn w:val="Normal"/>
    <w:next w:val="Normal"/>
    <w:link w:val="Heading2Char"/>
    <w:unhideWhenUsed/>
    <w:qFormat/>
    <w:locked/>
    <w:rsid w:val="006D1009"/>
    <w:pPr>
      <w:spacing w:before="240" w:line="240" w:lineRule="auto"/>
      <w:jc w:val="left"/>
      <w:outlineLvl w:val="1"/>
    </w:pPr>
    <w:rPr>
      <w:b/>
      <w:bCs/>
      <w:color w:val="000000" w:themeColor="text1"/>
      <w:sz w:val="32"/>
      <w:szCs w:val="32"/>
    </w:rPr>
  </w:style>
  <w:style w:type="paragraph" w:styleId="Heading3">
    <w:name w:val="heading 3"/>
    <w:aliases w:val="Subhead 03"/>
    <w:basedOn w:val="Normal"/>
    <w:next w:val="Normal"/>
    <w:link w:val="Heading3Char"/>
    <w:unhideWhenUsed/>
    <w:qFormat/>
    <w:locked/>
    <w:rsid w:val="006D1009"/>
    <w:pPr>
      <w:spacing w:before="240"/>
      <w:jc w:val="left"/>
      <w:outlineLvl w:val="2"/>
    </w:pPr>
    <w:rPr>
      <w:rFonts w:asciiTheme="minorHAnsi" w:hAnsiTheme="minorHAnsi"/>
      <w:b/>
      <w:color w:val="000000" w:themeColor="text1"/>
      <w:sz w:val="24"/>
      <w:szCs w:val="24"/>
    </w:rPr>
  </w:style>
  <w:style w:type="paragraph" w:styleId="Heading4">
    <w:name w:val="heading 4"/>
    <w:aliases w:val="IPN Heading 4.0"/>
    <w:basedOn w:val="Normal"/>
    <w:next w:val="Normal"/>
    <w:link w:val="Heading4Char"/>
    <w:unhideWhenUsed/>
    <w:locked/>
    <w:rsid w:val="006F6969"/>
    <w:pPr>
      <w:numPr>
        <w:ilvl w:val="3"/>
        <w:numId w:val="19"/>
      </w:numPr>
      <w:jc w:val="left"/>
      <w:outlineLvl w:val="3"/>
    </w:pPr>
    <w:rPr>
      <w:rFonts w:asciiTheme="minorHAnsi" w:hAnsiTheme="minorHAnsi"/>
      <w:color w:val="7F7F7F" w:themeColor="text1" w:themeTint="80"/>
    </w:rPr>
  </w:style>
  <w:style w:type="paragraph" w:styleId="Heading5">
    <w:name w:val="heading 5"/>
    <w:aliases w:val="IPN Heading 5.0"/>
    <w:basedOn w:val="Normal"/>
    <w:next w:val="Normal"/>
    <w:link w:val="Heading5Char"/>
    <w:unhideWhenUsed/>
    <w:locked/>
    <w:rsid w:val="006F6969"/>
    <w:pPr>
      <w:numPr>
        <w:ilvl w:val="4"/>
        <w:numId w:val="19"/>
      </w:numPr>
      <w:jc w:val="left"/>
      <w:outlineLvl w:val="4"/>
    </w:pPr>
    <w:rPr>
      <w:rFonts w:asciiTheme="minorHAnsi" w:hAnsiTheme="minorHAnsi"/>
      <w:b/>
      <w:color w:val="000000" w:themeColor="text1"/>
    </w:rPr>
  </w:style>
  <w:style w:type="paragraph" w:styleId="Heading6">
    <w:name w:val="heading 6"/>
    <w:basedOn w:val="Normal"/>
    <w:next w:val="Normal"/>
    <w:link w:val="Heading6Char"/>
    <w:uiPriority w:val="9"/>
    <w:semiHidden/>
    <w:locked/>
    <w:rsid w:val="009563F7"/>
    <w:pPr>
      <w:keepNext/>
      <w:keepLines/>
      <w:numPr>
        <w:ilvl w:val="5"/>
        <w:numId w:val="19"/>
      </w:numPr>
      <w:spacing w:before="40" w:after="0"/>
      <w:outlineLvl w:val="5"/>
    </w:pPr>
    <w:rPr>
      <w:rFonts w:asciiTheme="majorHAnsi" w:eastAsiaTheme="majorEastAsia" w:hAnsiTheme="majorHAnsi" w:cstheme="majorBidi"/>
      <w:color w:val="7F6600" w:themeColor="accent1" w:themeShade="7F"/>
    </w:rPr>
  </w:style>
  <w:style w:type="paragraph" w:styleId="Heading7">
    <w:name w:val="heading 7"/>
    <w:basedOn w:val="Normal"/>
    <w:next w:val="Normal"/>
    <w:link w:val="Heading7Char"/>
    <w:uiPriority w:val="9"/>
    <w:semiHidden/>
    <w:unhideWhenUsed/>
    <w:qFormat/>
    <w:rsid w:val="009563F7"/>
    <w:pPr>
      <w:keepNext/>
      <w:keepLines/>
      <w:numPr>
        <w:ilvl w:val="6"/>
        <w:numId w:val="19"/>
      </w:numPr>
      <w:spacing w:before="40" w:after="0"/>
      <w:outlineLvl w:val="6"/>
    </w:pPr>
    <w:rPr>
      <w:rFonts w:asciiTheme="majorHAnsi" w:eastAsiaTheme="majorEastAsia" w:hAnsiTheme="majorHAnsi" w:cstheme="majorBidi"/>
      <w:i/>
      <w:iCs/>
      <w:color w:val="7F6600" w:themeColor="accent1" w:themeShade="7F"/>
    </w:rPr>
  </w:style>
  <w:style w:type="paragraph" w:styleId="Heading8">
    <w:name w:val="heading 8"/>
    <w:basedOn w:val="Normal"/>
    <w:next w:val="Normal"/>
    <w:link w:val="Heading8Char"/>
    <w:uiPriority w:val="9"/>
    <w:semiHidden/>
    <w:unhideWhenUsed/>
    <w:qFormat/>
    <w:rsid w:val="009563F7"/>
    <w:pPr>
      <w:keepNext/>
      <w:keepLines/>
      <w:numPr>
        <w:ilvl w:val="7"/>
        <w:numId w:val="19"/>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563F7"/>
    <w:pPr>
      <w:keepNext/>
      <w:keepLines/>
      <w:numPr>
        <w:ilvl w:val="8"/>
        <w:numId w:val="19"/>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locked/>
    <w:rsid w:val="00056A8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E33A3"/>
    <w:rPr>
      <w:sz w:val="22"/>
      <w:szCs w:val="22"/>
    </w:rPr>
  </w:style>
  <w:style w:type="paragraph" w:styleId="Footer">
    <w:name w:val="footer"/>
    <w:basedOn w:val="Normal"/>
    <w:link w:val="FooterChar"/>
    <w:uiPriority w:val="99"/>
    <w:unhideWhenUsed/>
    <w:rsid w:val="00056A8B"/>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6A8B"/>
  </w:style>
  <w:style w:type="character" w:customStyle="1" w:styleId="Heading1Char">
    <w:name w:val="Heading 1 Char"/>
    <w:aliases w:val="Subhead 01 Char"/>
    <w:link w:val="Heading1"/>
    <w:rsid w:val="006D1009"/>
    <w:rPr>
      <w:b/>
      <w:bCs/>
      <w:sz w:val="40"/>
      <w:szCs w:val="120"/>
    </w:rPr>
  </w:style>
  <w:style w:type="character" w:customStyle="1" w:styleId="Heading2Char">
    <w:name w:val="Heading 2 Char"/>
    <w:aliases w:val="Subhead 02 Char"/>
    <w:link w:val="Heading2"/>
    <w:rsid w:val="006D1009"/>
    <w:rPr>
      <w:b/>
      <w:bCs/>
      <w:color w:val="000000" w:themeColor="text1"/>
      <w:sz w:val="32"/>
      <w:szCs w:val="32"/>
    </w:rPr>
  </w:style>
  <w:style w:type="character" w:customStyle="1" w:styleId="Heading3Char">
    <w:name w:val="Heading 3 Char"/>
    <w:aliases w:val="Subhead 03 Char"/>
    <w:link w:val="Heading3"/>
    <w:rsid w:val="006D1009"/>
    <w:rPr>
      <w:rFonts w:asciiTheme="minorHAnsi" w:hAnsiTheme="minorHAnsi"/>
      <w:b/>
      <w:color w:val="000000" w:themeColor="text1"/>
      <w:sz w:val="24"/>
      <w:szCs w:val="24"/>
    </w:rPr>
  </w:style>
  <w:style w:type="character" w:customStyle="1" w:styleId="Heading4Char">
    <w:name w:val="Heading 4 Char"/>
    <w:aliases w:val="IPN Heading 4.0 Char"/>
    <w:link w:val="Heading4"/>
    <w:rsid w:val="006F6969"/>
    <w:rPr>
      <w:rFonts w:asciiTheme="minorHAnsi" w:hAnsiTheme="minorHAnsi"/>
      <w:color w:val="7F7F7F" w:themeColor="text1" w:themeTint="80"/>
    </w:rPr>
  </w:style>
  <w:style w:type="character" w:customStyle="1" w:styleId="Heading5Char">
    <w:name w:val="Heading 5 Char"/>
    <w:aliases w:val="IPN Heading 5.0 Char"/>
    <w:link w:val="Heading5"/>
    <w:rsid w:val="006F6969"/>
    <w:rPr>
      <w:rFonts w:asciiTheme="minorHAnsi" w:hAnsiTheme="minorHAnsi"/>
      <w:b/>
      <w:color w:val="000000" w:themeColor="text1"/>
    </w:rPr>
  </w:style>
  <w:style w:type="paragraph" w:styleId="Quote">
    <w:name w:val="Quote"/>
    <w:basedOn w:val="Normal"/>
    <w:next w:val="Normal"/>
    <w:link w:val="QuoteChar"/>
    <w:uiPriority w:val="29"/>
    <w:semiHidden/>
    <w:locked/>
    <w:rsid w:val="003157A7"/>
    <w:pPr>
      <w:spacing w:before="0" w:line="240" w:lineRule="auto"/>
      <w:jc w:val="left"/>
    </w:pPr>
    <w:rPr>
      <w:i/>
      <w:color w:val="FFFFFF"/>
      <w:sz w:val="19"/>
      <w:szCs w:val="19"/>
    </w:rPr>
  </w:style>
  <w:style w:type="character" w:customStyle="1" w:styleId="QuoteChar">
    <w:name w:val="Quote Char"/>
    <w:link w:val="Quote"/>
    <w:uiPriority w:val="29"/>
    <w:semiHidden/>
    <w:rsid w:val="00DE33A3"/>
    <w:rPr>
      <w:i/>
      <w:color w:val="FFFFFF"/>
      <w:sz w:val="19"/>
      <w:szCs w:val="19"/>
    </w:rPr>
  </w:style>
  <w:style w:type="paragraph" w:styleId="IntenseQuote">
    <w:name w:val="Intense Quote"/>
    <w:basedOn w:val="Normal"/>
    <w:next w:val="Normal"/>
    <w:link w:val="IntenseQuoteChar"/>
    <w:uiPriority w:val="30"/>
    <w:semiHidden/>
    <w:locked/>
    <w:rsid w:val="005566AE"/>
    <w:pPr>
      <w:pBdr>
        <w:top w:val="single" w:sz="4" w:space="10" w:color="00A8E1"/>
        <w:bottom w:val="single" w:sz="4" w:space="10" w:color="00A8E1"/>
      </w:pBdr>
      <w:spacing w:before="360" w:after="360"/>
      <w:ind w:left="864" w:right="864"/>
      <w:jc w:val="left"/>
    </w:pPr>
    <w:rPr>
      <w:i/>
      <w:iCs/>
      <w:color w:val="00A8E1"/>
      <w:sz w:val="30"/>
    </w:rPr>
  </w:style>
  <w:style w:type="character" w:customStyle="1" w:styleId="IntenseQuoteChar">
    <w:name w:val="Intense Quote Char"/>
    <w:link w:val="IntenseQuote"/>
    <w:uiPriority w:val="30"/>
    <w:semiHidden/>
    <w:rsid w:val="00DE33A3"/>
    <w:rPr>
      <w:i/>
      <w:iCs/>
      <w:color w:val="00A8E1"/>
      <w:sz w:val="30"/>
      <w:szCs w:val="22"/>
    </w:rPr>
  </w:style>
  <w:style w:type="paragraph" w:styleId="ListParagraph">
    <w:name w:val="List Paragraph"/>
    <w:basedOn w:val="Normal"/>
    <w:link w:val="ListParagraphChar"/>
    <w:uiPriority w:val="34"/>
    <w:semiHidden/>
    <w:locked/>
    <w:rsid w:val="005566AE"/>
    <w:pPr>
      <w:ind w:left="720"/>
      <w:contextualSpacing/>
    </w:pPr>
  </w:style>
  <w:style w:type="paragraph" w:styleId="Subtitle">
    <w:name w:val="Subtitle"/>
    <w:aliases w:val="bullet point"/>
    <w:basedOn w:val="ListParagraph"/>
    <w:next w:val="Normal"/>
    <w:link w:val="SubtitleChar"/>
    <w:uiPriority w:val="11"/>
    <w:semiHidden/>
    <w:locked/>
    <w:rsid w:val="00782F2B"/>
    <w:pPr>
      <w:numPr>
        <w:numId w:val="1"/>
      </w:numPr>
    </w:pPr>
    <w:rPr>
      <w:color w:val="646464"/>
      <w:shd w:val="clear" w:color="auto" w:fill="FFFFFF"/>
    </w:rPr>
  </w:style>
  <w:style w:type="character" w:customStyle="1" w:styleId="SubtitleChar">
    <w:name w:val="Subtitle Char"/>
    <w:aliases w:val="bullet point Char"/>
    <w:link w:val="Subtitle"/>
    <w:uiPriority w:val="11"/>
    <w:semiHidden/>
    <w:rsid w:val="00DE33A3"/>
    <w:rPr>
      <w:color w:val="646464"/>
      <w:sz w:val="22"/>
      <w:szCs w:val="22"/>
    </w:rPr>
  </w:style>
  <w:style w:type="table" w:styleId="TableGrid">
    <w:name w:val="Table Grid"/>
    <w:aliases w:val="wapcom 2"/>
    <w:basedOn w:val="TableNormal"/>
    <w:uiPriority w:val="39"/>
    <w:rsid w:val="00522CC8"/>
    <w:pPr>
      <w:spacing w:before="120" w:after="120"/>
    </w:pPr>
    <w:tblPr>
      <w:tblStyleRowBandSize w:val="1"/>
      <w:tblStyleColBandSize w:val="1"/>
      <w:tblBorders>
        <w:insideH w:val="single" w:sz="2" w:space="0" w:color="auto"/>
      </w:tblBorders>
    </w:tblPr>
    <w:tcPr>
      <w:shd w:val="clear" w:color="auto" w:fill="auto"/>
      <w:vAlign w:val="center"/>
    </w:tcPr>
    <w:tblStylePr w:type="firstRow">
      <w:rPr>
        <w:b/>
        <w:color w:val="000000" w:themeColor="text1"/>
      </w:rPr>
    </w:tblStylePr>
    <w:tblStylePr w:type="lastRow">
      <w:tblPr/>
      <w:tcPr>
        <w:tcBorders>
          <w:bottom w:val="nil"/>
        </w:tcBorders>
      </w:tcPr>
    </w:tblStylePr>
    <w:tblStylePr w:type="firstCol">
      <w:pPr>
        <w:jc w:val="left"/>
      </w:pPr>
    </w:tblStylePr>
    <w:tblStylePr w:type="band2Vert">
      <w:pPr>
        <w:jc w:val="center"/>
      </w:pPr>
    </w:tblStylePr>
    <w:tblStylePr w:type="band1Horz">
      <w:tblPr/>
      <w:tcPr>
        <w:shd w:val="clear" w:color="auto" w:fill="E0E0E0"/>
      </w:tcPr>
    </w:tblStylePr>
  </w:style>
  <w:style w:type="table" w:styleId="PlainTable4">
    <w:name w:val="Plain Table 4"/>
    <w:basedOn w:val="TableNormal"/>
    <w:uiPriority w:val="44"/>
    <w:locked/>
    <w:rsid w:val="006158EF"/>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table" w:styleId="PlainTable2">
    <w:name w:val="Plain Table 2"/>
    <w:aliases w:val="PLAIN TABLE WITH GRID"/>
    <w:basedOn w:val="TableNormal"/>
    <w:uiPriority w:val="42"/>
    <w:locked/>
    <w:rsid w:val="000F3C48"/>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SubtleEmphasis">
    <w:name w:val="Subtle Emphasis"/>
    <w:aliases w:val="sub heading,Enfase mono"/>
    <w:uiPriority w:val="19"/>
    <w:semiHidden/>
    <w:locked/>
    <w:rsid w:val="006E3853"/>
    <w:rPr>
      <w:rFonts w:ascii="Raleway" w:hAnsi="Raleway"/>
      <w:color w:val="000000"/>
    </w:rPr>
  </w:style>
  <w:style w:type="paragraph" w:customStyle="1" w:styleId="numberbullet">
    <w:name w:val="number bullet"/>
    <w:basedOn w:val="ListParagraph"/>
    <w:link w:val="numberbulletChar"/>
    <w:autoRedefine/>
    <w:semiHidden/>
    <w:locked/>
    <w:rsid w:val="005905BB"/>
    <w:pPr>
      <w:numPr>
        <w:numId w:val="2"/>
      </w:numPr>
      <w:tabs>
        <w:tab w:val="left" w:pos="7020"/>
      </w:tabs>
    </w:pPr>
  </w:style>
  <w:style w:type="paragraph" w:styleId="NoSpacing">
    <w:name w:val="No Spacing"/>
    <w:link w:val="NoSpacingChar"/>
    <w:uiPriority w:val="1"/>
    <w:locked/>
    <w:rsid w:val="00C67579"/>
    <w:rPr>
      <w:rFonts w:asciiTheme="minorHAnsi" w:eastAsiaTheme="minorEastAsia" w:hAnsiTheme="minorHAnsi" w:cstheme="minorBidi"/>
      <w:sz w:val="22"/>
      <w:szCs w:val="22"/>
      <w:lang w:eastAsia="zh-CN"/>
    </w:rPr>
  </w:style>
  <w:style w:type="character" w:customStyle="1" w:styleId="numberbulletChar">
    <w:name w:val="number bullet Char"/>
    <w:link w:val="numberbullet"/>
    <w:semiHidden/>
    <w:rsid w:val="00DE33A3"/>
    <w:rPr>
      <w:sz w:val="22"/>
      <w:szCs w:val="22"/>
    </w:rPr>
  </w:style>
  <w:style w:type="paragraph" w:styleId="TOC2">
    <w:name w:val="toc 2"/>
    <w:next w:val="Normal"/>
    <w:autoRedefine/>
    <w:uiPriority w:val="39"/>
    <w:unhideWhenUsed/>
    <w:rsid w:val="000B1604"/>
    <w:pPr>
      <w:spacing w:before="120" w:line="276" w:lineRule="auto"/>
      <w:ind w:left="200"/>
    </w:pPr>
    <w:rPr>
      <w:rFonts w:asciiTheme="minorHAnsi" w:hAnsiTheme="minorHAnsi"/>
      <w:b/>
      <w:bCs/>
      <w:sz w:val="22"/>
      <w:szCs w:val="22"/>
    </w:rPr>
  </w:style>
  <w:style w:type="paragraph" w:styleId="TOC1">
    <w:name w:val="toc 1"/>
    <w:next w:val="Normal"/>
    <w:autoRedefine/>
    <w:uiPriority w:val="39"/>
    <w:unhideWhenUsed/>
    <w:rsid w:val="001C65BB"/>
    <w:pPr>
      <w:spacing w:before="120" w:line="276" w:lineRule="auto"/>
    </w:pPr>
    <w:rPr>
      <w:rFonts w:asciiTheme="minorHAnsi" w:hAnsiTheme="minorHAnsi"/>
      <w:b/>
      <w:bCs/>
      <w:iCs/>
      <w:sz w:val="24"/>
      <w:szCs w:val="24"/>
    </w:rPr>
  </w:style>
  <w:style w:type="paragraph" w:styleId="TOC3">
    <w:name w:val="toc 3"/>
    <w:next w:val="Normal"/>
    <w:autoRedefine/>
    <w:uiPriority w:val="39"/>
    <w:unhideWhenUsed/>
    <w:rsid w:val="00C76D1D"/>
    <w:pPr>
      <w:spacing w:before="120" w:line="276" w:lineRule="auto"/>
      <w:ind w:left="403"/>
    </w:pPr>
    <w:rPr>
      <w:rFonts w:asciiTheme="minorHAnsi" w:hAnsiTheme="minorHAnsi"/>
    </w:rPr>
  </w:style>
  <w:style w:type="character" w:styleId="Hyperlink">
    <w:name w:val="Hyperlink"/>
    <w:uiPriority w:val="99"/>
    <w:unhideWhenUsed/>
    <w:rsid w:val="00E16C44"/>
    <w:rPr>
      <w:rFonts w:asciiTheme="minorHAnsi" w:hAnsiTheme="minorHAnsi"/>
      <w:b/>
      <w:color w:val="0000FF"/>
      <w:sz w:val="20"/>
      <w:u w:val="single"/>
    </w:rPr>
  </w:style>
  <w:style w:type="paragraph" w:styleId="TOC4">
    <w:name w:val="toc 4"/>
    <w:basedOn w:val="Normal"/>
    <w:next w:val="Normal"/>
    <w:autoRedefine/>
    <w:uiPriority w:val="39"/>
    <w:unhideWhenUsed/>
    <w:rsid w:val="00140B7F"/>
    <w:pPr>
      <w:spacing w:before="0" w:after="0"/>
      <w:ind w:left="600"/>
      <w:jc w:val="left"/>
    </w:pPr>
    <w:rPr>
      <w:rFonts w:asciiTheme="minorHAnsi" w:hAnsiTheme="minorHAnsi"/>
    </w:rPr>
  </w:style>
  <w:style w:type="paragraph" w:styleId="TOC5">
    <w:name w:val="toc 5"/>
    <w:basedOn w:val="Normal"/>
    <w:next w:val="Normal"/>
    <w:autoRedefine/>
    <w:uiPriority w:val="39"/>
    <w:unhideWhenUsed/>
    <w:rsid w:val="005324DB"/>
    <w:pPr>
      <w:spacing w:before="0" w:after="0"/>
      <w:ind w:left="800"/>
      <w:jc w:val="left"/>
    </w:pPr>
    <w:rPr>
      <w:rFonts w:asciiTheme="minorHAnsi" w:hAnsiTheme="minorHAnsi"/>
    </w:rPr>
  </w:style>
  <w:style w:type="paragraph" w:styleId="PlainText">
    <w:name w:val="Plain Text"/>
    <w:basedOn w:val="Normal"/>
    <w:link w:val="PlainTextChar"/>
    <w:uiPriority w:val="99"/>
    <w:semiHidden/>
    <w:locked/>
    <w:rsid w:val="00550154"/>
    <w:pPr>
      <w:spacing w:before="0" w:after="0" w:line="240" w:lineRule="auto"/>
      <w:jc w:val="left"/>
    </w:pPr>
    <w:rPr>
      <w:rFonts w:ascii="Gotham Light" w:eastAsia="Times New Roman" w:hAnsi="Gotham Light"/>
      <w:szCs w:val="21"/>
      <w:lang w:val="en-GB"/>
    </w:rPr>
  </w:style>
  <w:style w:type="character" w:customStyle="1" w:styleId="PlainTextChar">
    <w:name w:val="Plain Text Char"/>
    <w:link w:val="PlainText"/>
    <w:uiPriority w:val="99"/>
    <w:semiHidden/>
    <w:rsid w:val="00DE33A3"/>
    <w:rPr>
      <w:rFonts w:ascii="Gotham Light" w:eastAsia="Times New Roman" w:hAnsi="Gotham Light"/>
      <w:sz w:val="22"/>
      <w:szCs w:val="21"/>
      <w:lang w:val="en-GB"/>
    </w:rPr>
  </w:style>
  <w:style w:type="paragraph" w:styleId="FootnoteText">
    <w:name w:val="footnote text"/>
    <w:basedOn w:val="Normal"/>
    <w:link w:val="FootnoteTextChar"/>
    <w:uiPriority w:val="99"/>
    <w:rsid w:val="00395024"/>
    <w:pPr>
      <w:spacing w:before="0" w:after="0" w:line="240" w:lineRule="auto"/>
    </w:pPr>
    <w:rPr>
      <w:sz w:val="18"/>
    </w:rPr>
  </w:style>
  <w:style w:type="character" w:customStyle="1" w:styleId="FootnoteTextChar">
    <w:name w:val="Footnote Text Char"/>
    <w:basedOn w:val="DefaultParagraphFont"/>
    <w:link w:val="FootnoteText"/>
    <w:uiPriority w:val="99"/>
    <w:rsid w:val="00395024"/>
    <w:rPr>
      <w:sz w:val="18"/>
    </w:rPr>
  </w:style>
  <w:style w:type="character" w:styleId="FootnoteReference">
    <w:name w:val="footnote reference"/>
    <w:uiPriority w:val="99"/>
    <w:semiHidden/>
    <w:unhideWhenUsed/>
    <w:rsid w:val="00DF74E0"/>
    <w:rPr>
      <w:vertAlign w:val="superscript"/>
    </w:rPr>
  </w:style>
  <w:style w:type="paragraph" w:styleId="EndnoteText">
    <w:name w:val="endnote text"/>
    <w:basedOn w:val="Normal"/>
    <w:link w:val="EndnoteTextChar"/>
    <w:uiPriority w:val="99"/>
    <w:semiHidden/>
    <w:locked/>
    <w:rsid w:val="00DF74E0"/>
    <w:pPr>
      <w:spacing w:before="0" w:after="0" w:line="240" w:lineRule="auto"/>
      <w:jc w:val="left"/>
    </w:pPr>
    <w:rPr>
      <w:rFonts w:eastAsia="Times New Roman"/>
      <w:lang w:val="en-GB"/>
    </w:rPr>
  </w:style>
  <w:style w:type="character" w:customStyle="1" w:styleId="EndnoteTextChar">
    <w:name w:val="Endnote Text Char"/>
    <w:link w:val="EndnoteText"/>
    <w:uiPriority w:val="99"/>
    <w:semiHidden/>
    <w:rsid w:val="00DE33A3"/>
    <w:rPr>
      <w:rFonts w:eastAsia="Times New Roman"/>
      <w:sz w:val="22"/>
      <w:lang w:val="en-GB"/>
    </w:rPr>
  </w:style>
  <w:style w:type="character" w:styleId="EndnoteReference">
    <w:name w:val="endnote reference"/>
    <w:uiPriority w:val="99"/>
    <w:semiHidden/>
    <w:unhideWhenUsed/>
    <w:rsid w:val="00DF74E0"/>
    <w:rPr>
      <w:vertAlign w:val="superscript"/>
    </w:rPr>
  </w:style>
  <w:style w:type="character" w:styleId="Strong">
    <w:name w:val="Strong"/>
    <w:aliases w:val="footnote"/>
    <w:uiPriority w:val="22"/>
    <w:semiHidden/>
    <w:locked/>
    <w:rsid w:val="000C06A6"/>
    <w:rPr>
      <w:i/>
      <w:color w:val="646464"/>
      <w:sz w:val="18"/>
      <w:vertAlign w:val="superscript"/>
    </w:rPr>
  </w:style>
  <w:style w:type="paragraph" w:customStyle="1" w:styleId="bullet2warpcom">
    <w:name w:val="bullet 2 warpcom"/>
    <w:basedOn w:val="WRPBodyText"/>
    <w:link w:val="bullet2warpcomChar"/>
    <w:semiHidden/>
    <w:rsid w:val="00DE33A3"/>
  </w:style>
  <w:style w:type="character" w:customStyle="1" w:styleId="bullet2warpcomChar">
    <w:name w:val="bullet 2 warpcom Char"/>
    <w:link w:val="bullet2warpcom"/>
    <w:semiHidden/>
    <w:rsid w:val="00DE33A3"/>
    <w:rPr>
      <w:rFonts w:asciiTheme="minorHAnsi" w:eastAsiaTheme="minorEastAsia" w:hAnsiTheme="minorHAnsi" w:cstheme="minorHAnsi"/>
      <w:sz w:val="22"/>
      <w:szCs w:val="22"/>
      <w:lang w:val="pt-PT"/>
    </w:rPr>
  </w:style>
  <w:style w:type="paragraph" w:customStyle="1" w:styleId="Tabletext">
    <w:name w:val="Table text"/>
    <w:basedOn w:val="Normal"/>
    <w:link w:val="TabletextChar"/>
    <w:semiHidden/>
    <w:locked/>
    <w:rsid w:val="000E4E2B"/>
    <w:pPr>
      <w:spacing w:before="0" w:after="0" w:line="240" w:lineRule="auto"/>
      <w:contextualSpacing/>
      <w:jc w:val="left"/>
    </w:pPr>
    <w:rPr>
      <w:rFonts w:ascii="Gotham Light" w:hAnsi="Gotham Light"/>
      <w:bCs/>
      <w:color w:val="FFFFFF"/>
    </w:rPr>
  </w:style>
  <w:style w:type="character" w:customStyle="1" w:styleId="TabletextChar">
    <w:name w:val="Table text Char"/>
    <w:link w:val="Tabletext"/>
    <w:semiHidden/>
    <w:rsid w:val="00DE33A3"/>
    <w:rPr>
      <w:rFonts w:ascii="Gotham Light" w:hAnsi="Gotham Light"/>
      <w:bCs/>
      <w:color w:val="FFFFFF"/>
      <w:sz w:val="22"/>
      <w:szCs w:val="22"/>
    </w:rPr>
  </w:style>
  <w:style w:type="paragraph" w:customStyle="1" w:styleId="bulletwarpcom">
    <w:name w:val="bullet warpcom"/>
    <w:basedOn w:val="ListParagraph"/>
    <w:link w:val="bulletwarpcomChar"/>
    <w:semiHidden/>
    <w:rsid w:val="00E16C44"/>
    <w:pPr>
      <w:ind w:left="0"/>
    </w:pPr>
  </w:style>
  <w:style w:type="table" w:styleId="PlainTable1">
    <w:name w:val="Plain Table 1"/>
    <w:aliases w:val="DEFAULT - BLACK WITH GRID"/>
    <w:basedOn w:val="TableNormal"/>
    <w:uiPriority w:val="41"/>
    <w:locked/>
    <w:rsid w:val="0012066D"/>
    <w:rPr>
      <w:rFonts w:asciiTheme="minorHAnsi" w:hAnsiTheme="minorHAnsi"/>
    </w:rPr>
    <w:tblPr>
      <w:tblStyleRowBandSize w:val="1"/>
      <w:tblStyleColBandSize w:val="1"/>
      <w:tblBorders>
        <w:insideH w:val="single" w:sz="4" w:space="0" w:color="62666A" w:themeColor="text2"/>
        <w:insideV w:val="single" w:sz="4" w:space="0" w:color="62666A" w:themeColor="text2"/>
      </w:tblBorders>
    </w:tblPr>
    <w:tblStylePr w:type="firstRow">
      <w:rPr>
        <w:rFonts w:asciiTheme="majorHAnsi" w:hAnsiTheme="majorHAnsi"/>
        <w:b w:val="0"/>
        <w:bCs/>
      </w:rPr>
      <w:tblPr/>
      <w:tcPr>
        <w:shd w:val="clear" w:color="auto" w:fill="000000" w:themeFill="text1"/>
      </w:tc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D9D9D9" w:themeFill="background1" w:themeFillShade="D9"/>
      </w:tcPr>
    </w:tblStylePr>
  </w:style>
  <w:style w:type="character" w:customStyle="1" w:styleId="ListParagraphChar">
    <w:name w:val="List Paragraph Char"/>
    <w:basedOn w:val="DefaultParagraphFont"/>
    <w:link w:val="ListParagraph"/>
    <w:uiPriority w:val="34"/>
    <w:semiHidden/>
    <w:rsid w:val="00DE33A3"/>
    <w:rPr>
      <w:sz w:val="22"/>
      <w:szCs w:val="22"/>
    </w:rPr>
  </w:style>
  <w:style w:type="character" w:customStyle="1" w:styleId="bulletwarpcomChar">
    <w:name w:val="bullet warpcom Char"/>
    <w:basedOn w:val="ListParagraphChar"/>
    <w:link w:val="bulletwarpcom"/>
    <w:semiHidden/>
    <w:rsid w:val="00DE33A3"/>
    <w:rPr>
      <w:sz w:val="22"/>
      <w:szCs w:val="22"/>
    </w:rPr>
  </w:style>
  <w:style w:type="paragraph" w:customStyle="1" w:styleId="TextoCorpo">
    <w:name w:val="Texto Corpo"/>
    <w:basedOn w:val="Normal"/>
    <w:link w:val="TextoCorpoChar"/>
    <w:semiHidden/>
    <w:locked/>
    <w:rsid w:val="004728F5"/>
    <w:pPr>
      <w:spacing w:before="180" w:line="300" w:lineRule="atLeast"/>
      <w:ind w:left="850"/>
    </w:pPr>
    <w:rPr>
      <w:rFonts w:eastAsia="Times New Roman" w:cs="Arial"/>
      <w:color w:val="000000"/>
      <w:spacing w:val="10"/>
      <w:lang w:val="pt-PT"/>
    </w:rPr>
  </w:style>
  <w:style w:type="character" w:customStyle="1" w:styleId="TextoCorpoChar">
    <w:name w:val="Texto Corpo Char"/>
    <w:link w:val="TextoCorpo"/>
    <w:semiHidden/>
    <w:rsid w:val="00DE33A3"/>
    <w:rPr>
      <w:rFonts w:eastAsia="Times New Roman" w:cs="Arial"/>
      <w:color w:val="000000"/>
      <w:spacing w:val="10"/>
      <w:lang w:val="pt-PT"/>
    </w:rPr>
  </w:style>
  <w:style w:type="table" w:customStyle="1" w:styleId="DEFAULTGOLDHEADERNOGRID">
    <w:name w:val="DEFAULT – GOLD HEADER NO GRID"/>
    <w:basedOn w:val="TableNormal"/>
    <w:uiPriority w:val="99"/>
    <w:rsid w:val="0012075A"/>
    <w:rPr>
      <w:rFonts w:asciiTheme="minorHAnsi" w:hAnsiTheme="minorHAnsi"/>
    </w:rPr>
    <w:tblPr>
      <w:tblStyleRowBandSize w:val="1"/>
      <w:tblBorders>
        <w:bottom w:val="single" w:sz="4" w:space="0" w:color="62666A" w:themeColor="text2"/>
        <w:insideH w:val="single" w:sz="4" w:space="0" w:color="62666A" w:themeColor="text2"/>
      </w:tblBorders>
    </w:tblPr>
    <w:tcPr>
      <w:shd w:val="clear" w:color="auto" w:fill="FFCD00" w:themeFill="accent1"/>
    </w:tcPr>
    <w:tblStylePr w:type="firstRow">
      <w:rPr>
        <w:rFonts w:asciiTheme="majorHAnsi" w:hAnsiTheme="majorHAnsi"/>
        <w:color w:val="auto"/>
        <w:sz w:val="20"/>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E3E4E4" w:themeFill="background2" w:themeFillTint="66"/>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FFFFFF" w:themeFill="background1"/>
      </w:tcPr>
    </w:tblStylePr>
  </w:style>
  <w:style w:type="table" w:styleId="ListTable2-Accent5">
    <w:name w:val="List Table 2 Accent 5"/>
    <w:basedOn w:val="TableNormal"/>
    <w:uiPriority w:val="47"/>
    <w:locked/>
    <w:rsid w:val="004728F5"/>
    <w:tblPr>
      <w:tblStyleRowBandSize w:val="1"/>
      <w:tblStyleColBandSize w:val="1"/>
      <w:tblBorders>
        <w:top w:val="single" w:sz="4" w:space="0" w:color="7CD7F9"/>
        <w:bottom w:val="single" w:sz="4" w:space="0" w:color="7CD7F9"/>
        <w:insideH w:val="single" w:sz="4" w:space="0" w:color="7CD7F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3F1FD"/>
      </w:tcPr>
    </w:tblStylePr>
    <w:tblStylePr w:type="band1Horz">
      <w:tblPr/>
      <w:tcPr>
        <w:shd w:val="clear" w:color="auto" w:fill="D3F1FD"/>
      </w:tcPr>
    </w:tblStylePr>
  </w:style>
  <w:style w:type="table" w:styleId="ListTable1Light">
    <w:name w:val="List Table 1 Light"/>
    <w:basedOn w:val="TableNormal"/>
    <w:uiPriority w:val="46"/>
    <w:locked/>
    <w:rsid w:val="000E1D58"/>
    <w:tblPr>
      <w:tblStyleRowBandSize w:val="1"/>
      <w:tblStyleColBandSize w:val="1"/>
      <w:tblBorders>
        <w:insideH w:val="single" w:sz="4" w:space="0" w:color="00A8E1"/>
      </w:tblBorders>
    </w:tblPr>
    <w:tblStylePr w:type="firstRow">
      <w:pPr>
        <w:jc w:val="left"/>
      </w:pPr>
      <w:rPr>
        <w:b/>
        <w:bCs/>
        <w:color w:val="FFFFFF"/>
      </w:rPr>
      <w:tblPr/>
      <w:tcPr>
        <w:shd w:val="clear" w:color="auto" w:fill="00A8E1"/>
        <w:vAlign w:val="center"/>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E7E6E6"/>
      </w:tcPr>
    </w:tblStylePr>
  </w:style>
  <w:style w:type="paragraph" w:customStyle="1" w:styleId="DecimalAligned">
    <w:name w:val="Decimal Aligned"/>
    <w:basedOn w:val="Normal"/>
    <w:uiPriority w:val="40"/>
    <w:semiHidden/>
    <w:locked/>
    <w:rsid w:val="000E1D58"/>
    <w:pPr>
      <w:tabs>
        <w:tab w:val="decimal" w:pos="360"/>
      </w:tabs>
      <w:spacing w:before="0" w:after="200"/>
      <w:jc w:val="left"/>
    </w:pPr>
    <w:rPr>
      <w:rFonts w:eastAsia="Times New Roman"/>
    </w:rPr>
  </w:style>
  <w:style w:type="numbering" w:customStyle="1" w:styleId="WRPbulletlist">
    <w:name w:val="WRP bullet list"/>
    <w:uiPriority w:val="99"/>
    <w:rsid w:val="00DE33A3"/>
    <w:pPr>
      <w:numPr>
        <w:numId w:val="3"/>
      </w:numPr>
    </w:pPr>
  </w:style>
  <w:style w:type="paragraph" w:customStyle="1" w:styleId="WRPAppendixHeading2">
    <w:name w:val="WRP Appendix Heading 2"/>
    <w:next w:val="Normal"/>
    <w:uiPriority w:val="5"/>
    <w:rsid w:val="00C03C4A"/>
    <w:pPr>
      <w:numPr>
        <w:ilvl w:val="1"/>
        <w:numId w:val="5"/>
      </w:numPr>
      <w:spacing w:before="240" w:after="60"/>
      <w:outlineLvl w:val="1"/>
    </w:pPr>
    <w:rPr>
      <w:rFonts w:eastAsia="Times New Roman" w:cs="Arial"/>
      <w:b/>
      <w:bCs/>
      <w:color w:val="000000" w:themeColor="text1"/>
      <w:kern w:val="32"/>
      <w:sz w:val="24"/>
      <w:szCs w:val="32"/>
      <w:lang w:val="pt-PT"/>
    </w:rPr>
  </w:style>
  <w:style w:type="character" w:customStyle="1" w:styleId="NoSpacingChar">
    <w:name w:val="No Spacing Char"/>
    <w:basedOn w:val="DefaultParagraphFont"/>
    <w:link w:val="NoSpacing"/>
    <w:uiPriority w:val="1"/>
    <w:rsid w:val="00C67579"/>
    <w:rPr>
      <w:rFonts w:asciiTheme="minorHAnsi" w:eastAsiaTheme="minorEastAsia" w:hAnsiTheme="minorHAnsi" w:cstheme="minorBidi"/>
      <w:sz w:val="22"/>
      <w:szCs w:val="22"/>
      <w:lang w:eastAsia="zh-CN"/>
    </w:rPr>
  </w:style>
  <w:style w:type="paragraph" w:customStyle="1" w:styleId="IPNAppendixHeading3">
    <w:name w:val="IPN Appendix Heading 3"/>
    <w:next w:val="Normal"/>
    <w:uiPriority w:val="5"/>
    <w:rsid w:val="00C03C4A"/>
    <w:pPr>
      <w:keepNext/>
      <w:keepLines/>
      <w:numPr>
        <w:ilvl w:val="2"/>
        <w:numId w:val="5"/>
      </w:numPr>
      <w:spacing w:before="240" w:after="60" w:line="300" w:lineRule="atLeast"/>
      <w:outlineLvl w:val="2"/>
    </w:pPr>
    <w:rPr>
      <w:rFonts w:eastAsia="Times New Roman" w:cs="Arial"/>
      <w:b/>
      <w:bCs/>
      <w:color w:val="000000" w:themeColor="text1"/>
      <w:kern w:val="32"/>
      <w:sz w:val="22"/>
      <w:szCs w:val="22"/>
      <w:lang w:val="pt-PT"/>
    </w:rPr>
  </w:style>
  <w:style w:type="paragraph" w:customStyle="1" w:styleId="WRPBodyText">
    <w:name w:val="WRP Body Text"/>
    <w:basedOn w:val="Normal"/>
    <w:link w:val="WRPBodyTextChar"/>
    <w:locked/>
    <w:rsid w:val="00FE4A98"/>
    <w:pPr>
      <w:spacing w:before="0" w:after="160" w:line="259" w:lineRule="auto"/>
      <w:jc w:val="left"/>
    </w:pPr>
    <w:rPr>
      <w:rFonts w:asciiTheme="minorHAnsi" w:eastAsiaTheme="minorEastAsia" w:hAnsiTheme="minorHAnsi" w:cstheme="minorHAnsi"/>
      <w:lang w:val="pt-PT"/>
    </w:rPr>
  </w:style>
  <w:style w:type="character" w:customStyle="1" w:styleId="WRPBodyTextChar">
    <w:name w:val="WRP Body Text Char"/>
    <w:basedOn w:val="DefaultParagraphFont"/>
    <w:link w:val="WRPBodyText"/>
    <w:rsid w:val="00FE4A98"/>
    <w:rPr>
      <w:rFonts w:asciiTheme="minorHAnsi" w:eastAsiaTheme="minorEastAsia" w:hAnsiTheme="minorHAnsi" w:cstheme="minorHAnsi"/>
      <w:szCs w:val="22"/>
      <w:lang w:val="pt-PT"/>
    </w:rPr>
  </w:style>
  <w:style w:type="paragraph" w:customStyle="1" w:styleId="BulletedList">
    <w:name w:val="Bulleted List"/>
    <w:basedOn w:val="WRPBullet5"/>
    <w:qFormat/>
    <w:rsid w:val="00696223"/>
    <w:pPr>
      <w:spacing w:after="80" w:line="240" w:lineRule="auto"/>
    </w:pPr>
    <w:rPr>
      <w:lang w:val="en-US"/>
    </w:rPr>
  </w:style>
  <w:style w:type="paragraph" w:customStyle="1" w:styleId="PullQuote">
    <w:name w:val="Pull Quote"/>
    <w:basedOn w:val="BodyText1"/>
    <w:qFormat/>
    <w:rsid w:val="006D1009"/>
    <w:rPr>
      <w:rFonts w:ascii="Antonio" w:hAnsi="Antonio"/>
      <w:b/>
      <w:bCs/>
      <w:sz w:val="28"/>
    </w:rPr>
  </w:style>
  <w:style w:type="paragraph" w:customStyle="1" w:styleId="WRPBullet5">
    <w:name w:val="WRP Bullet 5"/>
    <w:basedOn w:val="WRPBodyText"/>
    <w:uiPriority w:val="9"/>
    <w:rsid w:val="00DE33A3"/>
    <w:pPr>
      <w:numPr>
        <w:numId w:val="24"/>
      </w:numPr>
    </w:pPr>
  </w:style>
  <w:style w:type="paragraph" w:customStyle="1" w:styleId="WRPBodyBoldText">
    <w:name w:val="WRP Body Bold Text"/>
    <w:basedOn w:val="Normal"/>
    <w:next w:val="Normal"/>
    <w:link w:val="WRPBodyBoldTextChar"/>
    <w:uiPriority w:val="9"/>
    <w:rsid w:val="00BC1C65"/>
    <w:pPr>
      <w:keepNext/>
      <w:keepLines/>
      <w:spacing w:before="180" w:line="300" w:lineRule="atLeast"/>
    </w:pPr>
    <w:rPr>
      <w:rFonts w:eastAsia="Times New Roman" w:cs="Arial"/>
      <w:b/>
      <w:color w:val="000000"/>
      <w:spacing w:val="10"/>
      <w:lang w:val="pt-PT"/>
    </w:rPr>
  </w:style>
  <w:style w:type="character" w:customStyle="1" w:styleId="WRPBodyBoldTextChar">
    <w:name w:val="WRP Body Bold Text Char"/>
    <w:basedOn w:val="DefaultParagraphFont"/>
    <w:link w:val="WRPBodyBoldText"/>
    <w:uiPriority w:val="9"/>
    <w:rsid w:val="00BC1C65"/>
    <w:rPr>
      <w:rFonts w:eastAsia="Times New Roman" w:cs="Arial"/>
      <w:b/>
      <w:color w:val="000000"/>
      <w:spacing w:val="10"/>
      <w:lang w:val="pt-PT"/>
    </w:rPr>
  </w:style>
  <w:style w:type="paragraph" w:styleId="TableofFigures">
    <w:name w:val="table of figures"/>
    <w:basedOn w:val="Normal"/>
    <w:next w:val="Normal"/>
    <w:uiPriority w:val="99"/>
    <w:semiHidden/>
    <w:unhideWhenUsed/>
    <w:rsid w:val="00A40FDC"/>
    <w:pPr>
      <w:spacing w:after="0"/>
    </w:pPr>
  </w:style>
  <w:style w:type="paragraph" w:styleId="Caption">
    <w:name w:val="caption"/>
    <w:basedOn w:val="Normal"/>
    <w:next w:val="Normal"/>
    <w:uiPriority w:val="35"/>
    <w:unhideWhenUsed/>
    <w:qFormat/>
    <w:rsid w:val="00A41A85"/>
    <w:pPr>
      <w:spacing w:line="240" w:lineRule="auto"/>
    </w:pPr>
    <w:rPr>
      <w:rFonts w:asciiTheme="minorHAnsi" w:hAnsiTheme="minorHAnsi"/>
      <w:i/>
      <w:iCs/>
      <w:color w:val="62666A" w:themeColor="text2"/>
      <w:sz w:val="18"/>
      <w:szCs w:val="18"/>
    </w:rPr>
  </w:style>
  <w:style w:type="paragraph" w:customStyle="1" w:styleId="WRPHeading1">
    <w:name w:val="WRP Heading 1"/>
    <w:basedOn w:val="WRPBodyText"/>
    <w:next w:val="WRPBodyText"/>
    <w:link w:val="WRPHeading1Char"/>
    <w:autoRedefine/>
    <w:semiHidden/>
    <w:qFormat/>
    <w:rsid w:val="00C03C4A"/>
    <w:pPr>
      <w:numPr>
        <w:numId w:val="7"/>
      </w:numPr>
      <w:shd w:val="clear" w:color="auto" w:fill="FFCD00" w:themeFill="accent1"/>
    </w:pPr>
    <w:rPr>
      <w:rFonts w:cs="Roboto (Body)"/>
      <w:b/>
      <w:color w:val="000000" w:themeColor="text1"/>
      <w:sz w:val="30"/>
      <w:szCs w:val="32"/>
    </w:rPr>
  </w:style>
  <w:style w:type="character" w:customStyle="1" w:styleId="WRPHeading1Char">
    <w:name w:val="WRP Heading 1 Char"/>
    <w:basedOn w:val="WRPBodyBoldTextChar"/>
    <w:link w:val="WRPHeading1"/>
    <w:semiHidden/>
    <w:rsid w:val="00C03C4A"/>
    <w:rPr>
      <w:rFonts w:asciiTheme="minorHAnsi" w:eastAsiaTheme="minorEastAsia" w:hAnsiTheme="minorHAnsi" w:cs="Roboto (Body)"/>
      <w:b/>
      <w:color w:val="000000" w:themeColor="text1"/>
      <w:spacing w:val="10"/>
      <w:sz w:val="30"/>
      <w:szCs w:val="32"/>
      <w:shd w:val="clear" w:color="auto" w:fill="FFCD00" w:themeFill="accent1"/>
      <w:lang w:val="pt-PT"/>
    </w:rPr>
  </w:style>
  <w:style w:type="paragraph" w:customStyle="1" w:styleId="WRPHeading2">
    <w:name w:val="WRP Heading 2"/>
    <w:basedOn w:val="Normal"/>
    <w:next w:val="WRPBodyText"/>
    <w:link w:val="WRPHeading2Char"/>
    <w:semiHidden/>
    <w:qFormat/>
    <w:rsid w:val="00707E9E"/>
    <w:pPr>
      <w:numPr>
        <w:ilvl w:val="1"/>
        <w:numId w:val="7"/>
      </w:numPr>
      <w:pBdr>
        <w:bottom w:val="single" w:sz="4" w:space="1" w:color="FFCD00" w:themeColor="accent1"/>
      </w:pBdr>
      <w:spacing w:before="0" w:after="80" w:line="259" w:lineRule="auto"/>
      <w:jc w:val="left"/>
    </w:pPr>
    <w:rPr>
      <w:rFonts w:ascii="Raleway ExtraBold" w:eastAsiaTheme="minorEastAsia" w:hAnsi="Raleway ExtraBold" w:cstheme="minorHAnsi"/>
      <w:smallCaps/>
      <w:color w:val="FFCD00" w:themeColor="accent1"/>
      <w:sz w:val="28"/>
      <w:szCs w:val="28"/>
      <w:lang w:val="pt-PT"/>
    </w:rPr>
  </w:style>
  <w:style w:type="character" w:customStyle="1" w:styleId="WRPHeading2Char">
    <w:name w:val="WRP Heading 2 Char"/>
    <w:basedOn w:val="DefaultParagraphFont"/>
    <w:link w:val="WRPHeading2"/>
    <w:semiHidden/>
    <w:rsid w:val="000F02E2"/>
    <w:rPr>
      <w:rFonts w:ascii="Raleway ExtraBold" w:eastAsia="Times New Roman" w:hAnsi="Raleway ExtraBold" w:cs="Arial"/>
      <w:smallCaps/>
      <w:color w:val="FFCD00" w:themeColor="accent1"/>
      <w:spacing w:val="10"/>
      <w:sz w:val="28"/>
      <w:szCs w:val="28"/>
      <w:lang w:val="pt-PT"/>
    </w:rPr>
  </w:style>
  <w:style w:type="paragraph" w:customStyle="1" w:styleId="WRPHeading3">
    <w:name w:val="WRP Heading 3"/>
    <w:basedOn w:val="Normal"/>
    <w:next w:val="WRPBodyText"/>
    <w:link w:val="WRPHeading3Char"/>
    <w:semiHidden/>
    <w:qFormat/>
    <w:rsid w:val="00707E9E"/>
    <w:pPr>
      <w:numPr>
        <w:ilvl w:val="2"/>
        <w:numId w:val="7"/>
      </w:numPr>
      <w:spacing w:before="0" w:after="80" w:line="259" w:lineRule="auto"/>
      <w:jc w:val="left"/>
    </w:pPr>
    <w:rPr>
      <w:rFonts w:asciiTheme="minorHAnsi" w:eastAsiaTheme="minorEastAsia" w:hAnsiTheme="minorHAnsi" w:cstheme="minorHAnsi"/>
      <w:b/>
      <w:smallCaps/>
      <w:color w:val="FFCD00" w:themeColor="accent1"/>
      <w:sz w:val="26"/>
      <w:szCs w:val="28"/>
      <w:lang w:val="pt-PT"/>
    </w:rPr>
  </w:style>
  <w:style w:type="character" w:customStyle="1" w:styleId="WRPHeading3Char">
    <w:name w:val="WRP Heading 3 Char"/>
    <w:basedOn w:val="DefaultParagraphFont"/>
    <w:link w:val="WRPHeading3"/>
    <w:semiHidden/>
    <w:rsid w:val="000F02E2"/>
    <w:rPr>
      <w:rFonts w:eastAsia="Times New Roman" w:cs="Arial"/>
      <w:b/>
      <w:smallCaps/>
      <w:color w:val="FFCD00" w:themeColor="accent1"/>
      <w:spacing w:val="10"/>
      <w:sz w:val="26"/>
      <w:szCs w:val="28"/>
      <w:lang w:val="pt-PT"/>
    </w:rPr>
  </w:style>
  <w:style w:type="paragraph" w:customStyle="1" w:styleId="WRPHeading4">
    <w:name w:val="WRP Heading 4"/>
    <w:basedOn w:val="Normal"/>
    <w:next w:val="WRPBodyText"/>
    <w:link w:val="WRPHeading4Char"/>
    <w:semiHidden/>
    <w:qFormat/>
    <w:rsid w:val="00707E9E"/>
    <w:pPr>
      <w:numPr>
        <w:ilvl w:val="3"/>
        <w:numId w:val="7"/>
      </w:numPr>
      <w:spacing w:before="0" w:after="80" w:line="259" w:lineRule="auto"/>
      <w:jc w:val="left"/>
    </w:pPr>
    <w:rPr>
      <w:rFonts w:asciiTheme="minorHAnsi" w:eastAsiaTheme="minorEastAsia" w:hAnsiTheme="minorHAnsi" w:cstheme="minorHAnsi"/>
      <w:b/>
      <w:smallCaps/>
      <w:sz w:val="24"/>
      <w:szCs w:val="28"/>
      <w:lang w:val="pt-PT"/>
    </w:rPr>
  </w:style>
  <w:style w:type="character" w:customStyle="1" w:styleId="WRPHeading4Char">
    <w:name w:val="WRP Heading 4 Char"/>
    <w:basedOn w:val="WRPHeading3Char"/>
    <w:link w:val="WRPHeading4"/>
    <w:semiHidden/>
    <w:rsid w:val="000F02E2"/>
    <w:rPr>
      <w:rFonts w:eastAsia="Times New Roman" w:cs="Arial"/>
      <w:b/>
      <w:smallCaps/>
      <w:color w:val="000000"/>
      <w:spacing w:val="10"/>
      <w:sz w:val="24"/>
      <w:szCs w:val="28"/>
      <w:lang w:val="pt-PT"/>
    </w:rPr>
  </w:style>
  <w:style w:type="paragraph" w:customStyle="1" w:styleId="WRPHeading5">
    <w:name w:val="WRP Heading 5"/>
    <w:basedOn w:val="Normal"/>
    <w:next w:val="WRPBodyText"/>
    <w:link w:val="WRPHeading5Char"/>
    <w:semiHidden/>
    <w:qFormat/>
    <w:rsid w:val="00707E9E"/>
    <w:pPr>
      <w:numPr>
        <w:ilvl w:val="4"/>
        <w:numId w:val="7"/>
      </w:numPr>
      <w:spacing w:before="0" w:after="80" w:line="259" w:lineRule="auto"/>
      <w:jc w:val="left"/>
    </w:pPr>
    <w:rPr>
      <w:rFonts w:ascii="Raleway Medium" w:eastAsiaTheme="minorEastAsia" w:hAnsi="Raleway Medium" w:cstheme="minorHAnsi"/>
      <w:color w:val="62666A" w:themeColor="text2"/>
      <w:sz w:val="22"/>
      <w:szCs w:val="28"/>
      <w:lang w:val="pt-PT"/>
    </w:rPr>
  </w:style>
  <w:style w:type="character" w:customStyle="1" w:styleId="WRPHeading5Char">
    <w:name w:val="WRP Heading 5 Char"/>
    <w:basedOn w:val="WRPHeading4Char"/>
    <w:link w:val="WRPHeading5"/>
    <w:semiHidden/>
    <w:rsid w:val="000F02E2"/>
    <w:rPr>
      <w:rFonts w:ascii="Raleway Medium" w:eastAsia="Times New Roman" w:hAnsi="Raleway Medium" w:cs="Arial"/>
      <w:b w:val="0"/>
      <w:smallCaps w:val="0"/>
      <w:color w:val="62666A" w:themeColor="text2"/>
      <w:spacing w:val="10"/>
      <w:sz w:val="22"/>
      <w:szCs w:val="28"/>
      <w:lang w:val="pt-PT"/>
    </w:rPr>
  </w:style>
  <w:style w:type="paragraph" w:customStyle="1" w:styleId="WRPEspecial">
    <w:name w:val="WRP Especial"/>
    <w:basedOn w:val="WRPBodyText"/>
    <w:link w:val="WRPEspecialChar"/>
    <w:rsid w:val="0000284D"/>
    <w:pPr>
      <w:spacing w:after="0"/>
    </w:pPr>
  </w:style>
  <w:style w:type="character" w:customStyle="1" w:styleId="WRPEspecialChar">
    <w:name w:val="WRP Especial Char"/>
    <w:basedOn w:val="DefaultParagraphFont"/>
    <w:link w:val="WRPEspecial"/>
    <w:rsid w:val="0000284D"/>
    <w:rPr>
      <w:rFonts w:asciiTheme="minorHAnsi" w:eastAsiaTheme="minorEastAsia" w:hAnsiTheme="minorHAnsi" w:cstheme="minorHAnsi"/>
      <w:szCs w:val="22"/>
      <w:lang w:val="pt-PT"/>
    </w:rPr>
  </w:style>
  <w:style w:type="paragraph" w:customStyle="1" w:styleId="SpecialTitleHighlight">
    <w:name w:val="Special Title – Highlight"/>
    <w:basedOn w:val="Normal"/>
    <w:link w:val="SpecialTitleHighlightChar"/>
    <w:qFormat/>
    <w:rsid w:val="000C335C"/>
    <w:pPr>
      <w:shd w:val="clear" w:color="auto" w:fill="FFCD00" w:themeFill="accent1"/>
      <w:spacing w:before="240" w:after="240" w:line="240" w:lineRule="auto"/>
      <w:jc w:val="left"/>
    </w:pPr>
    <w:rPr>
      <w:rFonts w:asciiTheme="minorHAnsi" w:hAnsiTheme="minorHAnsi"/>
      <w:b/>
      <w:bCs/>
      <w:sz w:val="28"/>
      <w:szCs w:val="28"/>
    </w:rPr>
  </w:style>
  <w:style w:type="character" w:customStyle="1" w:styleId="SpecialTitleHighlightChar">
    <w:name w:val="Special Title – Highlight Char"/>
    <w:basedOn w:val="WRPBodyTextChar"/>
    <w:link w:val="SpecialTitleHighlight"/>
    <w:rsid w:val="000C335C"/>
    <w:rPr>
      <w:rFonts w:asciiTheme="minorHAnsi" w:eastAsiaTheme="minorEastAsia" w:hAnsiTheme="minorHAnsi" w:cstheme="minorHAnsi"/>
      <w:b/>
      <w:bCs/>
      <w:sz w:val="28"/>
      <w:szCs w:val="28"/>
      <w:shd w:val="clear" w:color="auto" w:fill="FFCD00" w:themeFill="accent1"/>
      <w:lang w:val="pt-PT"/>
    </w:rPr>
  </w:style>
  <w:style w:type="paragraph" w:customStyle="1" w:styleId="DOCUMENTTITLE">
    <w:name w:val="DOCUMENT TITLE"/>
    <w:next w:val="Normal"/>
    <w:link w:val="DOCUMENTTITLEChar"/>
    <w:qFormat/>
    <w:rsid w:val="00DF1D14"/>
    <w:pPr>
      <w:spacing w:line="1360" w:lineRule="exact"/>
      <w:ind w:left="202" w:right="-43"/>
    </w:pPr>
    <w:rPr>
      <w:rFonts w:ascii="Antonio" w:hAnsi="Antonio"/>
      <w:b/>
      <w:bCs/>
      <w:sz w:val="120"/>
      <w:szCs w:val="120"/>
    </w:rPr>
  </w:style>
  <w:style w:type="character" w:customStyle="1" w:styleId="DOCUMENTTITLEChar">
    <w:name w:val="DOCUMENT TITLE Char"/>
    <w:basedOn w:val="DefaultParagraphFont"/>
    <w:link w:val="DOCUMENTTITLE"/>
    <w:rsid w:val="00DF1D14"/>
    <w:rPr>
      <w:rFonts w:ascii="Antonio" w:hAnsi="Antonio"/>
      <w:b/>
      <w:bCs/>
      <w:sz w:val="120"/>
      <w:szCs w:val="120"/>
    </w:rPr>
  </w:style>
  <w:style w:type="table" w:styleId="ColorfulList-Accent1">
    <w:name w:val="Colorful List Accent 1"/>
    <w:basedOn w:val="TableNormal"/>
    <w:uiPriority w:val="72"/>
    <w:semiHidden/>
    <w:unhideWhenUsed/>
    <w:rsid w:val="000C607A"/>
    <w:rPr>
      <w:color w:val="000000" w:themeColor="text1"/>
    </w:rPr>
    <w:tblPr>
      <w:tblStyleRowBandSize w:val="1"/>
      <w:tblStyleColBandSize w:val="1"/>
    </w:tblPr>
    <w:tcPr>
      <w:shd w:val="clear" w:color="auto" w:fill="FFFAE6" w:themeFill="accent1" w:themeFillTint="19"/>
    </w:tcPr>
    <w:tblStylePr w:type="firstRow">
      <w:rPr>
        <w:b/>
        <w:bCs/>
        <w:color w:val="FFFFFF" w:themeColor="background1"/>
      </w:rPr>
      <w:tblPr/>
      <w:tcPr>
        <w:tcBorders>
          <w:bottom w:val="single" w:sz="12" w:space="0" w:color="FFFFFF" w:themeColor="background1"/>
        </w:tcBorders>
        <w:shd w:val="clear" w:color="auto" w:fill="000000" w:themeFill="accent2" w:themeFillShade="CC"/>
      </w:tcPr>
    </w:tblStylePr>
    <w:tblStylePr w:type="lastRow">
      <w:rPr>
        <w:b/>
        <w:bCs/>
        <w:color w:val="000000"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F2C0" w:themeFill="accent1" w:themeFillTint="3F"/>
      </w:tcPr>
    </w:tblStylePr>
    <w:tblStylePr w:type="band1Horz">
      <w:tblPr/>
      <w:tcPr>
        <w:shd w:val="clear" w:color="auto" w:fill="FFF5CC" w:themeFill="accent1" w:themeFillTint="33"/>
      </w:tcPr>
    </w:tblStylePr>
  </w:style>
  <w:style w:type="paragraph" w:customStyle="1" w:styleId="IPNGuidanceText">
    <w:name w:val="IPN Guidance Text"/>
    <w:basedOn w:val="WRPEspecial"/>
    <w:link w:val="IPNGuidanceTextChar"/>
    <w:rsid w:val="00306CED"/>
    <w:pPr>
      <w:pBdr>
        <w:top w:val="single" w:sz="4" w:space="1" w:color="C00000"/>
        <w:left w:val="single" w:sz="4" w:space="4" w:color="C00000"/>
        <w:bottom w:val="single" w:sz="4" w:space="1" w:color="C00000"/>
        <w:right w:val="single" w:sz="4" w:space="4" w:color="C00000"/>
      </w:pBdr>
      <w:shd w:val="clear" w:color="auto" w:fill="FFCC99"/>
    </w:pPr>
    <w:rPr>
      <w:rFonts w:ascii="Raleway Medium" w:hAnsi="Raleway Medium"/>
      <w:caps/>
      <w:color w:val="900000"/>
      <w:sz w:val="24"/>
    </w:rPr>
  </w:style>
  <w:style w:type="character" w:customStyle="1" w:styleId="IPNGuidanceTextChar">
    <w:name w:val="IPN Guidance Text Char"/>
    <w:basedOn w:val="WRPEspecialChar"/>
    <w:link w:val="IPNGuidanceText"/>
    <w:rsid w:val="00306CED"/>
    <w:rPr>
      <w:rFonts w:ascii="Raleway Medium" w:eastAsiaTheme="minorEastAsia" w:hAnsi="Raleway Medium" w:cstheme="minorHAnsi"/>
      <w:b w:val="0"/>
      <w:bCs w:val="0"/>
      <w:caps/>
      <w:color w:val="900000"/>
      <w:sz w:val="24"/>
      <w:szCs w:val="22"/>
      <w:shd w:val="clear" w:color="auto" w:fill="FFCC99"/>
      <w:lang w:val="pt-PT"/>
    </w:rPr>
  </w:style>
  <w:style w:type="paragraph" w:customStyle="1" w:styleId="WRPTableBodyText">
    <w:name w:val="WRP Table Body Text"/>
    <w:basedOn w:val="Normal"/>
    <w:uiPriority w:val="14"/>
    <w:rsid w:val="00855AC3"/>
    <w:pPr>
      <w:jc w:val="left"/>
    </w:pPr>
    <w:rPr>
      <w:lang w:val="en-GB"/>
    </w:rPr>
  </w:style>
  <w:style w:type="paragraph" w:styleId="NormalIndent">
    <w:name w:val="Normal Indent"/>
    <w:basedOn w:val="Normal"/>
    <w:uiPriority w:val="99"/>
    <w:semiHidden/>
    <w:unhideWhenUsed/>
    <w:rsid w:val="00D554FA"/>
    <w:pPr>
      <w:ind w:left="720"/>
    </w:pPr>
  </w:style>
  <w:style w:type="paragraph" w:styleId="NormalWeb">
    <w:name w:val="Normal (Web)"/>
    <w:basedOn w:val="Normal"/>
    <w:uiPriority w:val="99"/>
    <w:semiHidden/>
    <w:unhideWhenUsed/>
    <w:rsid w:val="00C562FA"/>
    <w:pPr>
      <w:spacing w:before="100" w:beforeAutospacing="1" w:after="100" w:afterAutospacing="1" w:line="240" w:lineRule="auto"/>
      <w:jc w:val="left"/>
    </w:pPr>
    <w:rPr>
      <w:rFonts w:ascii="Times New Roman" w:eastAsiaTheme="minorEastAsia" w:hAnsi="Times New Roman"/>
      <w:sz w:val="24"/>
      <w:szCs w:val="24"/>
    </w:rPr>
  </w:style>
  <w:style w:type="table" w:styleId="GridTable1Light-Accent2">
    <w:name w:val="Grid Table 1 Light Accent 2"/>
    <w:basedOn w:val="TableNormal"/>
    <w:uiPriority w:val="46"/>
    <w:locked/>
    <w:rsid w:val="00ED7FFA"/>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blStylePr w:type="firstRow">
      <w:rPr>
        <w:b/>
        <w:bCs/>
      </w:rPr>
      <w:tblPr/>
      <w:tcPr>
        <w:tc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l2br w:val="nil"/>
          <w:tr2bl w:val="nil"/>
        </w:tcBorders>
      </w:tcPr>
    </w:tblStylePr>
    <w:tblStylePr w:type="lastRow">
      <w:rPr>
        <w:b/>
        <w:bCs/>
      </w:rPr>
      <w:tblPr/>
      <w:tcPr>
        <w:tcBorders>
          <w:top w:val="double" w:sz="2" w:space="0" w:color="000000" w:themeColor="text1"/>
        </w:tcBorders>
      </w:tcPr>
    </w:tblStylePr>
    <w:tblStylePr w:type="firstCol">
      <w:rPr>
        <w:b/>
        <w:bCs/>
      </w:rPr>
    </w:tblStylePr>
    <w:tblStylePr w:type="lastCol">
      <w:rPr>
        <w:b/>
        <w:bCs/>
      </w:rPr>
    </w:tblStylePr>
  </w:style>
  <w:style w:type="table" w:styleId="TableGridLight">
    <w:name w:val="Grid Table Light"/>
    <w:basedOn w:val="TableNormal"/>
    <w:uiPriority w:val="40"/>
    <w:rsid w:val="0000284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6Char">
    <w:name w:val="Heading 6 Char"/>
    <w:basedOn w:val="DefaultParagraphFont"/>
    <w:link w:val="Heading6"/>
    <w:uiPriority w:val="9"/>
    <w:semiHidden/>
    <w:rsid w:val="009563F7"/>
    <w:rPr>
      <w:rFonts w:asciiTheme="majorHAnsi" w:eastAsiaTheme="majorEastAsia" w:hAnsiTheme="majorHAnsi" w:cstheme="majorBidi"/>
      <w:color w:val="7F6600" w:themeColor="accent1" w:themeShade="7F"/>
      <w:sz w:val="22"/>
      <w:szCs w:val="22"/>
    </w:rPr>
  </w:style>
  <w:style w:type="character" w:customStyle="1" w:styleId="Heading7Char">
    <w:name w:val="Heading 7 Char"/>
    <w:basedOn w:val="DefaultParagraphFont"/>
    <w:link w:val="Heading7"/>
    <w:uiPriority w:val="9"/>
    <w:semiHidden/>
    <w:rsid w:val="009563F7"/>
    <w:rPr>
      <w:rFonts w:asciiTheme="majorHAnsi" w:eastAsiaTheme="majorEastAsia" w:hAnsiTheme="majorHAnsi" w:cstheme="majorBidi"/>
      <w:i/>
      <w:iCs/>
      <w:color w:val="7F6600" w:themeColor="accent1" w:themeShade="7F"/>
      <w:sz w:val="22"/>
      <w:szCs w:val="22"/>
    </w:rPr>
  </w:style>
  <w:style w:type="character" w:customStyle="1" w:styleId="Heading8Char">
    <w:name w:val="Heading 8 Char"/>
    <w:basedOn w:val="DefaultParagraphFont"/>
    <w:link w:val="Heading8"/>
    <w:uiPriority w:val="9"/>
    <w:semiHidden/>
    <w:rsid w:val="009563F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563F7"/>
    <w:rPr>
      <w:rFonts w:asciiTheme="majorHAnsi" w:eastAsiaTheme="majorEastAsia" w:hAnsiTheme="majorHAnsi" w:cstheme="majorBidi"/>
      <w:i/>
      <w:iCs/>
      <w:color w:val="272727" w:themeColor="text1" w:themeTint="D8"/>
      <w:sz w:val="21"/>
      <w:szCs w:val="21"/>
    </w:rPr>
  </w:style>
  <w:style w:type="paragraph" w:customStyle="1" w:styleId="ParagraphCallout">
    <w:name w:val="Paragraph Callout"/>
    <w:basedOn w:val="Normal"/>
    <w:link w:val="ParagraphCalloutChar"/>
    <w:qFormat/>
    <w:rsid w:val="00707E9E"/>
    <w:pPr>
      <w:spacing w:before="0" w:after="160"/>
      <w:ind w:left="360"/>
      <w:contextualSpacing/>
    </w:pPr>
    <w:rPr>
      <w:b/>
      <w:bCs/>
      <w:noProof/>
    </w:rPr>
  </w:style>
  <w:style w:type="table" w:customStyle="1" w:styleId="GOLDLEFTCOLUMN">
    <w:name w:val="GOLD LEFT COLUMN"/>
    <w:basedOn w:val="TableNormal"/>
    <w:uiPriority w:val="99"/>
    <w:rsid w:val="006158EF"/>
    <w:pPr>
      <w:spacing w:before="100" w:beforeAutospacing="1" w:after="100" w:afterAutospacing="1"/>
      <w:ind w:left="144"/>
    </w:pPr>
    <w:rPr>
      <w:color w:val="000000" w:themeColor="text1"/>
    </w:rPr>
    <w:tblPr>
      <w:tblStyleRowBandSize w:val="1"/>
      <w:tblStyleColBandSize w:val="1"/>
      <w:tblBorders>
        <w:insideV w:val="single" w:sz="4" w:space="0" w:color="auto"/>
      </w:tblBorders>
    </w:tblPr>
    <w:tcPr>
      <w:shd w:val="clear" w:color="auto" w:fill="auto"/>
      <w:vAlign w:val="center"/>
    </w:tcPr>
    <w:tblStylePr w:type="firstRow">
      <w:rPr>
        <w:b/>
        <w:color w:val="auto"/>
      </w:rPr>
    </w:tblStylePr>
    <w:tblStylePr w:type="firstCol">
      <w:pPr>
        <w:wordWrap/>
        <w:spacing w:beforeLines="0" w:before="120" w:beforeAutospacing="0" w:afterLines="0" w:after="120" w:afterAutospacing="0" w:line="240" w:lineRule="auto"/>
      </w:pPr>
      <w:rPr>
        <w:rFonts w:asciiTheme="minorHAnsi" w:hAnsiTheme="minorHAnsi"/>
        <w:b/>
        <w:color w:val="000000" w:themeColor="text1"/>
        <w:sz w:val="20"/>
      </w:rPr>
      <w:tblPr/>
      <w:tcPr>
        <w:shd w:val="clear" w:color="auto" w:fill="FFCD00" w:themeFill="accent1"/>
        <w:vAlign w:val="top"/>
      </w:tcPr>
    </w:tblStylePr>
    <w:tblStylePr w:type="lastCol">
      <w:rPr>
        <w:rFonts w:asciiTheme="minorHAnsi" w:hAnsiTheme="minorHAnsi"/>
        <w:sz w:val="20"/>
      </w:rPr>
      <w:tblPr/>
      <w:tcPr>
        <w:shd w:val="clear" w:color="auto" w:fill="D9D9D9" w:themeFill="background1" w:themeFillShade="D9"/>
      </w:tcPr>
    </w:tblStylePr>
    <w:tblStylePr w:type="band1Vert">
      <w:tblPr/>
      <w:tcPr>
        <w:shd w:val="clear" w:color="auto" w:fill="D9D9D9" w:themeFill="background1" w:themeFillShade="D9"/>
      </w:tcPr>
    </w:tblStylePr>
    <w:tblStylePr w:type="band2Vert">
      <w:tblPr/>
      <w:tcPr>
        <w:shd w:val="clear" w:color="auto" w:fill="D9D9D9" w:themeFill="background1" w:themeFillShade="D9"/>
      </w:tcPr>
    </w:tblStylePr>
  </w:style>
  <w:style w:type="character" w:customStyle="1" w:styleId="ParagraphCalloutChar">
    <w:name w:val="Paragraph Callout Char"/>
    <w:basedOn w:val="DefaultParagraphFont"/>
    <w:link w:val="ParagraphCallout"/>
    <w:rsid w:val="00707E9E"/>
    <w:rPr>
      <w:b/>
      <w:bCs/>
      <w:noProof/>
      <w:sz w:val="22"/>
      <w:szCs w:val="22"/>
    </w:rPr>
  </w:style>
  <w:style w:type="paragraph" w:customStyle="1" w:styleId="BodyText1">
    <w:name w:val="Body Text1"/>
    <w:basedOn w:val="Normal"/>
    <w:link w:val="bodytextChar"/>
    <w:qFormat/>
    <w:rsid w:val="006D1009"/>
    <w:pPr>
      <w:jc w:val="left"/>
    </w:pPr>
    <w:rPr>
      <w:rFonts w:asciiTheme="minorHAnsi" w:hAnsiTheme="minorHAnsi"/>
    </w:rPr>
  </w:style>
  <w:style w:type="character" w:customStyle="1" w:styleId="bodytextChar">
    <w:name w:val="body text Char"/>
    <w:basedOn w:val="DefaultParagraphFont"/>
    <w:link w:val="BodyText1"/>
    <w:rsid w:val="006D1009"/>
    <w:rPr>
      <w:rFonts w:asciiTheme="minorHAnsi" w:hAnsiTheme="minorHAnsi"/>
    </w:rPr>
  </w:style>
  <w:style w:type="paragraph" w:styleId="BodyText">
    <w:name w:val="Body Text"/>
    <w:basedOn w:val="Normal"/>
    <w:link w:val="BodyTextChar0"/>
    <w:uiPriority w:val="99"/>
    <w:semiHidden/>
    <w:unhideWhenUsed/>
    <w:rsid w:val="006B68CB"/>
    <w:rPr>
      <w:rFonts w:asciiTheme="minorHAnsi" w:hAnsiTheme="minorHAnsi"/>
    </w:rPr>
  </w:style>
  <w:style w:type="character" w:customStyle="1" w:styleId="BodyTextChar0">
    <w:name w:val="Body Text Char"/>
    <w:basedOn w:val="DefaultParagraphFont"/>
    <w:link w:val="BodyText"/>
    <w:uiPriority w:val="99"/>
    <w:semiHidden/>
    <w:rsid w:val="006B68CB"/>
    <w:rPr>
      <w:rFonts w:asciiTheme="minorHAnsi" w:hAnsiTheme="minorHAnsi"/>
      <w:szCs w:val="22"/>
    </w:rPr>
  </w:style>
  <w:style w:type="paragraph" w:styleId="Title">
    <w:name w:val="Title"/>
    <w:aliases w:val="Page Title"/>
    <w:basedOn w:val="Normal"/>
    <w:next w:val="Normal"/>
    <w:link w:val="TitleChar"/>
    <w:uiPriority w:val="10"/>
    <w:qFormat/>
    <w:locked/>
    <w:rsid w:val="006F1211"/>
    <w:pPr>
      <w:spacing w:before="0" w:after="240" w:line="800" w:lineRule="exact"/>
      <w:contextualSpacing/>
      <w:jc w:val="left"/>
    </w:pPr>
    <w:rPr>
      <w:rFonts w:ascii="Antonio" w:hAnsi="Antonio"/>
      <w:b/>
      <w:bCs/>
      <w:caps/>
      <w:sz w:val="72"/>
      <w:szCs w:val="72"/>
    </w:rPr>
  </w:style>
  <w:style w:type="character" w:customStyle="1" w:styleId="TitleChar">
    <w:name w:val="Title Char"/>
    <w:aliases w:val="Page Title Char"/>
    <w:basedOn w:val="DefaultParagraphFont"/>
    <w:link w:val="Title"/>
    <w:uiPriority w:val="10"/>
    <w:rsid w:val="006F1211"/>
    <w:rPr>
      <w:rFonts w:ascii="Antonio" w:hAnsi="Antonio"/>
      <w:b/>
      <w:bCs/>
      <w:caps/>
      <w:sz w:val="72"/>
      <w:szCs w:val="72"/>
    </w:rPr>
  </w:style>
  <w:style w:type="paragraph" w:customStyle="1" w:styleId="CoverPageDescription">
    <w:name w:val="Cover Page Description"/>
    <w:basedOn w:val="Normal"/>
    <w:qFormat/>
    <w:rsid w:val="00696223"/>
    <w:pPr>
      <w:spacing w:line="480" w:lineRule="exact"/>
      <w:ind w:left="270" w:right="1044"/>
      <w:jc w:val="left"/>
    </w:pPr>
    <w:rPr>
      <w:rFonts w:asciiTheme="minorHAnsi" w:hAnsiTheme="minorHAnsi"/>
      <w:color w:val="000000" w:themeColor="text1"/>
      <w:sz w:val="28"/>
      <w:szCs w:val="28"/>
    </w:rPr>
  </w:style>
  <w:style w:type="paragraph" w:styleId="TOC6">
    <w:name w:val="toc 6"/>
    <w:basedOn w:val="Normal"/>
    <w:next w:val="Normal"/>
    <w:autoRedefine/>
    <w:uiPriority w:val="39"/>
    <w:semiHidden/>
    <w:unhideWhenUsed/>
    <w:rsid w:val="001C65BB"/>
    <w:pPr>
      <w:spacing w:before="0" w:after="0"/>
      <w:ind w:left="1000"/>
      <w:jc w:val="left"/>
    </w:pPr>
    <w:rPr>
      <w:rFonts w:asciiTheme="minorHAnsi" w:hAnsiTheme="minorHAnsi"/>
    </w:rPr>
  </w:style>
  <w:style w:type="paragraph" w:styleId="TOC7">
    <w:name w:val="toc 7"/>
    <w:basedOn w:val="Normal"/>
    <w:next w:val="Normal"/>
    <w:autoRedefine/>
    <w:uiPriority w:val="39"/>
    <w:semiHidden/>
    <w:unhideWhenUsed/>
    <w:rsid w:val="001C65BB"/>
    <w:pPr>
      <w:spacing w:before="0" w:after="0"/>
      <w:ind w:left="1200"/>
      <w:jc w:val="left"/>
    </w:pPr>
    <w:rPr>
      <w:rFonts w:asciiTheme="minorHAnsi" w:hAnsiTheme="minorHAnsi"/>
    </w:rPr>
  </w:style>
  <w:style w:type="paragraph" w:styleId="TOC8">
    <w:name w:val="toc 8"/>
    <w:basedOn w:val="Normal"/>
    <w:next w:val="Normal"/>
    <w:autoRedefine/>
    <w:uiPriority w:val="39"/>
    <w:semiHidden/>
    <w:unhideWhenUsed/>
    <w:rsid w:val="001C65BB"/>
    <w:pPr>
      <w:spacing w:before="0" w:after="0"/>
      <w:ind w:left="1400"/>
      <w:jc w:val="left"/>
    </w:pPr>
    <w:rPr>
      <w:rFonts w:asciiTheme="minorHAnsi" w:hAnsiTheme="minorHAnsi"/>
    </w:rPr>
  </w:style>
  <w:style w:type="paragraph" w:styleId="TOC9">
    <w:name w:val="toc 9"/>
    <w:basedOn w:val="Normal"/>
    <w:next w:val="Normal"/>
    <w:autoRedefine/>
    <w:uiPriority w:val="39"/>
    <w:semiHidden/>
    <w:unhideWhenUsed/>
    <w:rsid w:val="001C65BB"/>
    <w:pPr>
      <w:spacing w:before="0" w:after="0"/>
      <w:ind w:left="1600"/>
      <w:jc w:val="left"/>
    </w:pPr>
    <w:rPr>
      <w:rFonts w:asciiTheme="minorHAnsi" w:hAnsiTheme="minorHAnsi"/>
    </w:rPr>
  </w:style>
  <w:style w:type="paragraph" w:customStyle="1" w:styleId="TOCTitle">
    <w:name w:val="TOC Title"/>
    <w:basedOn w:val="Title"/>
    <w:rsid w:val="00FA77D8"/>
  </w:style>
  <w:style w:type="table" w:styleId="PlainTable3">
    <w:name w:val="Plain Table 3"/>
    <w:basedOn w:val="TableNormal"/>
    <w:uiPriority w:val="43"/>
    <w:locked/>
    <w:rsid w:val="006158EF"/>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45"/>
    <w:locked/>
    <w:rsid w:val="006158EF"/>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D9D9D9" w:themeFill="background1" w:themeFillShade="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2-Accent3">
    <w:name w:val="Grid Table 2 Accent 3"/>
    <w:basedOn w:val="TableNormal"/>
    <w:uiPriority w:val="47"/>
    <w:locked/>
    <w:rsid w:val="006158EF"/>
    <w:tblPr>
      <w:tblStyleRowBandSize w:val="1"/>
      <w:tblStyleColBandSize w:val="1"/>
      <w:tblBorders>
        <w:top w:val="single" w:sz="2" w:space="0" w:color="D6D6D6" w:themeColor="accent3" w:themeTint="99"/>
        <w:bottom w:val="single" w:sz="2" w:space="0" w:color="D6D6D6" w:themeColor="accent3" w:themeTint="99"/>
        <w:insideH w:val="single" w:sz="2" w:space="0" w:color="D6D6D6" w:themeColor="accent3" w:themeTint="99"/>
        <w:insideV w:val="single" w:sz="2" w:space="0" w:color="D6D6D6" w:themeColor="accent3" w:themeTint="99"/>
      </w:tblBorders>
    </w:tblPr>
    <w:tblStylePr w:type="firstRow">
      <w:rPr>
        <w:b/>
        <w:bCs/>
      </w:rPr>
      <w:tblPr/>
      <w:tcPr>
        <w:tcBorders>
          <w:top w:val="nil"/>
          <w:bottom w:val="single" w:sz="12" w:space="0" w:color="D6D6D6" w:themeColor="accent3" w:themeTint="99"/>
          <w:insideH w:val="nil"/>
          <w:insideV w:val="nil"/>
        </w:tcBorders>
        <w:shd w:val="clear" w:color="auto" w:fill="FFFFFF" w:themeFill="background1"/>
      </w:tcPr>
    </w:tblStylePr>
    <w:tblStylePr w:type="lastRow">
      <w:rPr>
        <w:b/>
        <w:bCs/>
      </w:rPr>
      <w:tblPr/>
      <w:tcPr>
        <w:tcBorders>
          <w:top w:val="double" w:sz="2" w:space="0" w:color="D6D6D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1F1F1" w:themeFill="accent3" w:themeFillTint="33"/>
      </w:tcPr>
    </w:tblStylePr>
    <w:tblStylePr w:type="band1Horz">
      <w:tblPr/>
      <w:tcPr>
        <w:shd w:val="clear" w:color="auto" w:fill="F1F1F1" w:themeFill="accent3" w:themeFillTint="33"/>
      </w:tcPr>
    </w:tblStylePr>
  </w:style>
  <w:style w:type="table" w:styleId="GridTable1Light-Accent5">
    <w:name w:val="Grid Table 1 Light Accent 5"/>
    <w:basedOn w:val="TableNormal"/>
    <w:uiPriority w:val="46"/>
    <w:locked/>
    <w:rsid w:val="006158EF"/>
    <w:tblPr>
      <w:tblStyleRowBandSize w:val="1"/>
      <w:tblStyleColBandSize w:val="1"/>
      <w:tblBorders>
        <w:top w:val="single" w:sz="4" w:space="0" w:color="79FFC6" w:themeColor="accent5" w:themeTint="66"/>
        <w:left w:val="single" w:sz="4" w:space="0" w:color="79FFC6" w:themeColor="accent5" w:themeTint="66"/>
        <w:bottom w:val="single" w:sz="4" w:space="0" w:color="79FFC6" w:themeColor="accent5" w:themeTint="66"/>
        <w:right w:val="single" w:sz="4" w:space="0" w:color="79FFC6" w:themeColor="accent5" w:themeTint="66"/>
        <w:insideH w:val="single" w:sz="4" w:space="0" w:color="79FFC6" w:themeColor="accent5" w:themeTint="66"/>
        <w:insideV w:val="single" w:sz="4" w:space="0" w:color="79FFC6" w:themeColor="accent5" w:themeTint="66"/>
      </w:tblBorders>
    </w:tblPr>
    <w:tblStylePr w:type="firstRow">
      <w:rPr>
        <w:b/>
        <w:bCs/>
      </w:rPr>
      <w:tblPr/>
      <w:tcPr>
        <w:tcBorders>
          <w:bottom w:val="single" w:sz="12" w:space="0" w:color="36FFAA" w:themeColor="accent5" w:themeTint="99"/>
        </w:tcBorders>
      </w:tcPr>
    </w:tblStylePr>
    <w:tblStylePr w:type="lastRow">
      <w:rPr>
        <w:b/>
        <w:bCs/>
      </w:rPr>
      <w:tblPr/>
      <w:tcPr>
        <w:tcBorders>
          <w:top w:val="double" w:sz="2" w:space="0" w:color="36FFAA" w:themeColor="accent5"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locked/>
    <w:rsid w:val="006158EF"/>
    <w:tblPr>
      <w:tblStyleRowBandSize w:val="1"/>
      <w:tblStyleColBandSize w:val="1"/>
      <w:tblBorders>
        <w:top w:val="single" w:sz="4" w:space="0" w:color="8CE2FF" w:themeColor="accent4" w:themeTint="66"/>
        <w:left w:val="single" w:sz="4" w:space="0" w:color="8CE2FF" w:themeColor="accent4" w:themeTint="66"/>
        <w:bottom w:val="single" w:sz="4" w:space="0" w:color="8CE2FF" w:themeColor="accent4" w:themeTint="66"/>
        <w:right w:val="single" w:sz="4" w:space="0" w:color="8CE2FF" w:themeColor="accent4" w:themeTint="66"/>
        <w:insideH w:val="single" w:sz="4" w:space="0" w:color="8CE2FF" w:themeColor="accent4" w:themeTint="66"/>
        <w:insideV w:val="single" w:sz="4" w:space="0" w:color="8CE2FF" w:themeColor="accent4" w:themeTint="66"/>
      </w:tblBorders>
    </w:tblPr>
    <w:tblStylePr w:type="firstRow">
      <w:rPr>
        <w:b/>
        <w:bCs/>
      </w:rPr>
      <w:tblPr/>
      <w:tcPr>
        <w:tcBorders>
          <w:bottom w:val="single" w:sz="12" w:space="0" w:color="53D4FF" w:themeColor="accent4" w:themeTint="99"/>
        </w:tcBorders>
      </w:tcPr>
    </w:tblStylePr>
    <w:tblStylePr w:type="lastRow">
      <w:rPr>
        <w:b/>
        <w:bCs/>
      </w:rPr>
      <w:tblPr/>
      <w:tcPr>
        <w:tcBorders>
          <w:top w:val="double" w:sz="2" w:space="0" w:color="53D4FF" w:themeColor="accent4" w:themeTint="99"/>
        </w:tcBorders>
      </w:tcPr>
    </w:tblStylePr>
    <w:tblStylePr w:type="firstCol">
      <w:rPr>
        <w:b/>
        <w:bCs/>
      </w:rPr>
    </w:tblStylePr>
    <w:tblStylePr w:type="lastCol">
      <w:rPr>
        <w:b/>
        <w:bCs/>
      </w:rPr>
    </w:tblStylePr>
  </w:style>
  <w:style w:type="table" w:customStyle="1" w:styleId="NOGRID">
    <w:name w:val="NO GRID"/>
    <w:basedOn w:val="TableNormal"/>
    <w:uiPriority w:val="99"/>
    <w:rsid w:val="00843055"/>
    <w:tblPr/>
  </w:style>
  <w:style w:type="character" w:styleId="CommentReference">
    <w:name w:val="annotation reference"/>
    <w:basedOn w:val="DefaultParagraphFont"/>
    <w:uiPriority w:val="99"/>
    <w:semiHidden/>
    <w:unhideWhenUsed/>
    <w:rsid w:val="00843055"/>
    <w:rPr>
      <w:sz w:val="16"/>
      <w:szCs w:val="16"/>
    </w:rPr>
  </w:style>
  <w:style w:type="paragraph" w:styleId="CommentText">
    <w:name w:val="annotation text"/>
    <w:basedOn w:val="Normal"/>
    <w:link w:val="CommentTextChar"/>
    <w:uiPriority w:val="99"/>
    <w:semiHidden/>
    <w:unhideWhenUsed/>
    <w:rsid w:val="00843055"/>
    <w:pPr>
      <w:spacing w:line="240" w:lineRule="auto"/>
    </w:pPr>
  </w:style>
  <w:style w:type="character" w:customStyle="1" w:styleId="CommentTextChar">
    <w:name w:val="Comment Text Char"/>
    <w:basedOn w:val="DefaultParagraphFont"/>
    <w:link w:val="CommentText"/>
    <w:uiPriority w:val="99"/>
    <w:semiHidden/>
    <w:rsid w:val="00843055"/>
  </w:style>
  <w:style w:type="paragraph" w:styleId="CommentSubject">
    <w:name w:val="annotation subject"/>
    <w:basedOn w:val="CommentText"/>
    <w:next w:val="CommentText"/>
    <w:link w:val="CommentSubjectChar"/>
    <w:uiPriority w:val="99"/>
    <w:semiHidden/>
    <w:unhideWhenUsed/>
    <w:rsid w:val="00843055"/>
    <w:rPr>
      <w:b/>
      <w:bCs/>
    </w:rPr>
  </w:style>
  <w:style w:type="character" w:customStyle="1" w:styleId="CommentSubjectChar">
    <w:name w:val="Comment Subject Char"/>
    <w:basedOn w:val="CommentTextChar"/>
    <w:link w:val="CommentSubject"/>
    <w:uiPriority w:val="99"/>
    <w:semiHidden/>
    <w:rsid w:val="00843055"/>
    <w:rPr>
      <w:b/>
      <w:bCs/>
    </w:rPr>
  </w:style>
  <w:style w:type="table" w:customStyle="1" w:styleId="DEFAULTGOLDWITHGRID">
    <w:name w:val="DEFAULT GOLD WITH GRID"/>
    <w:basedOn w:val="TableNormal"/>
    <w:uiPriority w:val="99"/>
    <w:rsid w:val="00CD222B"/>
    <w:rPr>
      <w:rFonts w:asciiTheme="minorHAnsi" w:hAnsiTheme="minorHAnsi"/>
    </w:rPr>
    <w:tblPr>
      <w:tblStyleRowBandSize w:val="1"/>
      <w:tblBorders>
        <w:insideH w:val="single" w:sz="4" w:space="0" w:color="62666A" w:themeColor="text2"/>
        <w:insideV w:val="single" w:sz="4" w:space="0" w:color="62666A" w:themeColor="text2"/>
      </w:tblBorders>
    </w:tblPr>
    <w:tcPr>
      <w:shd w:val="clear" w:color="auto" w:fill="FFCD00" w:themeFill="accent1"/>
    </w:tcPr>
    <w:tblStylePr w:type="firstRow">
      <w:rPr>
        <w:rFonts w:asciiTheme="majorHAnsi" w:hAnsiTheme="majorHAnsi"/>
        <w:color w:val="auto"/>
        <w:sz w:val="20"/>
      </w:rPr>
      <w:tblPr/>
      <w:tcPr>
        <w:shd w:val="clear" w:color="auto" w:fill="FFCD00" w:themeFill="accent1"/>
      </w:tcPr>
    </w:tblStylePr>
    <w:tblStylePr w:type="lastRow">
      <w:tblPr/>
      <w:tcPr>
        <w:shd w:val="clear" w:color="auto" w:fill="FFFFFF" w:themeFill="background1"/>
      </w:tcPr>
    </w:tblStylePr>
    <w:tblStylePr w:type="band1Horz">
      <w:rPr>
        <w:rFonts w:asciiTheme="minorHAnsi" w:hAnsiTheme="minorHAnsi"/>
        <w:sz w:val="18"/>
      </w:rPr>
      <w:tblPr/>
      <w:tcPr>
        <w:shd w:val="clear" w:color="auto" w:fill="E3E4E4" w:themeFill="background2" w:themeFillTint="66"/>
      </w:tcPr>
    </w:tblStylePr>
    <w:tblStylePr w:type="band2Horz">
      <w:pPr>
        <w:wordWrap/>
        <w:spacing w:beforeLines="0" w:before="0" w:beforeAutospacing="0" w:afterLines="0" w:after="0" w:afterAutospacing="0" w:line="120" w:lineRule="auto"/>
      </w:pPr>
      <w:rPr>
        <w:rFonts w:asciiTheme="minorHAnsi" w:hAnsiTheme="minorHAnsi"/>
        <w:sz w:val="18"/>
      </w:rPr>
      <w:tblPr/>
      <w:tcPr>
        <w:shd w:val="clear" w:color="auto" w:fill="FFFFFF" w:themeFill="background1"/>
      </w:tcPr>
    </w:tblStylePr>
  </w:style>
  <w:style w:type="paragraph" w:customStyle="1" w:styleId="UnitName">
    <w:name w:val="Unit Name"/>
    <w:basedOn w:val="Normal"/>
    <w:qFormat/>
    <w:rsid w:val="006D1009"/>
    <w:pPr>
      <w:spacing w:before="0" w:after="0" w:line="320" w:lineRule="exact"/>
      <w:ind w:right="-43"/>
      <w:jc w:val="right"/>
    </w:pPr>
    <w:rPr>
      <w:b/>
      <w:sz w:val="28"/>
    </w:rPr>
  </w:style>
  <w:style w:type="character" w:styleId="PageNumber">
    <w:name w:val="page number"/>
    <w:basedOn w:val="DefaultParagraphFont"/>
    <w:uiPriority w:val="99"/>
    <w:semiHidden/>
    <w:unhideWhenUsed/>
    <w:rsid w:val="00F47279"/>
  </w:style>
  <w:style w:type="paragraph" w:customStyle="1" w:styleId="UnitName-CoverPage">
    <w:name w:val="Unit Name - Cover Page"/>
    <w:basedOn w:val="UnitName"/>
    <w:qFormat/>
    <w:rsid w:val="006D1009"/>
    <w:pPr>
      <w:spacing w:line="360" w:lineRule="exact"/>
      <w:ind w:left="270"/>
      <w:jc w:val="left"/>
    </w:pPr>
    <w:rPr>
      <w:sz w:val="36"/>
      <w:szCs w:val="36"/>
    </w:rPr>
  </w:style>
  <w:style w:type="paragraph" w:customStyle="1" w:styleId="Disclaimer">
    <w:name w:val="Disclaimer"/>
    <w:basedOn w:val="Normal"/>
    <w:qFormat/>
    <w:rsid w:val="00C94D71"/>
    <w:pPr>
      <w:spacing w:line="269" w:lineRule="auto"/>
      <w:ind w:right="360"/>
      <w:jc w:val="left"/>
    </w:pPr>
    <w:rPr>
      <w:noProof/>
      <w:sz w:val="12"/>
      <w:shd w:val="clear" w:color="auto" w:fill="FFFFFF"/>
    </w:rPr>
  </w:style>
  <w:style w:type="character" w:styleId="FollowedHyperlink">
    <w:name w:val="FollowedHyperlink"/>
    <w:basedOn w:val="DefaultParagraphFont"/>
    <w:uiPriority w:val="99"/>
    <w:semiHidden/>
    <w:unhideWhenUsed/>
    <w:rsid w:val="00EF727A"/>
    <w:rPr>
      <w:color w:val="636669"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7134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18" Type="http://schemas.openxmlformats.org/officeDocument/2006/relationships/font" Target="fonts/font18.odttf"/><Relationship Id="rId3" Type="http://schemas.openxmlformats.org/officeDocument/2006/relationships/font" Target="fonts/font3.odttf"/><Relationship Id="rId21" Type="http://schemas.openxmlformats.org/officeDocument/2006/relationships/font" Target="fonts/font21.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10" Type="http://schemas.openxmlformats.org/officeDocument/2006/relationships/font" Target="fonts/font10.odttf"/><Relationship Id="rId19" Type="http://schemas.openxmlformats.org/officeDocument/2006/relationships/font" Target="fonts/font19.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corliss/OneDrive%20-%20University%20of%20Iowa/WFH%20Spring%202020/Brand%20Files/IOWA-StylizedWordDoc-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b="1">
                <a:solidFill>
                  <a:schemeClr val="tx1"/>
                </a:solidFill>
              </a:rPr>
              <a:t>Chart Title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Series 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Sheet1!$B$2:$B$5</c:f>
              <c:numCache>
                <c:formatCode>General</c:formatCode>
                <c:ptCount val="4"/>
                <c:pt idx="0">
                  <c:v>4.3</c:v>
                </c:pt>
                <c:pt idx="1">
                  <c:v>2.5</c:v>
                </c:pt>
                <c:pt idx="2">
                  <c:v>3.5</c:v>
                </c:pt>
                <c:pt idx="3">
                  <c:v>4.5</c:v>
                </c:pt>
              </c:numCache>
            </c:numRef>
          </c:val>
          <c:extLst>
            <c:ext xmlns:c16="http://schemas.microsoft.com/office/drawing/2014/chart" uri="{C3380CC4-5D6E-409C-BE32-E72D297353CC}">
              <c16:uniqueId val="{00000000-87C4-5543-AC94-C850F00A4E9D}"/>
            </c:ext>
          </c:extLst>
        </c:ser>
        <c:ser>
          <c:idx val="1"/>
          <c:order val="1"/>
          <c:tx>
            <c:strRef>
              <c:f>Sheet1!$C$1</c:f>
              <c:strCache>
                <c:ptCount val="1"/>
                <c:pt idx="0">
                  <c:v>Series 2</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Sheet1!$C$2:$C$5</c:f>
              <c:numCache>
                <c:formatCode>General</c:formatCode>
                <c:ptCount val="4"/>
                <c:pt idx="0">
                  <c:v>2.4</c:v>
                </c:pt>
                <c:pt idx="1">
                  <c:v>4.4000000000000004</c:v>
                </c:pt>
                <c:pt idx="2">
                  <c:v>1.8</c:v>
                </c:pt>
                <c:pt idx="3">
                  <c:v>2.8</c:v>
                </c:pt>
              </c:numCache>
            </c:numRef>
          </c:val>
          <c:extLst>
            <c:ext xmlns:c16="http://schemas.microsoft.com/office/drawing/2014/chart" uri="{C3380CC4-5D6E-409C-BE32-E72D297353CC}">
              <c16:uniqueId val="{00000001-87C4-5543-AC94-C850F00A4E9D}"/>
            </c:ext>
          </c:extLst>
        </c:ser>
        <c:ser>
          <c:idx val="2"/>
          <c:order val="2"/>
          <c:tx>
            <c:strRef>
              <c:f>Sheet1!$D$1</c:f>
              <c:strCache>
                <c:ptCount val="1"/>
                <c:pt idx="0">
                  <c:v>Series 3</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Sheet1!$D$2:$D$5</c:f>
              <c:numCache>
                <c:formatCode>General</c:formatCode>
                <c:ptCount val="4"/>
                <c:pt idx="0">
                  <c:v>2</c:v>
                </c:pt>
                <c:pt idx="1">
                  <c:v>2</c:v>
                </c:pt>
                <c:pt idx="2">
                  <c:v>3</c:v>
                </c:pt>
                <c:pt idx="3">
                  <c:v>5</c:v>
                </c:pt>
              </c:numCache>
            </c:numRef>
          </c:val>
          <c:extLst>
            <c:ext xmlns:c16="http://schemas.microsoft.com/office/drawing/2014/chart" uri="{C3380CC4-5D6E-409C-BE32-E72D297353CC}">
              <c16:uniqueId val="{00000002-87C4-5543-AC94-C850F00A4E9D}"/>
            </c:ext>
          </c:extLst>
        </c:ser>
        <c:ser>
          <c:idx val="3"/>
          <c:order val="3"/>
          <c:tx>
            <c:strRef>
              <c:f>Sheet1!$E$1</c:f>
              <c:strCache>
                <c:ptCount val="1"/>
                <c:pt idx="0">
                  <c:v>Series 4</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Category 1</c:v>
                </c:pt>
                <c:pt idx="1">
                  <c:v>Category 2</c:v>
                </c:pt>
                <c:pt idx="2">
                  <c:v>Category 3</c:v>
                </c:pt>
                <c:pt idx="3">
                  <c:v>Category 4</c:v>
                </c:pt>
              </c:strCache>
            </c:strRef>
          </c:cat>
          <c:val>
            <c:numRef>
              <c:f>Sheet1!$E$2:$E$5</c:f>
              <c:numCache>
                <c:formatCode>General</c:formatCode>
                <c:ptCount val="4"/>
                <c:pt idx="0">
                  <c:v>6</c:v>
                </c:pt>
                <c:pt idx="1">
                  <c:v>3</c:v>
                </c:pt>
                <c:pt idx="2">
                  <c:v>1</c:v>
                </c:pt>
                <c:pt idx="3">
                  <c:v>4</c:v>
                </c:pt>
              </c:numCache>
            </c:numRef>
          </c:val>
          <c:extLst>
            <c:ext xmlns:c16="http://schemas.microsoft.com/office/drawing/2014/chart" uri="{C3380CC4-5D6E-409C-BE32-E72D297353CC}">
              <c16:uniqueId val="{00000004-87C4-5543-AC94-C850F00A4E9D}"/>
            </c:ext>
          </c:extLst>
        </c:ser>
        <c:dLbls>
          <c:showLegendKey val="0"/>
          <c:showVal val="0"/>
          <c:showCatName val="0"/>
          <c:showSerName val="0"/>
          <c:showPercent val="0"/>
          <c:showBubbleSize val="0"/>
        </c:dLbls>
        <c:gapWidth val="219"/>
        <c:axId val="1818252175"/>
        <c:axId val="1818422863"/>
      </c:barChart>
      <c:catAx>
        <c:axId val="181825217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18422863"/>
        <c:crosses val="autoZero"/>
        <c:auto val="1"/>
        <c:lblAlgn val="ctr"/>
        <c:lblOffset val="100"/>
        <c:noMultiLvlLbl val="0"/>
      </c:catAx>
      <c:valAx>
        <c:axId val="181842286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1825217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UIOWA BRAND 2021">
      <a:dk1>
        <a:srgbClr val="000000"/>
      </a:dk1>
      <a:lt1>
        <a:srgbClr val="FFFFFF"/>
      </a:lt1>
      <a:dk2>
        <a:srgbClr val="62666A"/>
      </a:dk2>
      <a:lt2>
        <a:srgbClr val="BBBCBC"/>
      </a:lt2>
      <a:accent1>
        <a:srgbClr val="FFCD00"/>
      </a:accent1>
      <a:accent2>
        <a:srgbClr val="000000"/>
      </a:accent2>
      <a:accent3>
        <a:srgbClr val="BBBCBC"/>
      </a:accent3>
      <a:accent4>
        <a:srgbClr val="00A9E0"/>
      </a:accent4>
      <a:accent5>
        <a:srgbClr val="00AF66"/>
      </a:accent5>
      <a:accent6>
        <a:srgbClr val="FF8200"/>
      </a:accent6>
      <a:hlink>
        <a:srgbClr val="00558C"/>
      </a:hlink>
      <a:folHlink>
        <a:srgbClr val="636669"/>
      </a:folHlink>
    </a:clrScheme>
    <a:fontScheme name="IOWA">
      <a:majorFont>
        <a:latin typeface="Roboto Black"/>
        <a:ea typeface=""/>
        <a:cs typeface=""/>
      </a:majorFont>
      <a:minorFont>
        <a:latin typeface="Roboto"/>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4B02E0-E1AE-A94B-BEA6-7055A84462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IOWA-StylizedWordDoc-Template.dotx</Template>
  <TotalTime>5</TotalTime>
  <Pages>3</Pages>
  <Words>328</Words>
  <Characters>1871</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2195</CharactersWithSpaces>
  <SharedDoc>false</SharedDoc>
  <HLinks>
    <vt:vector size="54" baseType="variant">
      <vt:variant>
        <vt:i4>1835057</vt:i4>
      </vt:variant>
      <vt:variant>
        <vt:i4>50</vt:i4>
      </vt:variant>
      <vt:variant>
        <vt:i4>0</vt:i4>
      </vt:variant>
      <vt:variant>
        <vt:i4>5</vt:i4>
      </vt:variant>
      <vt:variant>
        <vt:lpwstr/>
      </vt:variant>
      <vt:variant>
        <vt:lpwstr>_Toc23287767</vt:lpwstr>
      </vt:variant>
      <vt:variant>
        <vt:i4>1900593</vt:i4>
      </vt:variant>
      <vt:variant>
        <vt:i4>44</vt:i4>
      </vt:variant>
      <vt:variant>
        <vt:i4>0</vt:i4>
      </vt:variant>
      <vt:variant>
        <vt:i4>5</vt:i4>
      </vt:variant>
      <vt:variant>
        <vt:lpwstr/>
      </vt:variant>
      <vt:variant>
        <vt:lpwstr>_Toc23287766</vt:lpwstr>
      </vt:variant>
      <vt:variant>
        <vt:i4>1966129</vt:i4>
      </vt:variant>
      <vt:variant>
        <vt:i4>38</vt:i4>
      </vt:variant>
      <vt:variant>
        <vt:i4>0</vt:i4>
      </vt:variant>
      <vt:variant>
        <vt:i4>5</vt:i4>
      </vt:variant>
      <vt:variant>
        <vt:lpwstr/>
      </vt:variant>
      <vt:variant>
        <vt:lpwstr>_Toc23287765</vt:lpwstr>
      </vt:variant>
      <vt:variant>
        <vt:i4>2031665</vt:i4>
      </vt:variant>
      <vt:variant>
        <vt:i4>32</vt:i4>
      </vt:variant>
      <vt:variant>
        <vt:i4>0</vt:i4>
      </vt:variant>
      <vt:variant>
        <vt:i4>5</vt:i4>
      </vt:variant>
      <vt:variant>
        <vt:lpwstr/>
      </vt:variant>
      <vt:variant>
        <vt:lpwstr>_Toc23287764</vt:lpwstr>
      </vt:variant>
      <vt:variant>
        <vt:i4>1572913</vt:i4>
      </vt:variant>
      <vt:variant>
        <vt:i4>26</vt:i4>
      </vt:variant>
      <vt:variant>
        <vt:i4>0</vt:i4>
      </vt:variant>
      <vt:variant>
        <vt:i4>5</vt:i4>
      </vt:variant>
      <vt:variant>
        <vt:lpwstr/>
      </vt:variant>
      <vt:variant>
        <vt:lpwstr>_Toc23287763</vt:lpwstr>
      </vt:variant>
      <vt:variant>
        <vt:i4>1638449</vt:i4>
      </vt:variant>
      <vt:variant>
        <vt:i4>20</vt:i4>
      </vt:variant>
      <vt:variant>
        <vt:i4>0</vt:i4>
      </vt:variant>
      <vt:variant>
        <vt:i4>5</vt:i4>
      </vt:variant>
      <vt:variant>
        <vt:lpwstr/>
      </vt:variant>
      <vt:variant>
        <vt:lpwstr>_Toc23287762</vt:lpwstr>
      </vt:variant>
      <vt:variant>
        <vt:i4>1703985</vt:i4>
      </vt:variant>
      <vt:variant>
        <vt:i4>14</vt:i4>
      </vt:variant>
      <vt:variant>
        <vt:i4>0</vt:i4>
      </vt:variant>
      <vt:variant>
        <vt:i4>5</vt:i4>
      </vt:variant>
      <vt:variant>
        <vt:lpwstr/>
      </vt:variant>
      <vt:variant>
        <vt:lpwstr>_Toc23287761</vt:lpwstr>
      </vt:variant>
      <vt:variant>
        <vt:i4>1769521</vt:i4>
      </vt:variant>
      <vt:variant>
        <vt:i4>8</vt:i4>
      </vt:variant>
      <vt:variant>
        <vt:i4>0</vt:i4>
      </vt:variant>
      <vt:variant>
        <vt:i4>5</vt:i4>
      </vt:variant>
      <vt:variant>
        <vt:lpwstr/>
      </vt:variant>
      <vt:variant>
        <vt:lpwstr>_Toc23287760</vt:lpwstr>
      </vt:variant>
      <vt:variant>
        <vt:i4>1179698</vt:i4>
      </vt:variant>
      <vt:variant>
        <vt:i4>2</vt:i4>
      </vt:variant>
      <vt:variant>
        <vt:i4>0</vt:i4>
      </vt:variant>
      <vt:variant>
        <vt:i4>5</vt:i4>
      </vt:variant>
      <vt:variant>
        <vt:lpwstr/>
      </vt:variant>
      <vt:variant>
        <vt:lpwstr>_Toc23287759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Corliss, Jessica A</dc:creator>
  <cp:keywords/>
  <dc:description/>
  <cp:lastModifiedBy>Corliss, Jessica A</cp:lastModifiedBy>
  <cp:revision>5</cp:revision>
  <cp:lastPrinted>2021-01-18T03:13:00Z</cp:lastPrinted>
  <dcterms:created xsi:type="dcterms:W3CDTF">2024-06-13T17:24:00Z</dcterms:created>
  <dcterms:modified xsi:type="dcterms:W3CDTF">2024-06-26T14:48:00Z</dcterms:modified>
  <cp:contentStatus/>
</cp:coreProperties>
</file>