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9FF468A" w14:textId="09BC494B" w:rsidR="00CC19E9" w:rsidRPr="006121DF" w:rsidRDefault="00CC19E9" w:rsidP="00782F2B">
      <w:pPr>
        <w:rPr>
          <w:b/>
          <w:bCs/>
        </w:rPr>
      </w:pPr>
    </w:p>
    <w:p w14:paraId="3141F945" w14:textId="32D49D58" w:rsidR="00CC19E9" w:rsidRPr="006121DF" w:rsidRDefault="00CC19E9" w:rsidP="00CC19E9"/>
    <w:p w14:paraId="4B049D70" w14:textId="7CC95E9E" w:rsidR="00CC19E9" w:rsidRPr="006121DF" w:rsidRDefault="00CC19E9" w:rsidP="00CC19E9"/>
    <w:p w14:paraId="0B18B592" w14:textId="4DFA3E5B" w:rsidR="00CC19E9" w:rsidRPr="006121DF" w:rsidRDefault="00CC19E9" w:rsidP="00CC19E9"/>
    <w:p w14:paraId="4DFA5A62" w14:textId="0BF60CBB" w:rsidR="00CC19E9" w:rsidRPr="006121DF" w:rsidRDefault="00CC19E9" w:rsidP="0093285B">
      <w:pPr>
        <w:ind w:left="270"/>
      </w:pPr>
    </w:p>
    <w:p w14:paraId="186A5239" w14:textId="15270C26" w:rsidR="00C70496" w:rsidRPr="006121DF" w:rsidRDefault="00C70496" w:rsidP="0093285B">
      <w:pPr>
        <w:ind w:left="270"/>
      </w:pPr>
    </w:p>
    <w:p w14:paraId="41E10868" w14:textId="380994A0" w:rsidR="00CC19E9" w:rsidRPr="006121DF" w:rsidRDefault="00CC19E9" w:rsidP="0093285B">
      <w:pPr>
        <w:ind w:left="270"/>
      </w:pPr>
    </w:p>
    <w:p w14:paraId="42280126" w14:textId="15CFBB02" w:rsidR="0093285B" w:rsidRPr="006121DF" w:rsidRDefault="0093285B" w:rsidP="0093285B">
      <w:pPr>
        <w:ind w:left="270"/>
      </w:pPr>
    </w:p>
    <w:p w14:paraId="5D45FBCA" w14:textId="60D959D6" w:rsidR="0033492D" w:rsidRPr="006121DF" w:rsidRDefault="0033492D" w:rsidP="0093285B">
      <w:pPr>
        <w:ind w:left="270"/>
      </w:pPr>
    </w:p>
    <w:p w14:paraId="0D583E56" w14:textId="0D5C29AF" w:rsidR="0033492D" w:rsidRPr="006121DF" w:rsidRDefault="0033492D" w:rsidP="0093285B">
      <w:pPr>
        <w:ind w:left="270"/>
      </w:pPr>
    </w:p>
    <w:p w14:paraId="23B7DA25" w14:textId="77777777" w:rsidR="0033492D" w:rsidRPr="006121DF" w:rsidRDefault="0033492D" w:rsidP="0093285B">
      <w:pPr>
        <w:ind w:left="270"/>
      </w:pPr>
    </w:p>
    <w:p w14:paraId="0372EA74" w14:textId="06ACDCF3" w:rsidR="00A04363" w:rsidRPr="006121DF" w:rsidRDefault="00A04363" w:rsidP="00581C5C">
      <w:pPr>
        <w:pStyle w:val="UnitName-CoverPage"/>
      </w:pPr>
      <w:r w:rsidRPr="006121DF">
        <w:t>Unit Name Goes Here</w:t>
      </w:r>
    </w:p>
    <w:p w14:paraId="6A990D20" w14:textId="77777777" w:rsidR="00A04363" w:rsidRPr="006121DF" w:rsidRDefault="00A04363" w:rsidP="0093285B">
      <w:pPr>
        <w:pStyle w:val="UnitName"/>
        <w:ind w:left="270"/>
      </w:pPr>
    </w:p>
    <w:p w14:paraId="0C996C2E" w14:textId="753204B8" w:rsidR="00CC19E9" w:rsidRPr="006121DF" w:rsidRDefault="00DF1D14" w:rsidP="00581C5C">
      <w:pPr>
        <w:pStyle w:val="DOCUMENTTITLE"/>
      </w:pPr>
      <w:r w:rsidRPr="006121DF">
        <w:t xml:space="preserve">DOCUMENT TITLE </w:t>
      </w:r>
      <w:r w:rsidRPr="006121DF">
        <w:br/>
        <w:t>GOES HERE</w:t>
      </w:r>
    </w:p>
    <w:p w14:paraId="74D7D53C" w14:textId="77777777" w:rsidR="00CC19E9" w:rsidRPr="006121DF" w:rsidRDefault="00CC19E9" w:rsidP="0093285B">
      <w:pPr>
        <w:ind w:left="270"/>
      </w:pPr>
      <w:r w:rsidRPr="006121DF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299A7A57" wp14:editId="630BA1BD">
                <wp:simplePos x="0" y="0"/>
                <wp:positionH relativeFrom="margin">
                  <wp:posOffset>175602</wp:posOffset>
                </wp:positionH>
                <wp:positionV relativeFrom="paragraph">
                  <wp:posOffset>151130</wp:posOffset>
                </wp:positionV>
                <wp:extent cx="901065" cy="0"/>
                <wp:effectExtent l="0" t="25400" r="26035" b="25400"/>
                <wp:wrapNone/>
                <wp:docPr id="117" name="Straight Connector 117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01065" cy="0"/>
                        </a:xfrm>
                        <a:prstGeom prst="line">
                          <a:avLst/>
                        </a:prstGeom>
                        <a:ln w="50800"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3837B1F" id="Straight Connector 117" o:spid="_x0000_s1026" alt="&quot;&quot;" style="position:absolute;z-index:25168998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from="13.85pt,11.9pt" to="84.8pt,11.9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" strokecolor="white [3212]" strokeweight="4pt">
                <v:stroke joinstyle="miter"/>
                <w10:wrap anchorx="margin"/>
              </v:line>
            </w:pict>
          </mc:Fallback>
        </mc:AlternateContent>
      </w:r>
    </w:p>
    <w:p w14:paraId="171C454D" w14:textId="5321D60F" w:rsidR="00392CDF" w:rsidRPr="006121DF" w:rsidRDefault="00CC19E9" w:rsidP="00A979DC">
      <w:pPr>
        <w:pStyle w:val="CoverPageDescription"/>
      </w:pPr>
      <w:r w:rsidRPr="006121DF">
        <w:t>Lorem ipsum dolor sit amet, consectetuer adipiscing elit. Maecenas porttitor congue massa. Fusce posuere, magna sed pulvinar ultricies, purus lectus malesuada libero, sit amet commodo magna eros quis urna.</w:t>
      </w:r>
      <w:r w:rsidR="000D6412" w:rsidRPr="006121DF">
        <w:t xml:space="preserve"> </w:t>
      </w:r>
      <w:r w:rsidRPr="006121DF">
        <w:t>Nunc viverra imperdiet enim. Fusce est. Vivamus a tellus. Lorem ipsum dolor sit amet, consectetuer adipiscing elit. Maecenas porttitor congue massa. Fusce posuere, magna sed pulvinar ultricies, purus lectus, sit amet commodo magna eros.</w:t>
      </w:r>
    </w:p>
    <w:p w14:paraId="3073E62E" w14:textId="61984B22" w:rsidR="009721AC" w:rsidRPr="006121DF" w:rsidRDefault="00056A8B" w:rsidP="009721AC">
      <w:pPr>
        <w:ind w:left="270" w:right="-1080"/>
        <w:rPr>
          <w:b/>
          <w:bCs/>
        </w:rPr>
      </w:pPr>
      <w:r w:rsidRPr="006121DF">
        <w:br w:type="page"/>
      </w:r>
    </w:p>
    <w:sdt>
      <w:sdtPr>
        <w:rPr>
          <w:rFonts w:ascii="Raleway" w:hAnsi="Raleway"/>
          <w:b w:val="0"/>
          <w:bCs w:val="0"/>
          <w:caps w:val="0"/>
          <w:smallCaps/>
          <w:sz w:val="22"/>
          <w:szCs w:val="22"/>
        </w:rPr>
        <w:id w:val="-2127684293"/>
        <w:docPartObj>
          <w:docPartGallery w:val="Table of Contents"/>
          <w:docPartUnique/>
        </w:docPartObj>
      </w:sdtPr>
      <w:sdtEndPr>
        <w:rPr>
          <w:rFonts w:ascii="Roboto" w:hAnsi="Roboto"/>
          <w:smallCaps w:val="0"/>
          <w:sz w:val="20"/>
          <w:szCs w:val="20"/>
        </w:rPr>
      </w:sdtEndPr>
      <w:sdtContent>
        <w:p w14:paraId="0DE64361" w14:textId="767BB417" w:rsidR="00007CEE" w:rsidRPr="006121DF" w:rsidRDefault="00DF4191" w:rsidP="00DF1D14">
          <w:pPr>
            <w:pStyle w:val="TOCTitle"/>
          </w:pPr>
          <w:r w:rsidRPr="006121DF">
            <w:t>TABLE OF CONTENTS</w:t>
          </w:r>
        </w:p>
        <w:p w14:paraId="08BB7D25" w14:textId="7897AE94" w:rsidR="009B469C" w:rsidRPr="006121DF" w:rsidRDefault="00F61A80">
          <w:pPr>
            <w:pStyle w:val="TOC1"/>
            <w:tabs>
              <w:tab w:val="right" w:leader="dot" w:pos="10214"/>
            </w:tabs>
            <w:rPr>
              <w:rFonts w:eastAsiaTheme="minorEastAsia" w:cstheme="minorBidi"/>
              <w:b w:val="0"/>
              <w:bCs w:val="0"/>
              <w:iCs w:val="0"/>
            </w:rPr>
          </w:pPr>
          <w:r w:rsidRPr="006121DF">
            <w:rPr>
              <w:rFonts w:asciiTheme="majorHAnsi" w:eastAsia="Times New Roman" w:hAnsiTheme="majorHAnsi"/>
              <w:i/>
              <w:iCs w:val="0"/>
              <w:color w:val="000000" w:themeColor="text1"/>
              <w:sz w:val="26"/>
              <w:szCs w:val="32"/>
            </w:rPr>
            <w:fldChar w:fldCharType="begin"/>
          </w:r>
          <w:r w:rsidRPr="006121DF">
            <w:rPr>
              <w:rFonts w:asciiTheme="majorHAnsi" w:eastAsia="Times New Roman" w:hAnsiTheme="majorHAnsi"/>
              <w:i/>
              <w:iCs w:val="0"/>
              <w:color w:val="000000" w:themeColor="text1"/>
              <w:sz w:val="26"/>
              <w:szCs w:val="32"/>
            </w:rPr>
            <w:instrText xml:space="preserve"> TOC \o "1-1" \h \z \t "Heading 2,2" </w:instrText>
          </w:r>
          <w:r w:rsidRPr="006121DF">
            <w:rPr>
              <w:rFonts w:asciiTheme="majorHAnsi" w:eastAsia="Times New Roman" w:hAnsiTheme="majorHAnsi"/>
              <w:i/>
              <w:iCs w:val="0"/>
              <w:color w:val="000000" w:themeColor="text1"/>
              <w:sz w:val="26"/>
              <w:szCs w:val="32"/>
            </w:rPr>
            <w:fldChar w:fldCharType="separate"/>
          </w:r>
          <w:hyperlink w:anchor="_Toc81246688" w:history="1">
            <w:r w:rsidR="009B469C" w:rsidRPr="006121DF">
              <w:rPr>
                <w:rStyle w:val="Hyperlink"/>
              </w:rPr>
              <w:t>Subhead 01</w:t>
            </w:r>
            <w:r w:rsidR="009B469C" w:rsidRPr="006121DF">
              <w:rPr>
                <w:webHidden/>
              </w:rPr>
              <w:tab/>
            </w:r>
            <w:r w:rsidR="009B469C" w:rsidRPr="006121DF">
              <w:rPr>
                <w:webHidden/>
              </w:rPr>
              <w:fldChar w:fldCharType="begin"/>
            </w:r>
            <w:r w:rsidR="009B469C" w:rsidRPr="006121DF">
              <w:rPr>
                <w:webHidden/>
              </w:rPr>
              <w:instrText xml:space="preserve"> PAGEREF _Toc81246688 \h </w:instrText>
            </w:r>
            <w:r w:rsidR="009B469C" w:rsidRPr="006121DF">
              <w:rPr>
                <w:webHidden/>
              </w:rPr>
            </w:r>
            <w:r w:rsidR="009B469C" w:rsidRPr="006121DF">
              <w:rPr>
                <w:webHidden/>
              </w:rPr>
              <w:fldChar w:fldCharType="separate"/>
            </w:r>
            <w:r w:rsidR="009B469C" w:rsidRPr="006121DF">
              <w:rPr>
                <w:webHidden/>
              </w:rPr>
              <w:t>3</w:t>
            </w:r>
            <w:r w:rsidR="009B469C" w:rsidRPr="006121DF">
              <w:rPr>
                <w:webHidden/>
              </w:rPr>
              <w:fldChar w:fldCharType="end"/>
            </w:r>
          </w:hyperlink>
        </w:p>
        <w:p w14:paraId="1BBCB183" w14:textId="2C72763D" w:rsidR="009B469C" w:rsidRPr="006121DF" w:rsidRDefault="009B469C">
          <w:pPr>
            <w:pStyle w:val="TOC2"/>
            <w:tabs>
              <w:tab w:val="right" w:leader="dot" w:pos="10214"/>
            </w:tabs>
            <w:rPr>
              <w:rFonts w:eastAsiaTheme="minorEastAsia" w:cstheme="minorBidi"/>
              <w:b w:val="0"/>
              <w:bCs w:val="0"/>
              <w:sz w:val="24"/>
              <w:szCs w:val="24"/>
            </w:rPr>
          </w:pPr>
          <w:hyperlink w:anchor="_Toc81246689" w:history="1">
            <w:r w:rsidRPr="006121DF">
              <w:rPr>
                <w:rStyle w:val="Hyperlink"/>
              </w:rPr>
              <w:t>Subhead 02</w:t>
            </w:r>
            <w:r w:rsidRPr="006121DF">
              <w:rPr>
                <w:webHidden/>
              </w:rPr>
              <w:tab/>
            </w:r>
            <w:r w:rsidRPr="006121DF">
              <w:rPr>
                <w:webHidden/>
              </w:rPr>
              <w:fldChar w:fldCharType="begin"/>
            </w:r>
            <w:r w:rsidRPr="006121DF">
              <w:rPr>
                <w:webHidden/>
              </w:rPr>
              <w:instrText xml:space="preserve"> PAGEREF _Toc81246689 \h </w:instrText>
            </w:r>
            <w:r w:rsidRPr="006121DF">
              <w:rPr>
                <w:webHidden/>
              </w:rPr>
            </w:r>
            <w:r w:rsidRPr="006121DF">
              <w:rPr>
                <w:webHidden/>
              </w:rPr>
              <w:fldChar w:fldCharType="separate"/>
            </w:r>
            <w:r w:rsidRPr="006121DF">
              <w:rPr>
                <w:webHidden/>
              </w:rPr>
              <w:t>3</w:t>
            </w:r>
            <w:r w:rsidRPr="006121DF">
              <w:rPr>
                <w:webHidden/>
              </w:rPr>
              <w:fldChar w:fldCharType="end"/>
            </w:r>
          </w:hyperlink>
        </w:p>
        <w:p w14:paraId="30F2A37E" w14:textId="4E6B9D6D" w:rsidR="009B469C" w:rsidRPr="006121DF" w:rsidRDefault="009B469C">
          <w:pPr>
            <w:pStyle w:val="TOC1"/>
            <w:tabs>
              <w:tab w:val="right" w:leader="dot" w:pos="10214"/>
            </w:tabs>
            <w:rPr>
              <w:rFonts w:eastAsiaTheme="minorEastAsia" w:cstheme="minorBidi"/>
              <w:b w:val="0"/>
              <w:bCs w:val="0"/>
              <w:iCs w:val="0"/>
            </w:rPr>
          </w:pPr>
          <w:hyperlink w:anchor="_Toc81246690" w:history="1">
            <w:r w:rsidRPr="006121DF">
              <w:rPr>
                <w:rStyle w:val="Hyperlink"/>
              </w:rPr>
              <w:t>Subhead 01</w:t>
            </w:r>
            <w:r w:rsidRPr="006121DF">
              <w:rPr>
                <w:webHidden/>
              </w:rPr>
              <w:tab/>
            </w:r>
            <w:r w:rsidRPr="006121DF">
              <w:rPr>
                <w:webHidden/>
              </w:rPr>
              <w:fldChar w:fldCharType="begin"/>
            </w:r>
            <w:r w:rsidRPr="006121DF">
              <w:rPr>
                <w:webHidden/>
              </w:rPr>
              <w:instrText xml:space="preserve"> PAGEREF _Toc81246690 \h </w:instrText>
            </w:r>
            <w:r w:rsidRPr="006121DF">
              <w:rPr>
                <w:webHidden/>
              </w:rPr>
            </w:r>
            <w:r w:rsidRPr="006121DF">
              <w:rPr>
                <w:webHidden/>
              </w:rPr>
              <w:fldChar w:fldCharType="separate"/>
            </w:r>
            <w:r w:rsidRPr="006121DF">
              <w:rPr>
                <w:webHidden/>
              </w:rPr>
              <w:t>4</w:t>
            </w:r>
            <w:r w:rsidRPr="006121DF">
              <w:rPr>
                <w:webHidden/>
              </w:rPr>
              <w:fldChar w:fldCharType="end"/>
            </w:r>
          </w:hyperlink>
        </w:p>
        <w:p w14:paraId="49929ED8" w14:textId="6776D563" w:rsidR="005324DB" w:rsidRPr="006121DF" w:rsidRDefault="00F61A80" w:rsidP="009721AC">
          <w:pPr>
            <w:tabs>
              <w:tab w:val="left" w:pos="808"/>
            </w:tabs>
          </w:pPr>
          <w:r w:rsidRPr="006121DF">
            <w:rPr>
              <w:rFonts w:asciiTheme="majorHAnsi" w:eastAsia="Times New Roman" w:hAnsiTheme="majorHAnsi"/>
              <w:i/>
              <w:iCs/>
              <w:color w:val="000000" w:themeColor="text1"/>
              <w:sz w:val="26"/>
              <w:szCs w:val="32"/>
            </w:rPr>
            <w:fldChar w:fldCharType="end"/>
          </w:r>
          <w:r w:rsidR="00122FC1" w:rsidRPr="006121DF">
            <w:rPr>
              <w:rFonts w:asciiTheme="majorHAnsi" w:eastAsia="Times New Roman" w:hAnsiTheme="majorHAnsi"/>
              <w:bCs/>
              <w:color w:val="000000" w:themeColor="text1"/>
              <w:sz w:val="24"/>
              <w:szCs w:val="32"/>
            </w:rPr>
            <w:tab/>
          </w:r>
          <w:r w:rsidR="00275355" w:rsidRPr="006121DF">
            <w:br w:type="page"/>
          </w:r>
        </w:p>
      </w:sdtContent>
    </w:sdt>
    <w:p w14:paraId="18E4A08F" w14:textId="4816F163" w:rsidR="008258C8" w:rsidRPr="006121DF" w:rsidRDefault="00DF1D14" w:rsidP="00DF1D14">
      <w:pPr>
        <w:pStyle w:val="Title"/>
      </w:pPr>
      <w:r w:rsidRPr="006121DF">
        <w:lastRenderedPageBreak/>
        <w:t>PAGE TITLE</w:t>
      </w:r>
    </w:p>
    <w:p w14:paraId="15F04A7F" w14:textId="77777777" w:rsidR="00D47A1C" w:rsidRPr="006121DF" w:rsidRDefault="00D47A1C" w:rsidP="009313EA">
      <w:pPr>
        <w:pStyle w:val="BodyText1"/>
      </w:pPr>
      <w:r w:rsidRPr="006121DF">
        <w:t>Lorem ipsum dolor sit amet, consectetuer adipiscing elit. Maecenas porttitor congue massa. Fusce posuere, magna sed pulvinar ultricies, purus lectus malesuada libero, sit amet commodo magna eros quis urna.</w:t>
      </w:r>
    </w:p>
    <w:p w14:paraId="3E66949F" w14:textId="77777777" w:rsidR="00D47A1C" w:rsidRPr="006121DF" w:rsidRDefault="00D47A1C" w:rsidP="009313EA">
      <w:pPr>
        <w:pStyle w:val="BodyText1"/>
      </w:pPr>
      <w:r w:rsidRPr="006121DF">
        <w:t>Nunc viverra imperdiet enim. Fusce est. Vivamus a tellus.</w:t>
      </w:r>
    </w:p>
    <w:p w14:paraId="0060713B" w14:textId="77777777" w:rsidR="00D47A1C" w:rsidRPr="006121DF" w:rsidRDefault="00D47A1C" w:rsidP="009313EA">
      <w:pPr>
        <w:pStyle w:val="BodyText1"/>
      </w:pPr>
      <w:r w:rsidRPr="006121DF">
        <w:t>Pellentesque habitant morbi tristique senectus et netus et malesuada fames ac turpis egestas. Proin pharetra nonummy pede. Mauris et orci.</w:t>
      </w:r>
    </w:p>
    <w:p w14:paraId="0EE49344" w14:textId="77777777" w:rsidR="00522735" w:rsidRPr="006121DF" w:rsidRDefault="003C5A5F" w:rsidP="007B06D2">
      <w:pPr>
        <w:pStyle w:val="Heading1"/>
      </w:pPr>
      <w:bookmarkStart w:id="0" w:name="_Toc81246688"/>
      <w:r w:rsidRPr="006121DF">
        <w:t>Subhead</w:t>
      </w:r>
      <w:r w:rsidR="00522735" w:rsidRPr="006121DF">
        <w:t xml:space="preserve"> 01</w:t>
      </w:r>
      <w:bookmarkEnd w:id="0"/>
      <w:r w:rsidR="00522735" w:rsidRPr="006121DF">
        <w:t xml:space="preserve"> </w:t>
      </w:r>
    </w:p>
    <w:p w14:paraId="71F25F55" w14:textId="77777777" w:rsidR="00D47A1C" w:rsidRPr="006121DF" w:rsidRDefault="00D47A1C" w:rsidP="00581C5C">
      <w:pPr>
        <w:pStyle w:val="BodyText1"/>
      </w:pPr>
      <w:r w:rsidRPr="006121DF">
        <w:t xml:space="preserve">Lorem ipsum dolor sit amet, consectetuer adipiscing elit. Maecenas porttitor congue massa. Fusce posuere, magna sed pulvinar ultricies, purus lectus malesuada libero, sit amet commodo magna eros quis </w:t>
      </w:r>
      <w:r w:rsidR="00330A36" w:rsidRPr="006121DF">
        <w:t xml:space="preserve"> </w:t>
      </w:r>
      <w:r w:rsidRPr="006121DF">
        <w:t>urna.</w:t>
      </w:r>
      <w:r w:rsidR="00330A36" w:rsidRPr="006121DF">
        <w:t xml:space="preserve"> </w:t>
      </w:r>
    </w:p>
    <w:p w14:paraId="7A4040F5" w14:textId="77777777" w:rsidR="00D47A1C" w:rsidRPr="006121DF" w:rsidRDefault="00D47A1C" w:rsidP="00581C5C">
      <w:pPr>
        <w:pStyle w:val="BodyText1"/>
      </w:pPr>
      <w:r w:rsidRPr="006121DF">
        <w:t>Nunc viverra imperdiet enim. Fusce est. Vivamus a tellus.</w:t>
      </w:r>
    </w:p>
    <w:p w14:paraId="0E08FDCE" w14:textId="77777777" w:rsidR="00D47A1C" w:rsidRPr="006121DF" w:rsidRDefault="00330A36" w:rsidP="00581C5C">
      <w:pPr>
        <w:pStyle w:val="BodyText1"/>
      </w:pPr>
      <w:r w:rsidRPr="006121DF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4F2865A" wp14:editId="163D77FC">
                <wp:simplePos x="0" y="0"/>
                <wp:positionH relativeFrom="column">
                  <wp:posOffset>4124960</wp:posOffset>
                </wp:positionH>
                <wp:positionV relativeFrom="paragraph">
                  <wp:posOffset>225474</wp:posOffset>
                </wp:positionV>
                <wp:extent cx="2505710" cy="2558415"/>
                <wp:effectExtent l="0" t="0" r="0" b="0"/>
                <wp:wrapThrough wrapText="bothSides">
                  <wp:wrapPolygon edited="0">
                    <wp:start x="493" y="0"/>
                    <wp:lineTo x="493" y="21391"/>
                    <wp:lineTo x="21020" y="21391"/>
                    <wp:lineTo x="21020" y="0"/>
                    <wp:lineTo x="493" y="0"/>
                  </wp:wrapPolygon>
                </wp:wrapThrough>
                <wp:docPr id="57" name="Text Box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05710" cy="25584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sdt>
                            <w:sdtPr>
                              <w:id w:val="-1432124801"/>
                              <w:showingPlcHdr/>
                              <w:picture/>
                            </w:sdtPr>
                            <w:sdtContent>
                              <w:p w14:paraId="091A6DFB" w14:textId="77777777" w:rsidR="00205953" w:rsidRDefault="00205953">
                                <w:r>
                                  <w:rPr>
                                    <w:noProof/>
                                  </w:rPr>
                                  <w:drawing>
                                    <wp:inline distT="0" distB="0" distL="0" distR="0" wp14:anchorId="158F03E8" wp14:editId="2A9588EA">
                                      <wp:extent cx="2294792" cy="2294792"/>
                                      <wp:effectExtent l="0" t="0" r="0" b="0"/>
                                      <wp:docPr id="38" name="Picture 38" descr="This image is placeholder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13" name="Picture 13" descr="This image is placeholder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8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2294792" cy="2294792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sdtContent>
                          </w:sdt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4F2865A" id="_x0000_t202" coordsize="21600,21600" o:spt="202" path="m,l,21600r21600,l21600,xe">
                <v:stroke joinstyle="miter"/>
                <v:path gradientshapeok="t" o:connecttype="rect"/>
              </v:shapetype>
              <v:shape id="Text Box 57" o:spid="_x0000_s1026" type="#_x0000_t202" style="position:absolute;margin-left:324.8pt;margin-top:17.75pt;width:197.3pt;height:201.4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" filled="f" stroked="f" strokeweight=".5pt">
                <v:textbox>
                  <w:txbxContent>
                    <w:sdt>
                      <w:sdtPr>
                        <w:id w:val="-1432124801"/>
                        <w:showingPlcHdr/>
                        <w:picture/>
                      </w:sdtPr>
                      <w:sdtContent>
                        <w:p w14:paraId="091A6DFB" w14:textId="77777777" w:rsidR="00205953" w:rsidRDefault="00205953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158F03E8" wp14:editId="2A9588EA">
                                <wp:extent cx="2294792" cy="2294792"/>
                                <wp:effectExtent l="0" t="0" r="0" b="0"/>
                                <wp:docPr id="38" name="Picture 38" descr="This image is placeholder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13" name="Picture 13" descr="This image is placeholder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8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2294792" cy="2294792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sdtContent>
                    </w:sdt>
                  </w:txbxContent>
                </v:textbox>
                <w10:wrap type="through"/>
              </v:shape>
            </w:pict>
          </mc:Fallback>
        </mc:AlternateContent>
      </w:r>
      <w:r w:rsidR="00D47A1C" w:rsidRPr="006121DF">
        <w:t>Pellentesque habitant morbi tristique senectus et netus et malesuada fames ac turpis egestas. Proin pharetra nonummy pede. Mauris et orci.</w:t>
      </w:r>
    </w:p>
    <w:p w14:paraId="09FD72A0" w14:textId="77777777" w:rsidR="000D3AD4" w:rsidRPr="006121DF" w:rsidRDefault="003C5A5F" w:rsidP="00620652">
      <w:pPr>
        <w:pStyle w:val="Heading2"/>
      </w:pPr>
      <w:bookmarkStart w:id="1" w:name="_Toc81246689"/>
      <w:r w:rsidRPr="006121DF">
        <w:t>Subhead</w:t>
      </w:r>
      <w:r w:rsidR="000D3AD4" w:rsidRPr="006121DF">
        <w:t xml:space="preserve"> 02</w:t>
      </w:r>
      <w:bookmarkEnd w:id="1"/>
    </w:p>
    <w:p w14:paraId="5B230CBC" w14:textId="1C88656F" w:rsidR="000C607A" w:rsidRPr="006121DF" w:rsidRDefault="00B62AD9" w:rsidP="0012075A">
      <w:pPr>
        <w:pStyle w:val="BodyText1"/>
      </w:pPr>
      <w:r w:rsidRPr="006121DF">
        <w:t>Lorem ipsum dolor sit amet, consectetuer adipiscing elit. Maecenas porttitor congue massa. Fusce posuere, magna sed pulvinar ultricies, purus lectus malesuada libero, sit amet commodo magna eros quis urna.</w:t>
      </w:r>
      <w:r w:rsidR="00435FBC" w:rsidRPr="006121DF">
        <w:t xml:space="preserve"> </w:t>
      </w:r>
    </w:p>
    <w:p w14:paraId="6AAC735E" w14:textId="77777777" w:rsidR="00D43FC4" w:rsidRPr="001B0F8C" w:rsidRDefault="0094017F" w:rsidP="001B0F8C">
      <w:pPr>
        <w:pStyle w:val="Heading3"/>
      </w:pPr>
      <w:r w:rsidRPr="001B0F8C">
        <w:t>Subhead 03</w:t>
      </w:r>
    </w:p>
    <w:p w14:paraId="32DAA399" w14:textId="221E60A0" w:rsidR="00182DD5" w:rsidRPr="006121DF" w:rsidRDefault="00182DD5" w:rsidP="00344A8E">
      <w:pPr>
        <w:pStyle w:val="BulletedList"/>
        <w:rPr>
          <w:lang w:val="en-US"/>
        </w:rPr>
      </w:pPr>
      <w:r w:rsidRPr="006121DF">
        <w:rPr>
          <w:lang w:val="en-US"/>
        </w:rPr>
        <w:t>Lorem ipsum dolor sit amet, consectetuer adipiscing elit</w:t>
      </w:r>
      <w:r w:rsidR="00344A8E" w:rsidRPr="006121DF">
        <w:rPr>
          <w:lang w:val="en-US"/>
        </w:rPr>
        <w:t>.</w:t>
      </w:r>
      <w:r w:rsidRPr="006121DF">
        <w:rPr>
          <w:lang w:val="en-US"/>
        </w:rPr>
        <w:t xml:space="preserve"> </w:t>
      </w:r>
    </w:p>
    <w:p w14:paraId="56019435" w14:textId="51F67E1D" w:rsidR="005550EB" w:rsidRPr="006121DF" w:rsidRDefault="00344A8E" w:rsidP="00344A8E">
      <w:pPr>
        <w:pStyle w:val="BulletedList"/>
        <w:numPr>
          <w:ilvl w:val="1"/>
          <w:numId w:val="36"/>
        </w:numPr>
        <w:rPr>
          <w:lang w:val="en-US"/>
        </w:rPr>
      </w:pPr>
      <w:r w:rsidRPr="006121DF">
        <w:rPr>
          <w:lang w:val="en-US"/>
        </w:rPr>
        <w:t xml:space="preserve">Bullet 2 </w:t>
      </w:r>
    </w:p>
    <w:p w14:paraId="13FE860E" w14:textId="1CD6046B" w:rsidR="00344A8E" w:rsidRPr="006121DF" w:rsidRDefault="00344A8E" w:rsidP="00344A8E">
      <w:pPr>
        <w:pStyle w:val="BulletedList"/>
        <w:numPr>
          <w:ilvl w:val="2"/>
          <w:numId w:val="36"/>
        </w:numPr>
        <w:rPr>
          <w:lang w:val="en-US"/>
        </w:rPr>
      </w:pPr>
      <w:r w:rsidRPr="006121DF">
        <w:rPr>
          <w:lang w:val="en-US"/>
        </w:rPr>
        <w:t xml:space="preserve">Bullet 3 </w:t>
      </w:r>
    </w:p>
    <w:p w14:paraId="279E256C" w14:textId="77777777" w:rsidR="00182DD5" w:rsidRPr="006121DF" w:rsidRDefault="00182DD5" w:rsidP="00344A8E">
      <w:pPr>
        <w:pStyle w:val="BulletedList"/>
        <w:rPr>
          <w:lang w:val="en-US"/>
        </w:rPr>
      </w:pPr>
      <w:r w:rsidRPr="006121DF">
        <w:rPr>
          <w:lang w:val="en-US"/>
        </w:rPr>
        <w:t xml:space="preserve">Lorem ipsum dolor sit amet, consectetuer adipiscing elit. </w:t>
      </w:r>
    </w:p>
    <w:p w14:paraId="661842EA" w14:textId="77777777" w:rsidR="00182DD5" w:rsidRPr="006121DF" w:rsidRDefault="00182DD5" w:rsidP="00344A8E">
      <w:pPr>
        <w:pStyle w:val="BulletedList"/>
        <w:rPr>
          <w:lang w:val="en-US"/>
        </w:rPr>
      </w:pPr>
      <w:r w:rsidRPr="006121DF">
        <w:rPr>
          <w:lang w:val="en-US"/>
        </w:rPr>
        <w:t xml:space="preserve">Lorem ipsum dolor sit amet, consectetuer adipiscing elit. </w:t>
      </w:r>
    </w:p>
    <w:p w14:paraId="47F509C7" w14:textId="77777777" w:rsidR="006A5312" w:rsidRPr="006121DF" w:rsidRDefault="006A5312" w:rsidP="00344A8E">
      <w:pPr>
        <w:pStyle w:val="BulletedList"/>
        <w:numPr>
          <w:ilvl w:val="0"/>
          <w:numId w:val="0"/>
        </w:numPr>
        <w:ind w:left="720"/>
        <w:rPr>
          <w:lang w:val="en-US"/>
        </w:rPr>
      </w:pPr>
    </w:p>
    <w:p w14:paraId="1E850165" w14:textId="1D40653D" w:rsidR="00B62AD9" w:rsidRPr="006121DF" w:rsidRDefault="00393731" w:rsidP="003550B3">
      <w:pPr>
        <w:pStyle w:val="SpecialTitleHighlight"/>
      </w:pPr>
      <w:r w:rsidRPr="006121DF">
        <w:t>Special title – highlight</w:t>
      </w:r>
    </w:p>
    <w:p w14:paraId="5B616107" w14:textId="77777777" w:rsidR="009251A1" w:rsidRPr="006121DF" w:rsidRDefault="009251A1" w:rsidP="009251A1">
      <w:pPr>
        <w:pStyle w:val="BodyText1"/>
      </w:pPr>
      <w:r w:rsidRPr="006121DF">
        <w:t>Lorem ipsum dolor sit amet, consectetuer adipiscing elit. Maecenas porttitor congue massa. Fusce posuere, magna sed pulvinar ultricies, purus lectus malesuada libero, sit amet commodo magna eros quis urna.</w:t>
      </w:r>
    </w:p>
    <w:p w14:paraId="41D44061" w14:textId="77777777" w:rsidR="009251A1" w:rsidRPr="006121DF" w:rsidRDefault="009251A1" w:rsidP="009251A1">
      <w:pPr>
        <w:pStyle w:val="BodyText1"/>
      </w:pPr>
      <w:r w:rsidRPr="006121DF">
        <w:t>Nunc viverra imperdiet enim. Fusce est. Vivamus a tellus.</w:t>
      </w:r>
    </w:p>
    <w:p w14:paraId="06B6A63A" w14:textId="77777777" w:rsidR="009251A1" w:rsidRPr="006121DF" w:rsidRDefault="009251A1" w:rsidP="009251A1">
      <w:pPr>
        <w:pStyle w:val="BodyText1"/>
      </w:pPr>
      <w:r w:rsidRPr="006121DF">
        <w:t>Pellentesque habitant morbi tristique senectus et netus et malesuada fames ac turpis egestas. Proin pharetra nonummy pede. Mauris et orci.</w:t>
      </w:r>
    </w:p>
    <w:p w14:paraId="49BB75CF" w14:textId="77777777" w:rsidR="00D46AB5" w:rsidRPr="006121DF" w:rsidRDefault="00D46AB5" w:rsidP="009251A1">
      <w:pPr>
        <w:pStyle w:val="BodyText1"/>
      </w:pPr>
    </w:p>
    <w:p w14:paraId="6DDE7D69" w14:textId="0C0C9FF6" w:rsidR="00707E9E" w:rsidRPr="006121DF" w:rsidRDefault="00707E9E" w:rsidP="009251A1">
      <w:pPr>
        <w:pStyle w:val="BodyText1"/>
      </w:pPr>
    </w:p>
    <w:p w14:paraId="04F143EC" w14:textId="77777777" w:rsidR="00D46AB5" w:rsidRPr="006121DF" w:rsidRDefault="00D46AB5" w:rsidP="001B0F8C">
      <w:pPr>
        <w:pStyle w:val="Heading3"/>
      </w:pPr>
    </w:p>
    <w:p w14:paraId="01DE93E9" w14:textId="225DD641" w:rsidR="004728F5" w:rsidRPr="006121DF" w:rsidRDefault="00620652" w:rsidP="001B0F8C">
      <w:pPr>
        <w:pStyle w:val="Heading3"/>
      </w:pPr>
      <w:r w:rsidRPr="006121DF">
        <w:t>Table 01</w:t>
      </w:r>
    </w:p>
    <w:tbl>
      <w:tblPr>
        <w:tblStyle w:val="DEFAULTGOLDHEADERNOGRID"/>
        <w:tblW w:w="0" w:type="auto"/>
        <w:tblLook w:val="04A0" w:firstRow="1" w:lastRow="0" w:firstColumn="1" w:lastColumn="0" w:noHBand="0" w:noVBand="1"/>
      </w:tblPr>
      <w:tblGrid>
        <w:gridCol w:w="2044"/>
        <w:gridCol w:w="2045"/>
        <w:gridCol w:w="2045"/>
        <w:gridCol w:w="2045"/>
        <w:gridCol w:w="2045"/>
      </w:tblGrid>
      <w:tr w:rsidR="00E77B3F" w:rsidRPr="006121DF" w14:paraId="506167DA" w14:textId="77777777" w:rsidTr="004A22B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62"/>
        </w:trPr>
        <w:tc>
          <w:tcPr>
            <w:tcW w:w="2044" w:type="dxa"/>
          </w:tcPr>
          <w:p w14:paraId="52DD0040" w14:textId="77777777" w:rsidR="00E77B3F" w:rsidRPr="006121DF" w:rsidRDefault="00E77B3F" w:rsidP="00E77B3F">
            <w:r w:rsidRPr="006121DF">
              <w:t>Name</w:t>
            </w:r>
          </w:p>
        </w:tc>
        <w:tc>
          <w:tcPr>
            <w:tcW w:w="2045" w:type="dxa"/>
          </w:tcPr>
          <w:p w14:paraId="035F7059" w14:textId="77777777" w:rsidR="00E77B3F" w:rsidRPr="006121DF" w:rsidRDefault="00E77B3F" w:rsidP="00E77B3F">
            <w:r w:rsidRPr="006121DF">
              <w:t>Name</w:t>
            </w:r>
          </w:p>
        </w:tc>
        <w:tc>
          <w:tcPr>
            <w:tcW w:w="2045" w:type="dxa"/>
          </w:tcPr>
          <w:p w14:paraId="7F65A952" w14:textId="77777777" w:rsidR="00E77B3F" w:rsidRPr="006121DF" w:rsidRDefault="00E77B3F" w:rsidP="00E77B3F">
            <w:r w:rsidRPr="006121DF">
              <w:t>Name</w:t>
            </w:r>
          </w:p>
        </w:tc>
        <w:tc>
          <w:tcPr>
            <w:tcW w:w="2045" w:type="dxa"/>
          </w:tcPr>
          <w:p w14:paraId="7A1DA852" w14:textId="77777777" w:rsidR="00E77B3F" w:rsidRPr="006121DF" w:rsidRDefault="00E77B3F" w:rsidP="00E77B3F">
            <w:r w:rsidRPr="006121DF">
              <w:t>Name</w:t>
            </w:r>
          </w:p>
        </w:tc>
        <w:tc>
          <w:tcPr>
            <w:tcW w:w="2045" w:type="dxa"/>
          </w:tcPr>
          <w:p w14:paraId="5ECF439B" w14:textId="77777777" w:rsidR="00E77B3F" w:rsidRPr="006121DF" w:rsidRDefault="00E77B3F" w:rsidP="00E77B3F">
            <w:r w:rsidRPr="006121DF">
              <w:t>Name</w:t>
            </w:r>
          </w:p>
        </w:tc>
      </w:tr>
      <w:tr w:rsidR="00E77B3F" w:rsidRPr="006121DF" w14:paraId="77925828" w14:textId="77777777" w:rsidTr="004A22B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61"/>
        </w:trPr>
        <w:tc>
          <w:tcPr>
            <w:tcW w:w="2044" w:type="dxa"/>
          </w:tcPr>
          <w:p w14:paraId="43D9E82B" w14:textId="77777777" w:rsidR="00E77B3F" w:rsidRPr="006121DF" w:rsidRDefault="00E77B3F" w:rsidP="00E77B3F">
            <w:pPr>
              <w:rPr>
                <w:szCs w:val="18"/>
              </w:rPr>
            </w:pPr>
            <w:r w:rsidRPr="006121DF">
              <w:t>000</w:t>
            </w:r>
          </w:p>
        </w:tc>
        <w:tc>
          <w:tcPr>
            <w:tcW w:w="2045" w:type="dxa"/>
          </w:tcPr>
          <w:p w14:paraId="19AC8886" w14:textId="77777777" w:rsidR="00E77B3F" w:rsidRPr="006121DF" w:rsidRDefault="00E77B3F" w:rsidP="00E77B3F">
            <w:r w:rsidRPr="006121DF">
              <w:t>000</w:t>
            </w:r>
          </w:p>
        </w:tc>
        <w:tc>
          <w:tcPr>
            <w:tcW w:w="2045" w:type="dxa"/>
          </w:tcPr>
          <w:p w14:paraId="0AFE3A6D" w14:textId="77777777" w:rsidR="00E77B3F" w:rsidRPr="006121DF" w:rsidRDefault="00E77B3F" w:rsidP="00E77B3F">
            <w:r w:rsidRPr="006121DF">
              <w:t>000</w:t>
            </w:r>
          </w:p>
        </w:tc>
        <w:tc>
          <w:tcPr>
            <w:tcW w:w="2045" w:type="dxa"/>
          </w:tcPr>
          <w:p w14:paraId="56140E7C" w14:textId="77777777" w:rsidR="00E77B3F" w:rsidRPr="006121DF" w:rsidRDefault="00E77B3F" w:rsidP="00E77B3F">
            <w:r w:rsidRPr="006121DF">
              <w:t>000</w:t>
            </w:r>
          </w:p>
        </w:tc>
        <w:tc>
          <w:tcPr>
            <w:tcW w:w="2045" w:type="dxa"/>
          </w:tcPr>
          <w:p w14:paraId="5A7C8F4D" w14:textId="77777777" w:rsidR="00E77B3F" w:rsidRPr="006121DF" w:rsidRDefault="00E77B3F" w:rsidP="00E77B3F">
            <w:r w:rsidRPr="006121DF">
              <w:t>000</w:t>
            </w:r>
          </w:p>
        </w:tc>
      </w:tr>
      <w:tr w:rsidR="00E77B3F" w:rsidRPr="006121DF" w14:paraId="412C0557" w14:textId="77777777" w:rsidTr="004A22B8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51"/>
        </w:trPr>
        <w:tc>
          <w:tcPr>
            <w:tcW w:w="2044" w:type="dxa"/>
          </w:tcPr>
          <w:p w14:paraId="444CF8E8" w14:textId="77777777" w:rsidR="00E77B3F" w:rsidRPr="006121DF" w:rsidRDefault="00E77B3F" w:rsidP="00E77B3F">
            <w:r w:rsidRPr="006121DF">
              <w:t>000</w:t>
            </w:r>
          </w:p>
        </w:tc>
        <w:tc>
          <w:tcPr>
            <w:tcW w:w="2045" w:type="dxa"/>
          </w:tcPr>
          <w:p w14:paraId="57F5B838" w14:textId="77777777" w:rsidR="00E77B3F" w:rsidRPr="006121DF" w:rsidRDefault="00E77B3F" w:rsidP="00E77B3F">
            <w:r w:rsidRPr="006121DF">
              <w:t>000</w:t>
            </w:r>
          </w:p>
        </w:tc>
        <w:tc>
          <w:tcPr>
            <w:tcW w:w="2045" w:type="dxa"/>
          </w:tcPr>
          <w:p w14:paraId="08A91151" w14:textId="77777777" w:rsidR="00E77B3F" w:rsidRPr="006121DF" w:rsidRDefault="00E77B3F" w:rsidP="00E77B3F">
            <w:r w:rsidRPr="006121DF">
              <w:t>000</w:t>
            </w:r>
          </w:p>
        </w:tc>
        <w:tc>
          <w:tcPr>
            <w:tcW w:w="2045" w:type="dxa"/>
          </w:tcPr>
          <w:p w14:paraId="590A0327" w14:textId="77777777" w:rsidR="00E77B3F" w:rsidRPr="006121DF" w:rsidRDefault="00E77B3F" w:rsidP="00E77B3F">
            <w:r w:rsidRPr="006121DF">
              <w:t>000</w:t>
            </w:r>
          </w:p>
        </w:tc>
        <w:tc>
          <w:tcPr>
            <w:tcW w:w="2045" w:type="dxa"/>
          </w:tcPr>
          <w:p w14:paraId="7027C7E1" w14:textId="77777777" w:rsidR="00E77B3F" w:rsidRPr="006121DF" w:rsidRDefault="00E77B3F" w:rsidP="00E77B3F">
            <w:r w:rsidRPr="006121DF">
              <w:t>000</w:t>
            </w:r>
          </w:p>
        </w:tc>
      </w:tr>
      <w:tr w:rsidR="00E77B3F" w:rsidRPr="006121DF" w14:paraId="09B669A2" w14:textId="77777777" w:rsidTr="004A22B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77"/>
        </w:trPr>
        <w:tc>
          <w:tcPr>
            <w:tcW w:w="2044" w:type="dxa"/>
          </w:tcPr>
          <w:p w14:paraId="50D5A529" w14:textId="77777777" w:rsidR="00E77B3F" w:rsidRPr="006121DF" w:rsidRDefault="00E77B3F" w:rsidP="00E77B3F">
            <w:r w:rsidRPr="006121DF">
              <w:t>000</w:t>
            </w:r>
          </w:p>
        </w:tc>
        <w:tc>
          <w:tcPr>
            <w:tcW w:w="2045" w:type="dxa"/>
          </w:tcPr>
          <w:p w14:paraId="2F2DE578" w14:textId="77777777" w:rsidR="00E77B3F" w:rsidRPr="006121DF" w:rsidRDefault="00E77B3F" w:rsidP="00E77B3F">
            <w:r w:rsidRPr="006121DF">
              <w:t>000</w:t>
            </w:r>
          </w:p>
        </w:tc>
        <w:tc>
          <w:tcPr>
            <w:tcW w:w="2045" w:type="dxa"/>
          </w:tcPr>
          <w:p w14:paraId="0EC902B1" w14:textId="77777777" w:rsidR="00E77B3F" w:rsidRPr="006121DF" w:rsidRDefault="00E77B3F" w:rsidP="00E77B3F">
            <w:r w:rsidRPr="006121DF">
              <w:t>000</w:t>
            </w:r>
          </w:p>
        </w:tc>
        <w:tc>
          <w:tcPr>
            <w:tcW w:w="2045" w:type="dxa"/>
          </w:tcPr>
          <w:p w14:paraId="5078E876" w14:textId="77777777" w:rsidR="00E77B3F" w:rsidRPr="006121DF" w:rsidRDefault="00E77B3F" w:rsidP="00E77B3F">
            <w:r w:rsidRPr="006121DF">
              <w:t>000</w:t>
            </w:r>
          </w:p>
        </w:tc>
        <w:tc>
          <w:tcPr>
            <w:tcW w:w="2045" w:type="dxa"/>
          </w:tcPr>
          <w:p w14:paraId="497ADE7E" w14:textId="77777777" w:rsidR="00E77B3F" w:rsidRPr="006121DF" w:rsidRDefault="00E77B3F" w:rsidP="00E77B3F">
            <w:r w:rsidRPr="006121DF">
              <w:t>000</w:t>
            </w:r>
          </w:p>
        </w:tc>
      </w:tr>
    </w:tbl>
    <w:p w14:paraId="35FF27DF" w14:textId="77777777" w:rsidR="00CD222B" w:rsidRPr="006121DF" w:rsidRDefault="00A41A85" w:rsidP="00CD222B">
      <w:pPr>
        <w:pStyle w:val="Caption"/>
      </w:pPr>
      <w:r w:rsidRPr="006121DF">
        <w:t xml:space="preserve">Figure </w:t>
      </w:r>
      <w:fldSimple w:instr=" SEQ Figure \* ARABIC ">
        <w:r w:rsidR="00497911" w:rsidRPr="006121DF">
          <w:t>1</w:t>
        </w:r>
      </w:fldSimple>
      <w:r w:rsidRPr="006121DF">
        <w:t>: Table 1</w:t>
      </w:r>
    </w:p>
    <w:p w14:paraId="18A95C72" w14:textId="77777777" w:rsidR="009563F7" w:rsidRPr="006121DF" w:rsidRDefault="009563F7" w:rsidP="00436098"/>
    <w:tbl>
      <w:tblPr>
        <w:tblStyle w:val="PlainTable1"/>
        <w:tblW w:w="0" w:type="auto"/>
        <w:tblLook w:val="04A0" w:firstRow="1" w:lastRow="0" w:firstColumn="1" w:lastColumn="0" w:noHBand="0" w:noVBand="1"/>
      </w:tblPr>
      <w:tblGrid>
        <w:gridCol w:w="2045"/>
        <w:gridCol w:w="2045"/>
        <w:gridCol w:w="2045"/>
        <w:gridCol w:w="2045"/>
      </w:tblGrid>
      <w:tr w:rsidR="00CD222B" w:rsidRPr="006121DF" w14:paraId="4115C8ED" w14:textId="77777777" w:rsidTr="004A22B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45" w:type="dxa"/>
          </w:tcPr>
          <w:p w14:paraId="344C515D" w14:textId="77777777" w:rsidR="00CD222B" w:rsidRPr="006121DF" w:rsidRDefault="00CD222B" w:rsidP="00392CDF">
            <w:r w:rsidRPr="006121DF">
              <w:t>Name</w:t>
            </w:r>
          </w:p>
        </w:tc>
        <w:tc>
          <w:tcPr>
            <w:tcW w:w="2045" w:type="dxa"/>
          </w:tcPr>
          <w:p w14:paraId="6EDA2F5B" w14:textId="77777777" w:rsidR="00CD222B" w:rsidRPr="006121DF" w:rsidRDefault="00CD222B" w:rsidP="00392CDF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6121DF">
              <w:t>Name</w:t>
            </w:r>
          </w:p>
        </w:tc>
        <w:tc>
          <w:tcPr>
            <w:tcW w:w="2045" w:type="dxa"/>
          </w:tcPr>
          <w:p w14:paraId="43579657" w14:textId="77777777" w:rsidR="00CD222B" w:rsidRPr="006121DF" w:rsidRDefault="00CD222B" w:rsidP="00392CDF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6121DF">
              <w:t>Name</w:t>
            </w:r>
          </w:p>
        </w:tc>
        <w:tc>
          <w:tcPr>
            <w:tcW w:w="2045" w:type="dxa"/>
          </w:tcPr>
          <w:p w14:paraId="122F712F" w14:textId="77777777" w:rsidR="00CD222B" w:rsidRPr="006121DF" w:rsidRDefault="00CD222B" w:rsidP="00392CDF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6121DF">
              <w:t>Name</w:t>
            </w:r>
          </w:p>
        </w:tc>
      </w:tr>
      <w:tr w:rsidR="00CD222B" w:rsidRPr="006121DF" w14:paraId="3D6CA099" w14:textId="77777777" w:rsidTr="004A22B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45" w:type="dxa"/>
          </w:tcPr>
          <w:p w14:paraId="7BCA166B" w14:textId="77777777" w:rsidR="00CD222B" w:rsidRPr="006121DF" w:rsidRDefault="00CD222B" w:rsidP="00392CDF">
            <w:pPr>
              <w:rPr>
                <w:b w:val="0"/>
                <w:bCs w:val="0"/>
              </w:rPr>
            </w:pPr>
            <w:r w:rsidRPr="006121DF">
              <w:rPr>
                <w:b w:val="0"/>
                <w:bCs w:val="0"/>
              </w:rPr>
              <w:t>000</w:t>
            </w:r>
          </w:p>
        </w:tc>
        <w:tc>
          <w:tcPr>
            <w:tcW w:w="2045" w:type="dxa"/>
          </w:tcPr>
          <w:p w14:paraId="12CAFD69" w14:textId="77777777" w:rsidR="00CD222B" w:rsidRPr="006121DF" w:rsidRDefault="00CD222B" w:rsidP="00392CD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121DF">
              <w:t>000</w:t>
            </w:r>
          </w:p>
        </w:tc>
        <w:tc>
          <w:tcPr>
            <w:tcW w:w="2045" w:type="dxa"/>
          </w:tcPr>
          <w:p w14:paraId="10686669" w14:textId="77777777" w:rsidR="00CD222B" w:rsidRPr="006121DF" w:rsidRDefault="00CD222B" w:rsidP="00392CD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121DF">
              <w:t>000</w:t>
            </w:r>
          </w:p>
        </w:tc>
        <w:tc>
          <w:tcPr>
            <w:tcW w:w="2045" w:type="dxa"/>
          </w:tcPr>
          <w:p w14:paraId="102D85A4" w14:textId="77777777" w:rsidR="00CD222B" w:rsidRPr="006121DF" w:rsidRDefault="00CD222B" w:rsidP="00392CD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121DF">
              <w:t>000</w:t>
            </w:r>
          </w:p>
        </w:tc>
      </w:tr>
      <w:tr w:rsidR="00CD222B" w:rsidRPr="006121DF" w14:paraId="1F9CCD4D" w14:textId="77777777" w:rsidTr="004A22B8">
        <w:trPr>
          <w:trHeight w:val="30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45" w:type="dxa"/>
          </w:tcPr>
          <w:p w14:paraId="0B59D405" w14:textId="77777777" w:rsidR="00CD222B" w:rsidRPr="006121DF" w:rsidRDefault="00CD222B" w:rsidP="00392CDF">
            <w:pPr>
              <w:rPr>
                <w:b w:val="0"/>
                <w:bCs w:val="0"/>
              </w:rPr>
            </w:pPr>
            <w:r w:rsidRPr="006121DF">
              <w:rPr>
                <w:b w:val="0"/>
                <w:bCs w:val="0"/>
              </w:rPr>
              <w:t>000</w:t>
            </w:r>
          </w:p>
        </w:tc>
        <w:tc>
          <w:tcPr>
            <w:tcW w:w="2045" w:type="dxa"/>
          </w:tcPr>
          <w:p w14:paraId="10276D68" w14:textId="77777777" w:rsidR="00CD222B" w:rsidRPr="006121DF" w:rsidRDefault="00CD222B" w:rsidP="00392CD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121DF">
              <w:t>000</w:t>
            </w:r>
          </w:p>
        </w:tc>
        <w:tc>
          <w:tcPr>
            <w:tcW w:w="2045" w:type="dxa"/>
          </w:tcPr>
          <w:p w14:paraId="539CDAFD" w14:textId="77777777" w:rsidR="00CD222B" w:rsidRPr="006121DF" w:rsidRDefault="00CD222B" w:rsidP="00392CD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121DF">
              <w:t>000</w:t>
            </w:r>
          </w:p>
        </w:tc>
        <w:tc>
          <w:tcPr>
            <w:tcW w:w="2045" w:type="dxa"/>
          </w:tcPr>
          <w:p w14:paraId="4389FC31" w14:textId="77777777" w:rsidR="00CD222B" w:rsidRPr="006121DF" w:rsidRDefault="00CD222B" w:rsidP="00392CD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121DF">
              <w:t>000</w:t>
            </w:r>
          </w:p>
        </w:tc>
      </w:tr>
      <w:tr w:rsidR="00CD222B" w:rsidRPr="006121DF" w14:paraId="61B09547" w14:textId="77777777" w:rsidTr="004A22B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45" w:type="dxa"/>
          </w:tcPr>
          <w:p w14:paraId="5D7CD338" w14:textId="77777777" w:rsidR="00CD222B" w:rsidRPr="006121DF" w:rsidRDefault="00CD222B" w:rsidP="00392CDF">
            <w:pPr>
              <w:rPr>
                <w:b w:val="0"/>
                <w:bCs w:val="0"/>
              </w:rPr>
            </w:pPr>
            <w:r w:rsidRPr="006121DF">
              <w:rPr>
                <w:b w:val="0"/>
                <w:bCs w:val="0"/>
              </w:rPr>
              <w:t>000</w:t>
            </w:r>
          </w:p>
        </w:tc>
        <w:tc>
          <w:tcPr>
            <w:tcW w:w="2045" w:type="dxa"/>
          </w:tcPr>
          <w:p w14:paraId="18BFF9CA" w14:textId="77777777" w:rsidR="00CD222B" w:rsidRPr="006121DF" w:rsidRDefault="00CD222B" w:rsidP="00392CD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121DF">
              <w:t>000</w:t>
            </w:r>
          </w:p>
        </w:tc>
        <w:tc>
          <w:tcPr>
            <w:tcW w:w="2045" w:type="dxa"/>
          </w:tcPr>
          <w:p w14:paraId="17DE8A2F" w14:textId="77777777" w:rsidR="00CD222B" w:rsidRPr="006121DF" w:rsidRDefault="00CD222B" w:rsidP="00392CD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121DF">
              <w:t>000</w:t>
            </w:r>
          </w:p>
        </w:tc>
        <w:tc>
          <w:tcPr>
            <w:tcW w:w="2045" w:type="dxa"/>
          </w:tcPr>
          <w:p w14:paraId="4F67F1B5" w14:textId="77777777" w:rsidR="00CD222B" w:rsidRPr="006121DF" w:rsidRDefault="00CD222B" w:rsidP="00392CD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121DF">
              <w:t>000</w:t>
            </w:r>
          </w:p>
        </w:tc>
      </w:tr>
    </w:tbl>
    <w:p w14:paraId="4E5BAD8B" w14:textId="77777777" w:rsidR="0012066D" w:rsidRPr="006121DF" w:rsidRDefault="0012066D" w:rsidP="0012066D">
      <w:pPr>
        <w:pStyle w:val="Caption"/>
      </w:pPr>
      <w:r w:rsidRPr="006121DF">
        <w:t xml:space="preserve">Figure </w:t>
      </w:r>
      <w:fldSimple w:instr=" SEQ Figure \* ARABIC ">
        <w:r w:rsidR="00497911" w:rsidRPr="006121DF">
          <w:t>2</w:t>
        </w:r>
      </w:fldSimple>
      <w:r w:rsidRPr="006121DF">
        <w:t>: Table 2</w:t>
      </w:r>
    </w:p>
    <w:p w14:paraId="2E1D84CA" w14:textId="08813567" w:rsidR="0012066D" w:rsidRPr="006121DF" w:rsidRDefault="0012066D" w:rsidP="00436098"/>
    <w:p w14:paraId="3D7C0450" w14:textId="72DE5908" w:rsidR="003C5A5F" w:rsidRPr="006121DF" w:rsidRDefault="00A979DC" w:rsidP="007B06D2">
      <w:pPr>
        <w:pStyle w:val="Heading1"/>
      </w:pPr>
      <w:bookmarkStart w:id="2" w:name="_Toc81246690"/>
      <w:r w:rsidRPr="006121DF">
        <w:rPr>
          <w:noProof/>
        </w:rPr>
        <mc:AlternateContent>
          <mc:Choice Requires="wpg">
            <w:drawing>
              <wp:anchor distT="0" distB="0" distL="114300" distR="114300" simplePos="0" relativeHeight="251687936" behindDoc="0" locked="0" layoutInCell="1" allowOverlap="1" wp14:anchorId="570A7AFF" wp14:editId="028A8417">
                <wp:simplePos x="0" y="0"/>
                <wp:positionH relativeFrom="column">
                  <wp:posOffset>3510280</wp:posOffset>
                </wp:positionH>
                <wp:positionV relativeFrom="paragraph">
                  <wp:posOffset>66040</wp:posOffset>
                </wp:positionV>
                <wp:extent cx="2927307" cy="1776516"/>
                <wp:effectExtent l="0" t="0" r="0" b="0"/>
                <wp:wrapSquare wrapText="bothSides"/>
                <wp:docPr id="1737775120" name="Group 15" descr="Pull Quote placeholder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27307" cy="1776516"/>
                          <a:chOff x="0" y="0"/>
                          <a:chExt cx="2927307" cy="1776516"/>
                        </a:xfrm>
                      </wpg:grpSpPr>
                      <wps:wsp>
                        <wps:cNvPr id="1526277796" name="Text Box 60"/>
                        <wps:cNvSpPr txBox="1"/>
                        <wps:spPr>
                          <a:xfrm>
                            <a:off x="0" y="0"/>
                            <a:ext cx="524510" cy="6934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FB3C7FF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5F0C65D0" w14:textId="77777777" w:rsidR="00205953" w:rsidRDefault="00205953" w:rsidP="00C222DD"/>
                            <w:p w14:paraId="79AAD738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2A0F6672" w14:textId="77777777" w:rsidR="00205953" w:rsidRDefault="00205953" w:rsidP="00C222DD"/>
                            <w:p w14:paraId="2BD9FADB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4797C6C" w14:textId="77777777" w:rsidR="00205953" w:rsidRDefault="00205953" w:rsidP="00C222DD"/>
                            <w:p w14:paraId="23A72569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5E52EF61" w14:textId="77777777" w:rsidR="00205953" w:rsidRDefault="00205953" w:rsidP="00C222DD"/>
                            <w:p w14:paraId="2EB64BF5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228CC92D" w14:textId="77777777" w:rsidR="00205953" w:rsidRDefault="00205953" w:rsidP="00C222DD"/>
                            <w:p w14:paraId="0E0E8EA7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5F836532" w14:textId="77777777" w:rsidR="00205953" w:rsidRDefault="00205953" w:rsidP="00C222DD"/>
                            <w:p w14:paraId="4ECE28C6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55FF0633" w14:textId="77777777" w:rsidR="00205953" w:rsidRDefault="00205953" w:rsidP="00C222DD"/>
                            <w:p w14:paraId="339DBD4D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45740698" w14:textId="77777777" w:rsidR="00205953" w:rsidRDefault="00205953" w:rsidP="00C222DD"/>
                            <w:p w14:paraId="0F2DC3F9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9C3D742" w14:textId="77777777" w:rsidR="00205953" w:rsidRDefault="00205953" w:rsidP="00C222DD"/>
                            <w:p w14:paraId="1925FAD6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114A0E2" w14:textId="77777777" w:rsidR="00205953" w:rsidRDefault="00205953" w:rsidP="00C222DD"/>
                            <w:p w14:paraId="6F6CE054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3EE6FBBD" w14:textId="77777777" w:rsidR="00205953" w:rsidRDefault="00205953" w:rsidP="00C222DD"/>
                            <w:p w14:paraId="3E545A00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450D91C2" w14:textId="77777777" w:rsidR="00205953" w:rsidRDefault="00205953" w:rsidP="00C222DD"/>
                            <w:p w14:paraId="349D9E90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1DD8C10C" w14:textId="77777777" w:rsidR="00205953" w:rsidRDefault="00205953" w:rsidP="00C222DD"/>
                            <w:p w14:paraId="1F72AED2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0DA97061" w14:textId="77777777" w:rsidR="00205953" w:rsidRDefault="00205953" w:rsidP="00C222DD"/>
                            <w:p w14:paraId="3848F4A8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1DEAC71" w14:textId="77777777" w:rsidR="00205953" w:rsidRDefault="00205953" w:rsidP="00C222DD"/>
                            <w:p w14:paraId="368A5BF8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74F708AA" w14:textId="77777777" w:rsidR="00205953" w:rsidRDefault="00205953" w:rsidP="00C222DD"/>
                            <w:p w14:paraId="44145E37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5C6F3294" w14:textId="77777777" w:rsidR="00205953" w:rsidRDefault="00205953" w:rsidP="00C222DD"/>
                            <w:p w14:paraId="30F4465C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263C1529" w14:textId="77777777" w:rsidR="00205953" w:rsidRDefault="00205953" w:rsidP="00C222DD"/>
                            <w:p w14:paraId="6A048249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4A0713CB" w14:textId="77777777" w:rsidR="00205953" w:rsidRDefault="00205953" w:rsidP="00C222DD"/>
                            <w:p w14:paraId="0C8F3475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CDC1A95" w14:textId="77777777" w:rsidR="00205953" w:rsidRDefault="00205953" w:rsidP="00C222DD"/>
                            <w:p w14:paraId="52F4BB2B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11BD2FF9" w14:textId="77777777" w:rsidR="00205953" w:rsidRDefault="00205953" w:rsidP="00C222DD"/>
                            <w:p w14:paraId="21E624A6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1518A8D5" w14:textId="77777777" w:rsidR="00205953" w:rsidRDefault="00205953" w:rsidP="00C222DD"/>
                            <w:p w14:paraId="6E11B384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3820BB60" w14:textId="77777777" w:rsidR="00205953" w:rsidRDefault="00205953" w:rsidP="00C222DD"/>
                            <w:p w14:paraId="5AC1256B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3EC56804" w14:textId="77777777" w:rsidR="00205953" w:rsidRDefault="00205953" w:rsidP="00C222DD"/>
                            <w:p w14:paraId="36343BBE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0CE4BD25" w14:textId="77777777" w:rsidR="00205953" w:rsidRDefault="00205953" w:rsidP="00C222DD"/>
                            <w:p w14:paraId="3E38F51B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2A1FDD49" w14:textId="77777777" w:rsidR="00205953" w:rsidRDefault="00205953" w:rsidP="00C222DD"/>
                            <w:p w14:paraId="2378F025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71A17EE0" w14:textId="77777777" w:rsidR="00205953" w:rsidRDefault="00205953" w:rsidP="00C222DD"/>
                            <w:p w14:paraId="5B8D437F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55633D2C" w14:textId="77777777" w:rsidR="00205953" w:rsidRDefault="00205953" w:rsidP="00C222DD"/>
                            <w:p w14:paraId="5B2E9940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25BA050B" w14:textId="77777777" w:rsidR="00205953" w:rsidRDefault="00205953" w:rsidP="00C222DD"/>
                            <w:p w14:paraId="6C6033D6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41B18577" w14:textId="77777777" w:rsidR="00205953" w:rsidRDefault="00205953" w:rsidP="00C222DD"/>
                            <w:p w14:paraId="5259EF49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5F3DA12E" w14:textId="77777777" w:rsidR="00205953" w:rsidRDefault="00205953" w:rsidP="00C222DD"/>
                            <w:p w14:paraId="5A5D3D7F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460D1E88" w14:textId="77777777" w:rsidR="00205953" w:rsidRDefault="00205953" w:rsidP="00C222DD"/>
                            <w:p w14:paraId="005928BE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777CB29F" w14:textId="77777777" w:rsidR="00205953" w:rsidRDefault="00205953" w:rsidP="00C222DD"/>
                            <w:p w14:paraId="05DD8769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1EA07C92" w14:textId="77777777" w:rsidR="00205953" w:rsidRDefault="00205953" w:rsidP="00C222DD"/>
                            <w:p w14:paraId="0DD7B413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2723F7DF" w14:textId="77777777" w:rsidR="00205953" w:rsidRDefault="00205953" w:rsidP="00C222DD"/>
                            <w:p w14:paraId="29E8FDFB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A644319" w14:textId="77777777" w:rsidR="00205953" w:rsidRDefault="00205953" w:rsidP="00C222DD"/>
                            <w:p w14:paraId="236F09C6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75D6B5C9" w14:textId="77777777" w:rsidR="00205953" w:rsidRDefault="00205953" w:rsidP="00C222DD"/>
                            <w:p w14:paraId="4908DD73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74246150" w14:textId="77777777" w:rsidR="00205953" w:rsidRDefault="00205953" w:rsidP="00C222DD"/>
                            <w:p w14:paraId="32B6206A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10066125" w14:textId="77777777" w:rsidR="00205953" w:rsidRDefault="00205953" w:rsidP="00C222DD"/>
                            <w:p w14:paraId="5FC98BBA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52023CC1" w14:textId="77777777" w:rsidR="00205953" w:rsidRDefault="00205953" w:rsidP="00C222DD"/>
                            <w:p w14:paraId="3AE19E51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7C8359F8" w14:textId="77777777" w:rsidR="00205953" w:rsidRDefault="00205953" w:rsidP="00C222DD"/>
                            <w:p w14:paraId="561F8969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12E766FA" w14:textId="77777777" w:rsidR="00205953" w:rsidRDefault="00205953" w:rsidP="00C222DD"/>
                            <w:p w14:paraId="52663287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35AD373E" w14:textId="77777777" w:rsidR="00205953" w:rsidRDefault="00205953" w:rsidP="00C222DD"/>
                            <w:p w14:paraId="512D02F7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46D79579" w14:textId="77777777" w:rsidR="00205953" w:rsidRDefault="00205953" w:rsidP="00C222DD"/>
                            <w:p w14:paraId="578E1155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003BC393" w14:textId="77777777" w:rsidR="00205953" w:rsidRDefault="00205953" w:rsidP="00C222DD"/>
                            <w:p w14:paraId="0FCA7BC7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5FB3C90" w14:textId="77777777" w:rsidR="00205953" w:rsidRDefault="00205953" w:rsidP="00C222DD"/>
                            <w:p w14:paraId="724F3C27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4C3A066" w14:textId="77777777" w:rsidR="00205953" w:rsidRDefault="00205953" w:rsidP="00C222DD"/>
                            <w:p w14:paraId="3FED4930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0D1D9201" w14:textId="77777777" w:rsidR="00205953" w:rsidRDefault="00205953" w:rsidP="00C222DD"/>
                            <w:p w14:paraId="4276E27E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5DBC31A" w14:textId="77777777" w:rsidR="00205953" w:rsidRDefault="00205953" w:rsidP="00C222DD"/>
                            <w:p w14:paraId="3AD8B9A7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27570327" w14:textId="77777777" w:rsidR="00205953" w:rsidRDefault="00205953" w:rsidP="00C222DD"/>
                            <w:p w14:paraId="5020AD95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10B012BC" w14:textId="77777777" w:rsidR="00205953" w:rsidRDefault="00205953" w:rsidP="00C222DD"/>
                            <w:p w14:paraId="4DCB7576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11660E6E" w14:textId="77777777" w:rsidR="00205953" w:rsidRDefault="00205953" w:rsidP="00C222DD"/>
                            <w:p w14:paraId="13444E48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3E7BDC19" w14:textId="77777777" w:rsidR="00205953" w:rsidRDefault="00205953" w:rsidP="00C222DD"/>
                            <w:p w14:paraId="30B790E9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0D3F0EB8" w14:textId="77777777" w:rsidR="00205953" w:rsidRDefault="00205953" w:rsidP="00C222DD"/>
                            <w:p w14:paraId="472454AD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57D154A7" w14:textId="77777777" w:rsidR="00205953" w:rsidRDefault="00205953" w:rsidP="00C222DD"/>
                            <w:p w14:paraId="14A96269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41312485" w14:textId="77777777" w:rsidR="00205953" w:rsidRDefault="00205953" w:rsidP="00C222DD"/>
                            <w:p w14:paraId="1552DC02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26CEFC77" w14:textId="77777777" w:rsidR="00205953" w:rsidRDefault="00205953" w:rsidP="00C222DD"/>
                            <w:p w14:paraId="6DB81C7F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4B2A27FA" w14:textId="77777777" w:rsidR="00205953" w:rsidRDefault="00205953" w:rsidP="00C222DD"/>
                            <w:p w14:paraId="2B4C74C4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2F285FF7" w14:textId="77777777" w:rsidR="00205953" w:rsidRDefault="00205953" w:rsidP="00C222DD"/>
                            <w:p w14:paraId="3AF65BA0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1825DB40" w14:textId="77777777" w:rsidR="00205953" w:rsidRDefault="00205953" w:rsidP="00C222DD"/>
                            <w:p w14:paraId="7F58DCB8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0F188113" w14:textId="77777777" w:rsidR="00205953" w:rsidRDefault="00205953" w:rsidP="00C222DD"/>
                            <w:p w14:paraId="3A1C5DB1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D431415" w14:textId="77777777" w:rsidR="00205953" w:rsidRDefault="00205953" w:rsidP="00C222DD"/>
                            <w:p w14:paraId="41666017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0F8132F1" w14:textId="77777777" w:rsidR="00205953" w:rsidRDefault="00205953" w:rsidP="00C222DD"/>
                            <w:p w14:paraId="6A8C0032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17F0644B" w14:textId="77777777" w:rsidR="00205953" w:rsidRDefault="00205953" w:rsidP="00C222DD"/>
                            <w:p w14:paraId="7C445AD3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55D38BA" w14:textId="77777777" w:rsidR="00205953" w:rsidRDefault="00205953" w:rsidP="00C222DD"/>
                            <w:p w14:paraId="44561CF3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36A166E7" w14:textId="77777777" w:rsidR="00205953" w:rsidRDefault="00205953" w:rsidP="00C222DD"/>
                            <w:p w14:paraId="68F5707A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2AE8D9E1" w14:textId="77777777" w:rsidR="00205953" w:rsidRDefault="00205953" w:rsidP="00C222DD"/>
                            <w:p w14:paraId="41FB533F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1B56ECD" w14:textId="77777777" w:rsidR="00205953" w:rsidRDefault="00205953" w:rsidP="00C222DD"/>
                            <w:p w14:paraId="0868A34A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314D082E" w14:textId="77777777" w:rsidR="00205953" w:rsidRDefault="00205953" w:rsidP="00C222DD"/>
                            <w:p w14:paraId="733F8C52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7F72E28" w14:textId="77777777" w:rsidR="00205953" w:rsidRDefault="00205953" w:rsidP="00C222DD"/>
                            <w:p w14:paraId="10B2A4DA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306AFD63" w14:textId="77777777" w:rsidR="00205953" w:rsidRDefault="00205953" w:rsidP="00C222DD"/>
                            <w:p w14:paraId="13878FAA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529F3849" w14:textId="77777777" w:rsidR="00205953" w:rsidRDefault="00205953" w:rsidP="00C222DD"/>
                            <w:p w14:paraId="413F25F5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2E9FEEE3" w14:textId="77777777" w:rsidR="00205953" w:rsidRDefault="00205953" w:rsidP="00C222DD"/>
                            <w:p w14:paraId="489C4DDC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2F63D122" w14:textId="77777777" w:rsidR="00205953" w:rsidRDefault="00205953" w:rsidP="00C222DD"/>
                            <w:p w14:paraId="235AC185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BBEDFAF" w14:textId="77777777" w:rsidR="00205953" w:rsidRDefault="00205953" w:rsidP="00C222DD"/>
                            <w:p w14:paraId="14982AA6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2CA8CF57" w14:textId="77777777" w:rsidR="00205953" w:rsidRDefault="00205953" w:rsidP="00C222DD"/>
                            <w:p w14:paraId="6326F673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8C97C4E" w14:textId="77777777" w:rsidR="00205953" w:rsidRDefault="00205953" w:rsidP="00C222DD"/>
                            <w:p w14:paraId="14B2B712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2725F53F" w14:textId="77777777" w:rsidR="00205953" w:rsidRDefault="00205953" w:rsidP="00C222DD"/>
                            <w:p w14:paraId="763E4534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4DF1DB7E" w14:textId="77777777" w:rsidR="00205953" w:rsidRDefault="00205953" w:rsidP="00C222DD"/>
                            <w:p w14:paraId="527E5780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53EFA476" w14:textId="77777777" w:rsidR="00205953" w:rsidRDefault="00205953" w:rsidP="00C222DD"/>
                            <w:p w14:paraId="2B853057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2F9C3B8B" w14:textId="77777777" w:rsidR="00205953" w:rsidRDefault="00205953" w:rsidP="00C222DD"/>
                            <w:p w14:paraId="17A51758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337D4843" w14:textId="77777777" w:rsidR="00205953" w:rsidRDefault="00205953" w:rsidP="00C222DD"/>
                            <w:p w14:paraId="6849FC24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795AEE0E" w14:textId="77777777" w:rsidR="00205953" w:rsidRDefault="00205953" w:rsidP="00C222DD"/>
                            <w:p w14:paraId="306B8E64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29425D2F" w14:textId="77777777" w:rsidR="00205953" w:rsidRDefault="00205953" w:rsidP="00C222DD"/>
                            <w:p w14:paraId="71FD9928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28E97F81" w14:textId="77777777" w:rsidR="00205953" w:rsidRDefault="00205953" w:rsidP="00C222DD"/>
                            <w:p w14:paraId="20CD47F7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7E4E88DF" w14:textId="77777777" w:rsidR="00205953" w:rsidRDefault="00205953" w:rsidP="00C222DD"/>
                            <w:p w14:paraId="25E5D16B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7C9FB9D4" w14:textId="77777777" w:rsidR="00205953" w:rsidRDefault="00205953" w:rsidP="00C222DD"/>
                            <w:p w14:paraId="16A8F08E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A2138D9" w14:textId="77777777" w:rsidR="00205953" w:rsidRDefault="00205953" w:rsidP="00C222DD"/>
                            <w:p w14:paraId="178EBEB1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5A364851" w14:textId="77777777" w:rsidR="00205953" w:rsidRDefault="00205953" w:rsidP="00C222DD"/>
                            <w:p w14:paraId="6F813838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4B56B2A8" w14:textId="77777777" w:rsidR="00205953" w:rsidRDefault="00205953" w:rsidP="00C222DD"/>
                            <w:p w14:paraId="5810A9AD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124A391A" w14:textId="77777777" w:rsidR="00205953" w:rsidRDefault="00205953" w:rsidP="00C222DD"/>
                            <w:p w14:paraId="447D5976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17DDD47E" w14:textId="77777777" w:rsidR="00205953" w:rsidRDefault="00205953" w:rsidP="00C222DD"/>
                            <w:p w14:paraId="342DAA55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56EC606F" w14:textId="77777777" w:rsidR="00205953" w:rsidRDefault="00205953" w:rsidP="00C222DD"/>
                            <w:p w14:paraId="453C6F32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3A82A815" w14:textId="77777777" w:rsidR="00205953" w:rsidRDefault="00205953" w:rsidP="00C222DD"/>
                            <w:p w14:paraId="4176FC14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0CB16BED" w14:textId="77777777" w:rsidR="00205953" w:rsidRDefault="00205953" w:rsidP="00C222DD"/>
                            <w:p w14:paraId="0D8622B7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DEE821F" w14:textId="77777777" w:rsidR="00205953" w:rsidRDefault="00205953" w:rsidP="00C222DD"/>
                            <w:p w14:paraId="7202CF94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70E24564" w14:textId="77777777" w:rsidR="00205953" w:rsidRDefault="00205953" w:rsidP="00C222DD"/>
                            <w:p w14:paraId="338D0B6F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44FC6FC6" w14:textId="77777777" w:rsidR="00205953" w:rsidRDefault="00205953" w:rsidP="00C222DD"/>
                            <w:p w14:paraId="2358DF97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23866379" w14:textId="77777777" w:rsidR="00205953" w:rsidRDefault="00205953" w:rsidP="00C222DD"/>
                            <w:p w14:paraId="75A2D499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02C2E1E7" w14:textId="77777777" w:rsidR="00205953" w:rsidRDefault="00205953" w:rsidP="00C222DD"/>
                            <w:p w14:paraId="09611930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D0FF7BE" w14:textId="77777777" w:rsidR="00205953" w:rsidRDefault="00205953" w:rsidP="00C222DD"/>
                            <w:p w14:paraId="18A0126D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4FEFA535" w14:textId="77777777" w:rsidR="00205953" w:rsidRDefault="00205953" w:rsidP="00C222DD"/>
                            <w:p w14:paraId="37A1B247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51412755" w14:textId="77777777" w:rsidR="00205953" w:rsidRDefault="00205953" w:rsidP="00C222DD"/>
                            <w:p w14:paraId="4B8EC40A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3F039D82" w14:textId="77777777" w:rsidR="00205953" w:rsidRDefault="00205953" w:rsidP="00C222DD"/>
                            <w:p w14:paraId="08BE50F5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08347A7C" w14:textId="77777777" w:rsidR="00205953" w:rsidRDefault="00205953" w:rsidP="00C222DD"/>
                            <w:p w14:paraId="604B925B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4E3A8673" w14:textId="77777777" w:rsidR="00205953" w:rsidRDefault="00205953" w:rsidP="00C222DD"/>
                            <w:p w14:paraId="3644B801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0553CA1F" w14:textId="77777777" w:rsidR="00205953" w:rsidRDefault="00205953" w:rsidP="00C222DD"/>
                            <w:p w14:paraId="7A7DACDF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425DEE42" w14:textId="77777777" w:rsidR="00205953" w:rsidRDefault="00205953" w:rsidP="00C222DD"/>
                            <w:p w14:paraId="288A2E93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582973A6" w14:textId="77777777" w:rsidR="00205953" w:rsidRDefault="00205953" w:rsidP="00C222DD"/>
                            <w:p w14:paraId="494694A0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33C0987D" w14:textId="77777777" w:rsidR="00205953" w:rsidRDefault="00205953" w:rsidP="00C222DD"/>
                            <w:p w14:paraId="7EA6CF7E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0731E0A" w14:textId="77777777" w:rsidR="00205953" w:rsidRDefault="00205953" w:rsidP="00C222DD"/>
                            <w:p w14:paraId="3B545CD8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2E7AA3EF" w14:textId="77777777" w:rsidR="00205953" w:rsidRDefault="00205953" w:rsidP="00C222DD"/>
                            <w:p w14:paraId="31EFDD05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59FED072" w14:textId="77777777" w:rsidR="00205953" w:rsidRDefault="00205953" w:rsidP="00C222DD"/>
                            <w:p w14:paraId="1F8F9822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2CC0759" w14:textId="77777777" w:rsidR="00205953" w:rsidRDefault="00205953" w:rsidP="00C222DD"/>
                            <w:p w14:paraId="4842C79C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44F08330" w14:textId="77777777" w:rsidR="00205953" w:rsidRDefault="00205953" w:rsidP="00C222DD"/>
                            <w:p w14:paraId="59E5A845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5A75451E" w14:textId="77777777" w:rsidR="00205953" w:rsidRDefault="00205953" w:rsidP="00C222DD"/>
                            <w:p w14:paraId="5FE978DF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1ACEEF36" w14:textId="77777777" w:rsidR="00205953" w:rsidRDefault="00205953" w:rsidP="00C222DD"/>
                            <w:p w14:paraId="0FBBA930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2D563D40" w14:textId="77777777" w:rsidR="00205953" w:rsidRDefault="00205953" w:rsidP="00C222DD"/>
                            <w:p w14:paraId="60789D89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0E407015" w14:textId="77777777" w:rsidR="00205953" w:rsidRDefault="00205953" w:rsidP="00C222DD"/>
                            <w:p w14:paraId="59188AE7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1D959F61" w14:textId="77777777" w:rsidR="00205953" w:rsidRDefault="00205953" w:rsidP="00C222DD"/>
                            <w:p w14:paraId="10100F74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532D85FE" w14:textId="77777777" w:rsidR="00205953" w:rsidRDefault="00205953" w:rsidP="00C222DD"/>
                            <w:p w14:paraId="147A4B9A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32B2FCC2" w14:textId="77777777" w:rsidR="00205953" w:rsidRDefault="00205953" w:rsidP="00C222DD"/>
                            <w:p w14:paraId="17975F98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253AF7C7" w14:textId="77777777" w:rsidR="00205953" w:rsidRDefault="00205953" w:rsidP="00C222DD"/>
                            <w:p w14:paraId="6240518D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58857A45" w14:textId="77777777" w:rsidR="00205953" w:rsidRDefault="00205953" w:rsidP="00C222DD"/>
                            <w:p w14:paraId="13B08010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752D94DD" w14:textId="77777777" w:rsidR="00205953" w:rsidRDefault="00205953" w:rsidP="00C222DD"/>
                            <w:p w14:paraId="70B4E52F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6C92280" w14:textId="77777777" w:rsidR="00205953" w:rsidRDefault="00205953" w:rsidP="00C222DD"/>
                            <w:p w14:paraId="4D3D6E07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48B2E11A" w14:textId="77777777" w:rsidR="00205953" w:rsidRDefault="00205953" w:rsidP="00C222DD"/>
                            <w:p w14:paraId="11728521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7169FEEE" w14:textId="77777777" w:rsidR="00205953" w:rsidRDefault="00205953" w:rsidP="00C222DD"/>
                            <w:p w14:paraId="0A65D64B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7FDAA906" w14:textId="77777777" w:rsidR="00205953" w:rsidRDefault="00205953" w:rsidP="00C222DD"/>
                            <w:p w14:paraId="02934AB6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7A5E196" w14:textId="77777777" w:rsidR="00205953" w:rsidRDefault="00205953" w:rsidP="00C222DD"/>
                            <w:p w14:paraId="61CC1D8C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E965D79" w14:textId="77777777" w:rsidR="00205953" w:rsidRDefault="00205953" w:rsidP="00C222DD"/>
                            <w:p w14:paraId="198CCE17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49CB07D2" w14:textId="77777777" w:rsidR="00205953" w:rsidRDefault="00205953" w:rsidP="00C222DD"/>
                            <w:p w14:paraId="0CF7D75D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1B0DB69F" w14:textId="77777777" w:rsidR="00205953" w:rsidRDefault="00205953" w:rsidP="00C222DD"/>
                            <w:p w14:paraId="7823AF33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0C0535A3" w14:textId="77777777" w:rsidR="00205953" w:rsidRDefault="00205953" w:rsidP="00C222DD"/>
                            <w:p w14:paraId="3EE7564D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4BE6A8A1" w14:textId="77777777" w:rsidR="00205953" w:rsidRDefault="00205953" w:rsidP="00C222DD"/>
                            <w:p w14:paraId="6AE00E77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3097CD3D" w14:textId="77777777" w:rsidR="00205953" w:rsidRDefault="00205953" w:rsidP="00C222DD"/>
                            <w:p w14:paraId="4AA9671D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5FE5A816" w14:textId="77777777" w:rsidR="00205953" w:rsidRDefault="00205953" w:rsidP="00C222DD"/>
                            <w:p w14:paraId="086E4B0F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0A42239E" w14:textId="77777777" w:rsidR="00205953" w:rsidRDefault="00205953" w:rsidP="00C222DD"/>
                            <w:p w14:paraId="265D1B79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5CF3B7D6" w14:textId="77777777" w:rsidR="00205953" w:rsidRDefault="00205953" w:rsidP="00C222DD"/>
                            <w:p w14:paraId="0CE08681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1C94BCB6" w14:textId="77777777" w:rsidR="00205953" w:rsidRDefault="00205953" w:rsidP="00C222DD"/>
                            <w:p w14:paraId="11184E4A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C801AE3" w14:textId="77777777" w:rsidR="00205953" w:rsidRDefault="00205953" w:rsidP="00C222DD"/>
                            <w:p w14:paraId="0994648A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1CE1AF2B" w14:textId="77777777" w:rsidR="00205953" w:rsidRDefault="00205953" w:rsidP="00C222DD"/>
                            <w:p w14:paraId="1909BE78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25DCBDC3" w14:textId="77777777" w:rsidR="00205953" w:rsidRDefault="00205953" w:rsidP="00C222DD"/>
                            <w:p w14:paraId="2068B636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C22FD52" w14:textId="77777777" w:rsidR="00205953" w:rsidRDefault="00205953" w:rsidP="00C222DD"/>
                            <w:p w14:paraId="155D2C7A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327FF733" w14:textId="77777777" w:rsidR="00205953" w:rsidRDefault="00205953" w:rsidP="00C222DD"/>
                            <w:p w14:paraId="723B1FD0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14068EB" w14:textId="77777777" w:rsidR="00205953" w:rsidRDefault="00205953" w:rsidP="00C222DD"/>
                            <w:p w14:paraId="7F05F109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21FCD52A" w14:textId="77777777" w:rsidR="00205953" w:rsidRDefault="00205953" w:rsidP="00C222DD"/>
                            <w:p w14:paraId="7B8A7F80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0B4A4A23" w14:textId="77777777" w:rsidR="00205953" w:rsidRDefault="00205953" w:rsidP="00C222DD"/>
                            <w:p w14:paraId="3C0AE546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090A8FFD" w14:textId="77777777" w:rsidR="00205953" w:rsidRDefault="00205953" w:rsidP="00C222DD"/>
                            <w:p w14:paraId="7542A36A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188416CA" w14:textId="77777777" w:rsidR="00205953" w:rsidRDefault="00205953" w:rsidP="00C222DD"/>
                            <w:p w14:paraId="1E6B11D6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0C97F90A" w14:textId="77777777" w:rsidR="00205953" w:rsidRDefault="00205953" w:rsidP="00C222DD"/>
                            <w:p w14:paraId="3D39B43F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9C4B6E4" w14:textId="77777777" w:rsidR="00205953" w:rsidRDefault="00205953" w:rsidP="00C222DD"/>
                            <w:p w14:paraId="3AA93925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09022500" w14:textId="77777777" w:rsidR="00205953" w:rsidRDefault="00205953" w:rsidP="00C222DD"/>
                            <w:p w14:paraId="32521B56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12EF7DC6" w14:textId="77777777" w:rsidR="00205953" w:rsidRDefault="00205953" w:rsidP="00C222DD"/>
                            <w:p w14:paraId="08B8CC01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3477093F" w14:textId="77777777" w:rsidR="00205953" w:rsidRDefault="00205953" w:rsidP="00C222DD"/>
                            <w:p w14:paraId="55AA8948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0A616F5E" w14:textId="77777777" w:rsidR="00205953" w:rsidRDefault="00205953" w:rsidP="00C222DD"/>
                            <w:p w14:paraId="56FA2551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557668CB" w14:textId="77777777" w:rsidR="00205953" w:rsidRDefault="00205953" w:rsidP="00C222DD"/>
                            <w:p w14:paraId="3A9F21D1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05E12240" w14:textId="77777777" w:rsidR="00205953" w:rsidRDefault="00205953" w:rsidP="00C222DD"/>
                            <w:p w14:paraId="28EBA421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73044646" w14:textId="77777777" w:rsidR="00205953" w:rsidRDefault="00205953" w:rsidP="00C222DD"/>
                            <w:p w14:paraId="0608E5CB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1E6441B0" w14:textId="77777777" w:rsidR="00205953" w:rsidRDefault="00205953" w:rsidP="00C222DD"/>
                            <w:p w14:paraId="0738C579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27FC5FD7" w14:textId="77777777" w:rsidR="00205953" w:rsidRDefault="00205953" w:rsidP="00C222DD"/>
                            <w:p w14:paraId="17F58D61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423D86A6" w14:textId="77777777" w:rsidR="00205953" w:rsidRDefault="00205953" w:rsidP="00C222DD"/>
                            <w:p w14:paraId="4D6361ED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78B08FD8" w14:textId="77777777" w:rsidR="00205953" w:rsidRDefault="00205953" w:rsidP="00C222DD"/>
                            <w:p w14:paraId="288B4E00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033C2BA6" w14:textId="77777777" w:rsidR="00205953" w:rsidRDefault="00205953" w:rsidP="00C222DD"/>
                            <w:p w14:paraId="36632405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1469ADD0" w14:textId="77777777" w:rsidR="00205953" w:rsidRDefault="00205953" w:rsidP="00C222DD"/>
                            <w:p w14:paraId="353DAE73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1A5A39DC" w14:textId="77777777" w:rsidR="00205953" w:rsidRDefault="00205953" w:rsidP="00C222DD"/>
                            <w:p w14:paraId="126A7CB9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1A3F89D8" w14:textId="77777777" w:rsidR="00205953" w:rsidRDefault="00205953" w:rsidP="00C222DD"/>
                            <w:p w14:paraId="1297E5A2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8513A3C" w14:textId="77777777" w:rsidR="00205953" w:rsidRDefault="00205953" w:rsidP="00C222DD"/>
                            <w:p w14:paraId="0F340D74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5AF4E611" w14:textId="77777777" w:rsidR="00205953" w:rsidRDefault="00205953" w:rsidP="00C222DD"/>
                            <w:p w14:paraId="002B0C98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0E8EE4B6" w14:textId="77777777" w:rsidR="00205953" w:rsidRDefault="00205953" w:rsidP="00C222DD"/>
                            <w:p w14:paraId="1AE8C428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EB9F08D" w14:textId="77777777" w:rsidR="00205953" w:rsidRDefault="00205953" w:rsidP="00C222DD"/>
                            <w:p w14:paraId="6E4E4236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4B4F0E86" w14:textId="77777777" w:rsidR="00205953" w:rsidRDefault="00205953" w:rsidP="00C222DD"/>
                            <w:p w14:paraId="32ECFCBA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48A84170" w14:textId="77777777" w:rsidR="00205953" w:rsidRDefault="00205953" w:rsidP="00C222DD"/>
                            <w:p w14:paraId="79E345AB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1EF4A51D" w14:textId="77777777" w:rsidR="00205953" w:rsidRDefault="00205953" w:rsidP="00C222DD"/>
                            <w:p w14:paraId="2A6F03E8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7FF5A1DC" w14:textId="77777777" w:rsidR="00205953" w:rsidRDefault="00205953" w:rsidP="00C222DD"/>
                            <w:p w14:paraId="0D4F792C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3CE85764" w14:textId="77777777" w:rsidR="00205953" w:rsidRDefault="00205953" w:rsidP="00C222DD"/>
                            <w:p w14:paraId="386D58F7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55FADA10" w14:textId="77777777" w:rsidR="00205953" w:rsidRDefault="00205953" w:rsidP="00C222DD"/>
                            <w:p w14:paraId="138C8BF4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11E1D7F3" w14:textId="77777777" w:rsidR="00205953" w:rsidRDefault="00205953" w:rsidP="00C222DD"/>
                            <w:p w14:paraId="2026439F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76FCE308" w14:textId="77777777" w:rsidR="00205953" w:rsidRDefault="00205953" w:rsidP="00C222DD"/>
                            <w:p w14:paraId="5E9E938E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048F8CED" w14:textId="77777777" w:rsidR="00205953" w:rsidRDefault="00205953" w:rsidP="00C222DD"/>
                            <w:p w14:paraId="121E0783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2512F4E6" w14:textId="77777777" w:rsidR="00205953" w:rsidRDefault="00205953" w:rsidP="00C222DD"/>
                            <w:p w14:paraId="6349D9E5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233904D4" w14:textId="77777777" w:rsidR="00205953" w:rsidRDefault="00205953" w:rsidP="00C222DD"/>
                            <w:p w14:paraId="5D7AFC4D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522DF428" w14:textId="77777777" w:rsidR="00205953" w:rsidRDefault="00205953" w:rsidP="00C222DD"/>
                            <w:p w14:paraId="47FC88BC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3E1664D8" w14:textId="77777777" w:rsidR="00205953" w:rsidRDefault="00205953" w:rsidP="00C222DD"/>
                            <w:p w14:paraId="7C27966B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15C292EA" w14:textId="77777777" w:rsidR="00205953" w:rsidRDefault="00205953" w:rsidP="00C222DD"/>
                            <w:p w14:paraId="648AE137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3EEEDC63" w14:textId="77777777" w:rsidR="00205953" w:rsidRDefault="00205953" w:rsidP="00C222DD"/>
                            <w:p w14:paraId="6C89A0E6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76EE76B6" w14:textId="77777777" w:rsidR="00205953" w:rsidRDefault="00205953" w:rsidP="00C222DD"/>
                            <w:p w14:paraId="354D1855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9AB443A" w14:textId="77777777" w:rsidR="00205953" w:rsidRDefault="00205953" w:rsidP="00C222DD"/>
                            <w:p w14:paraId="6A654C9E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4B394AA6" w14:textId="77777777" w:rsidR="00205953" w:rsidRDefault="00205953" w:rsidP="00C222DD"/>
                            <w:p w14:paraId="6FF1A8CE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24E5D342" w14:textId="77777777" w:rsidR="00205953" w:rsidRDefault="00205953" w:rsidP="00C222DD"/>
                            <w:p w14:paraId="1FE65E86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3C50276" w14:textId="77777777" w:rsidR="00205953" w:rsidRDefault="00205953" w:rsidP="00C222DD"/>
                            <w:p w14:paraId="17FC4329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43A92AA6" w14:textId="77777777" w:rsidR="00205953" w:rsidRDefault="00205953" w:rsidP="00C222DD"/>
                            <w:p w14:paraId="4BD60955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D30D259" w14:textId="77777777" w:rsidR="00205953" w:rsidRDefault="00205953" w:rsidP="00C222DD"/>
                            <w:p w14:paraId="0502A3AF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514E3415" w14:textId="77777777" w:rsidR="00205953" w:rsidRDefault="00205953" w:rsidP="00C222DD"/>
                            <w:p w14:paraId="4030FCB8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325BF8AF" w14:textId="77777777" w:rsidR="00205953" w:rsidRDefault="00205953" w:rsidP="00C222DD"/>
                            <w:p w14:paraId="0D602340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3C350147" w14:textId="77777777" w:rsidR="00205953" w:rsidRDefault="00205953" w:rsidP="00C222DD"/>
                            <w:p w14:paraId="587ECF04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13D8BE92" w14:textId="77777777" w:rsidR="00205953" w:rsidRDefault="00205953" w:rsidP="00C222DD"/>
                            <w:p w14:paraId="7D13B303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77C78155" w14:textId="77777777" w:rsidR="00205953" w:rsidRDefault="00205953" w:rsidP="00C222DD"/>
                            <w:p w14:paraId="3BB994D6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598FB26D" w14:textId="77777777" w:rsidR="00205953" w:rsidRDefault="00205953" w:rsidP="00C222DD"/>
                            <w:p w14:paraId="78BCF3E2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03E521B6" w14:textId="77777777" w:rsidR="00205953" w:rsidRDefault="00205953" w:rsidP="00C222DD"/>
                            <w:p w14:paraId="084AF94B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3F4A723C" w14:textId="77777777" w:rsidR="00205953" w:rsidRDefault="00205953" w:rsidP="00C222DD"/>
                            <w:p w14:paraId="260D4649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64E13DE" w14:textId="77777777" w:rsidR="00205953" w:rsidRDefault="00205953" w:rsidP="00C222DD"/>
                            <w:p w14:paraId="5C5D1213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798B485A" w14:textId="77777777" w:rsidR="00205953" w:rsidRDefault="00205953" w:rsidP="00C222DD"/>
                            <w:p w14:paraId="6F63A2A6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5C63A12E" w14:textId="77777777" w:rsidR="00205953" w:rsidRDefault="00205953" w:rsidP="00C222DD"/>
                            <w:p w14:paraId="752B4AAF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18DD07C6" w14:textId="77777777" w:rsidR="00205953" w:rsidRDefault="00205953" w:rsidP="00C222DD"/>
                            <w:p w14:paraId="727FF57E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31F9D650" w14:textId="77777777" w:rsidR="00205953" w:rsidRDefault="00205953" w:rsidP="00C222DD"/>
                            <w:p w14:paraId="589F987F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7DAA2D61" w14:textId="77777777" w:rsidR="00205953" w:rsidRDefault="00205953" w:rsidP="00C222DD"/>
                            <w:p w14:paraId="049BDC00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A53A5EB" w14:textId="77777777" w:rsidR="00205953" w:rsidRDefault="00205953" w:rsidP="00C222DD"/>
                            <w:p w14:paraId="261111DF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77E76842" w14:textId="77777777" w:rsidR="00205953" w:rsidRDefault="00205953" w:rsidP="00C222DD"/>
                            <w:p w14:paraId="03979A6D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A0BF12E" w14:textId="77777777" w:rsidR="00205953" w:rsidRDefault="00205953" w:rsidP="00C222DD"/>
                            <w:p w14:paraId="67306AA5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47781C39" w14:textId="77777777" w:rsidR="00205953" w:rsidRDefault="00205953" w:rsidP="00C222DD"/>
                            <w:p w14:paraId="65DFA034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4F11E180" w14:textId="77777777" w:rsidR="00205953" w:rsidRDefault="00205953" w:rsidP="00C222DD"/>
                            <w:p w14:paraId="7C04D9F1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129E8B6" w14:textId="77777777" w:rsidR="00205953" w:rsidRDefault="00205953" w:rsidP="00C222DD"/>
                            <w:p w14:paraId="1FD17931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422315EE" w14:textId="77777777" w:rsidR="00205953" w:rsidRDefault="00205953" w:rsidP="00C222DD"/>
                            <w:p w14:paraId="570D3017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2FFABA06" w14:textId="77777777" w:rsidR="00205953" w:rsidRDefault="00205953" w:rsidP="00C222DD"/>
                            <w:p w14:paraId="40BF3F96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03F73B4E" w14:textId="77777777" w:rsidR="00205953" w:rsidRDefault="00205953" w:rsidP="00C222DD"/>
                            <w:p w14:paraId="3EAAE2B2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3CC7ABD1" w14:textId="77777777" w:rsidR="00205953" w:rsidRDefault="00205953" w:rsidP="00C222DD"/>
                            <w:p w14:paraId="53175302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40D844A6" w14:textId="77777777" w:rsidR="00205953" w:rsidRDefault="00205953" w:rsidP="00C222DD"/>
                            <w:p w14:paraId="43CE74BD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26147BB" w14:textId="77777777" w:rsidR="00205953" w:rsidRDefault="00205953" w:rsidP="00C222DD"/>
                            <w:p w14:paraId="4909BF4E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15FCDC2B" w14:textId="77777777" w:rsidR="00205953" w:rsidRDefault="00205953" w:rsidP="00C222DD"/>
                            <w:p w14:paraId="20972661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1A81906" w14:textId="77777777" w:rsidR="00205953" w:rsidRDefault="00205953" w:rsidP="00C222DD"/>
                            <w:p w14:paraId="08D4E774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AC012AC" w14:textId="77777777" w:rsidR="00205953" w:rsidRDefault="00205953" w:rsidP="00C222DD"/>
                            <w:p w14:paraId="65993FE7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43355E94" w14:textId="77777777" w:rsidR="00205953" w:rsidRDefault="00205953" w:rsidP="00C222DD"/>
                            <w:p w14:paraId="717A2F8D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777F219D" w14:textId="77777777" w:rsidR="00205953" w:rsidRDefault="00205953" w:rsidP="00C222DD"/>
                            <w:p w14:paraId="63398BBA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31B25CFA" w14:textId="77777777" w:rsidR="00205953" w:rsidRDefault="00205953" w:rsidP="00C222DD"/>
                            <w:p w14:paraId="22A5A6B5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47F936F5" w14:textId="77777777" w:rsidR="00205953" w:rsidRDefault="00205953" w:rsidP="00C222DD"/>
                            <w:p w14:paraId="3EBE409A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23C1277E" w14:textId="77777777" w:rsidR="00205953" w:rsidRDefault="00205953" w:rsidP="00C222DD"/>
                            <w:p w14:paraId="4414D48E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E2B25DF" w14:textId="77777777" w:rsidR="00205953" w:rsidRDefault="00205953" w:rsidP="00C222DD"/>
                            <w:p w14:paraId="0858D77F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534FE3CD" w14:textId="77777777" w:rsidR="00205953" w:rsidRDefault="00205953" w:rsidP="00C222DD"/>
                            <w:p w14:paraId="3AE2FFF2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3181C3E7" w14:textId="77777777" w:rsidR="00205953" w:rsidRDefault="00205953" w:rsidP="00C222DD"/>
                            <w:p w14:paraId="5A45385A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2C8FC0D1" w14:textId="77777777" w:rsidR="00205953" w:rsidRDefault="00205953" w:rsidP="00C222DD"/>
                            <w:p w14:paraId="21E4EFE3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6D3A8C3" w14:textId="77777777" w:rsidR="00205953" w:rsidRDefault="00205953" w:rsidP="00C222DD"/>
                            <w:p w14:paraId="60FE1DC0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0FC83195" w14:textId="77777777" w:rsidR="00205953" w:rsidRDefault="00205953" w:rsidP="00C222DD"/>
                            <w:p w14:paraId="0E22EB03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C9E894F" w14:textId="77777777" w:rsidR="00205953" w:rsidRDefault="00205953" w:rsidP="00C222DD"/>
                            <w:p w14:paraId="190696E2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2CD72742" w14:textId="77777777" w:rsidR="00205953" w:rsidRDefault="00205953" w:rsidP="00C222DD"/>
                            <w:p w14:paraId="5509C992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7386C186" w14:textId="77777777" w:rsidR="00205953" w:rsidRDefault="00205953" w:rsidP="00C222DD"/>
                            <w:p w14:paraId="13BB2991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0E366B22" w14:textId="77777777" w:rsidR="00205953" w:rsidRDefault="00205953" w:rsidP="00C222DD"/>
                            <w:p w14:paraId="58B8A774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3EFCFE82" w14:textId="77777777" w:rsidR="00205953" w:rsidRDefault="00205953" w:rsidP="00C222DD"/>
                            <w:p w14:paraId="0ABC9440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7F90189D" w14:textId="77777777" w:rsidR="00205953" w:rsidRDefault="00205953" w:rsidP="00C222DD"/>
                            <w:p w14:paraId="560D362C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53E408A1" w14:textId="77777777" w:rsidR="00205953" w:rsidRDefault="00205953" w:rsidP="00C222DD"/>
                            <w:p w14:paraId="6E2BEFBD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26990B0A" w14:textId="77777777" w:rsidR="00205953" w:rsidRDefault="00205953" w:rsidP="00C222DD"/>
                            <w:p w14:paraId="58494F54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0F753B69" w14:textId="77777777" w:rsidR="00205953" w:rsidRDefault="00205953" w:rsidP="00C222DD"/>
                            <w:p w14:paraId="1F74E238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2174539" w14:textId="77777777" w:rsidR="00205953" w:rsidRDefault="00205953" w:rsidP="00C222DD"/>
                            <w:p w14:paraId="31C79577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50BDD670" w14:textId="77777777" w:rsidR="00205953" w:rsidRDefault="00205953" w:rsidP="00C222DD"/>
                            <w:p w14:paraId="1DD86938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12495DB7" w14:textId="77777777" w:rsidR="00205953" w:rsidRDefault="00205953" w:rsidP="00C222DD"/>
                            <w:p w14:paraId="239CFD30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58A9EDC2" w14:textId="77777777" w:rsidR="00205953" w:rsidRDefault="00205953" w:rsidP="00C222DD"/>
                            <w:p w14:paraId="0A1304B8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16A8C723" w14:textId="77777777" w:rsidR="00205953" w:rsidRDefault="00205953" w:rsidP="00C222DD"/>
                            <w:p w14:paraId="63EC3758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78141C8F" w14:textId="77777777" w:rsidR="00205953" w:rsidRDefault="00205953" w:rsidP="00C222DD"/>
                            <w:p w14:paraId="369881E0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13BB45D2" w14:textId="77777777" w:rsidR="00205953" w:rsidRDefault="00205953" w:rsidP="00C222DD"/>
                            <w:p w14:paraId="12723BCB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436C9E8E" w14:textId="77777777" w:rsidR="00205953" w:rsidRDefault="00205953" w:rsidP="00C222DD"/>
                            <w:p w14:paraId="390B9630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0C8D78CC" w14:textId="77777777" w:rsidR="00205953" w:rsidRDefault="00205953" w:rsidP="00C222DD"/>
                            <w:p w14:paraId="2A5FD6EB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39C4C0AD" w14:textId="77777777" w:rsidR="00205953" w:rsidRDefault="00205953" w:rsidP="00C222DD"/>
                            <w:p w14:paraId="4C207561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1443DD7D" w14:textId="77777777" w:rsidR="00205953" w:rsidRDefault="00205953" w:rsidP="00C222DD"/>
                            <w:p w14:paraId="0A94B052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053CFE34" w14:textId="77777777" w:rsidR="00205953" w:rsidRDefault="00205953" w:rsidP="00C222DD"/>
                            <w:p w14:paraId="0FF0BE27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21BB868E" w14:textId="77777777" w:rsidR="00205953" w:rsidRDefault="00205953" w:rsidP="00C222DD"/>
                            <w:p w14:paraId="3225CBC1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67592399" name="Text Box 61"/>
                        <wps:cNvSpPr txBox="1"/>
                        <wps:spPr>
                          <a:xfrm>
                            <a:off x="383458" y="117987"/>
                            <a:ext cx="2543849" cy="165852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7809DD0" w14:textId="77777777" w:rsidR="00205953" w:rsidRPr="00E46FE8" w:rsidRDefault="00205953" w:rsidP="00E46FE8">
                              <w:pPr>
                                <w:pStyle w:val="PullQuote"/>
                              </w:pPr>
                              <w:r w:rsidRPr="00E46FE8">
                                <w:t>PULL QUOTE STYLE. PELLENTESQUE HABITANT MORBI TRISTIQUE SENECTUS ET NETUS ET MALESUADA FAMES AC TURPIS EGESTAS. PROIN PHARETRA NONUMMY PEDE.”</w:t>
                              </w:r>
                            </w:p>
                            <w:p w14:paraId="4C3316CB" w14:textId="77777777" w:rsidR="00205953" w:rsidRPr="00D20793" w:rsidRDefault="00205953" w:rsidP="00C222DD">
                              <w:pPr>
                                <w:jc w:val="left"/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</w:p>
                            <w:p w14:paraId="5EFE489B" w14:textId="77777777" w:rsidR="00205953" w:rsidRPr="00D20793" w:rsidRDefault="00205953" w:rsidP="00C222DD">
                              <w:pPr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</w:p>
                            <w:p w14:paraId="5C343A7F" w14:textId="77777777" w:rsidR="00205953" w:rsidRPr="00D20793" w:rsidRDefault="00205953" w:rsidP="0012075A">
                              <w:pPr>
                                <w:pStyle w:val="BodyText1"/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 w:rsidRPr="00D20793"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  <w:t>PELLENTESQUE HABITANT MORBI TRISTIQUE SENECTUS ET NETUS ET MALESUADA FAMES AC TURPIS EGESTAS. PROIN PHARETRA NONUMMY PEDE. MAURIS ET ORCI.</w:t>
                              </w:r>
                            </w:p>
                            <w:p w14:paraId="5AB51252" w14:textId="77777777" w:rsidR="00205953" w:rsidRPr="00D20793" w:rsidRDefault="00205953" w:rsidP="00C222DD">
                              <w:pPr>
                                <w:jc w:val="left"/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</w:p>
                            <w:p w14:paraId="6F8CBB1D" w14:textId="77777777" w:rsidR="00205953" w:rsidRPr="00D20793" w:rsidRDefault="00205953" w:rsidP="00C222DD">
                              <w:pPr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</w:p>
                            <w:p w14:paraId="04F333E3" w14:textId="77777777" w:rsidR="00205953" w:rsidRPr="00D20793" w:rsidRDefault="00205953" w:rsidP="0012075A">
                              <w:pPr>
                                <w:pStyle w:val="BodyText1"/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 w:rsidRPr="00D20793"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  <w:t>PELLENTESQUE HABITANT MORBI TRISTIQUE SENECTUS ET NETUS ET MALESUADA FAMES AC TURPIS EGESTAS. PROIN PHARETRA NONUMMY PEDE. MAURIS ET ORCI.</w:t>
                              </w:r>
                            </w:p>
                            <w:p w14:paraId="011A31C2" w14:textId="77777777" w:rsidR="00205953" w:rsidRPr="00D20793" w:rsidRDefault="00205953" w:rsidP="00C222DD">
                              <w:pPr>
                                <w:jc w:val="left"/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</w:p>
                            <w:p w14:paraId="64F38BFB" w14:textId="77777777" w:rsidR="00205953" w:rsidRPr="00D20793" w:rsidRDefault="00205953" w:rsidP="00C222DD">
                              <w:pPr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</w:p>
                            <w:p w14:paraId="6E4E1857" w14:textId="77777777" w:rsidR="00205953" w:rsidRPr="00D20793" w:rsidRDefault="00205953" w:rsidP="0012075A">
                              <w:pPr>
                                <w:pStyle w:val="BodyText1"/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 w:rsidRPr="00D20793"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  <w:t>PELLENTESQUE HABITANT MORBI TRISTIQUE SENECTUS ET NETUS ET MALESUADA FAMES AC TURPIS EGESTAS. PROIN PHARETRA NONUMMY PEDE. MAURIS ET ORCI.</w:t>
                              </w:r>
                            </w:p>
                            <w:p w14:paraId="4508A616" w14:textId="77777777" w:rsidR="00205953" w:rsidRPr="00D20793" w:rsidRDefault="00205953" w:rsidP="00C222DD">
                              <w:pPr>
                                <w:jc w:val="left"/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</w:p>
                            <w:p w14:paraId="77D863CB" w14:textId="77777777" w:rsidR="00205953" w:rsidRPr="00D20793" w:rsidRDefault="00205953" w:rsidP="00C222DD">
                              <w:pPr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</w:p>
                            <w:p w14:paraId="43795FBA" w14:textId="77777777" w:rsidR="00205953" w:rsidRPr="00D20793" w:rsidRDefault="00205953" w:rsidP="0012075A">
                              <w:pPr>
                                <w:pStyle w:val="BodyText1"/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 w:rsidRPr="00D20793"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  <w:t>PELLENTESQUE HABITANT MORBI TRISTIQUE SENECTUS ET NETUS ET MALESUADA FAMES AC TURPIS EGESTAS. PROIN PHARETRA NONUMMY PEDE. MAURIS ET ORCI.</w:t>
                              </w:r>
                            </w:p>
                            <w:p w14:paraId="225A3B83" w14:textId="77777777" w:rsidR="00205953" w:rsidRPr="00D20793" w:rsidRDefault="00205953" w:rsidP="00C222DD">
                              <w:pPr>
                                <w:jc w:val="left"/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</w:p>
                            <w:p w14:paraId="7AA9DB5D" w14:textId="77777777" w:rsidR="00205953" w:rsidRPr="00D20793" w:rsidRDefault="00205953" w:rsidP="00C222DD">
                              <w:pPr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</w:p>
                            <w:p w14:paraId="615189A0" w14:textId="77777777" w:rsidR="00205953" w:rsidRPr="00D20793" w:rsidRDefault="00205953" w:rsidP="0012075A">
                              <w:pPr>
                                <w:pStyle w:val="BodyText1"/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 w:rsidRPr="00D20793"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  <w:t>PELLENTESQUE HABITANT MORBI TRISTIQUE SENECTUS ET NETUS ET MALESUADA FAMES AC TURPIS EGESTAS. PROIN PHARETRA NONUMMY PEDE. MAURIS ET ORCI.</w:t>
                              </w:r>
                            </w:p>
                            <w:p w14:paraId="1019AF4C" w14:textId="77777777" w:rsidR="00205953" w:rsidRPr="00D20793" w:rsidRDefault="00205953" w:rsidP="00C222DD">
                              <w:pPr>
                                <w:jc w:val="left"/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</w:p>
                            <w:p w14:paraId="4466A6DD" w14:textId="77777777" w:rsidR="00205953" w:rsidRPr="00D20793" w:rsidRDefault="00205953" w:rsidP="00C222DD">
                              <w:pPr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</w:p>
                            <w:p w14:paraId="311C453A" w14:textId="77777777" w:rsidR="00205953" w:rsidRPr="00D20793" w:rsidRDefault="00205953" w:rsidP="0012075A">
                              <w:pPr>
                                <w:pStyle w:val="BodyText1"/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 w:rsidRPr="00D20793"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  <w:t>PELLENTESQUE HABITANT MORBI TRISTIQUE SENECTUS ET NETUS ET MALESUADA FAMES AC TURPIS EGESTAS. PROIN PHARETRA NONUMMY PEDE. MAURIS ET ORCI.</w:t>
                              </w:r>
                            </w:p>
                            <w:p w14:paraId="24988CDA" w14:textId="77777777" w:rsidR="00205953" w:rsidRPr="00D20793" w:rsidRDefault="00205953" w:rsidP="00C222DD">
                              <w:pPr>
                                <w:jc w:val="left"/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</w:p>
                            <w:p w14:paraId="0B604550" w14:textId="77777777" w:rsidR="00205953" w:rsidRPr="00D20793" w:rsidRDefault="00205953" w:rsidP="00C222DD">
                              <w:pPr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</w:p>
                            <w:p w14:paraId="074FD7CC" w14:textId="77777777" w:rsidR="00205953" w:rsidRPr="00D20793" w:rsidRDefault="00205953" w:rsidP="0012075A">
                              <w:pPr>
                                <w:pStyle w:val="BodyText1"/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 w:rsidRPr="00D20793"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  <w:t>PELLENTESQUE HABITANT MORBI TRISTIQUE SENECTUS ET NETUS ET MALESUADA FAMES AC TURPIS EGESTAS. PROIN PHARETRA NONUMMY PEDE. MAURIS ET ORCI.</w:t>
                              </w:r>
                            </w:p>
                            <w:p w14:paraId="1D165666" w14:textId="77777777" w:rsidR="00205953" w:rsidRPr="00D20793" w:rsidRDefault="00205953" w:rsidP="00C222DD">
                              <w:pPr>
                                <w:jc w:val="left"/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</w:p>
                            <w:p w14:paraId="7CFD3DC0" w14:textId="77777777" w:rsidR="00205953" w:rsidRPr="00D20793" w:rsidRDefault="00205953" w:rsidP="00C222DD">
                              <w:pPr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</w:p>
                            <w:p w14:paraId="1A36DF85" w14:textId="77777777" w:rsidR="00205953" w:rsidRPr="00D20793" w:rsidRDefault="00205953" w:rsidP="0012075A">
                              <w:pPr>
                                <w:pStyle w:val="BodyText1"/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 w:rsidRPr="00D20793"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  <w:t>PELLENTESQUE HABITANT MORBI TRISTIQUE SENECTUS ET NETUS ET MALESUADA FAMES AC TURPIS EGESTAS. PROIN PHARETRA NONUMMY PEDE. MAURIS ET ORCI.</w:t>
                              </w:r>
                            </w:p>
                            <w:p w14:paraId="4629B307" w14:textId="77777777" w:rsidR="00205953" w:rsidRPr="00D20793" w:rsidRDefault="00205953" w:rsidP="00C222DD">
                              <w:pPr>
                                <w:jc w:val="left"/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</w:p>
                            <w:p w14:paraId="48C5F8D9" w14:textId="77777777" w:rsidR="00205953" w:rsidRPr="00D20793" w:rsidRDefault="00205953" w:rsidP="00C222DD">
                              <w:pPr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</w:p>
                            <w:p w14:paraId="6DE8667C" w14:textId="77777777" w:rsidR="00205953" w:rsidRPr="00D20793" w:rsidRDefault="00205953" w:rsidP="0012075A">
                              <w:pPr>
                                <w:pStyle w:val="BodyText1"/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 w:rsidRPr="00D20793"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  <w:t>PELLENTESQUE HABITANT MORBI TRISTIQUE SENECTUS ET NETUS ET MALESUADA FAMES AC TURPIS EGESTAS. PROIN PHARETRA NONUMMY PEDE. MAURIS ET ORCI.</w:t>
                              </w:r>
                            </w:p>
                            <w:p w14:paraId="07B09218" w14:textId="77777777" w:rsidR="00205953" w:rsidRPr="00D20793" w:rsidRDefault="00205953" w:rsidP="00C222DD">
                              <w:pPr>
                                <w:jc w:val="left"/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</w:p>
                            <w:p w14:paraId="1BE15DB1" w14:textId="77777777" w:rsidR="00205953" w:rsidRPr="00D20793" w:rsidRDefault="00205953" w:rsidP="00C222DD">
                              <w:pPr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</w:p>
                            <w:p w14:paraId="2FD400E8" w14:textId="77777777" w:rsidR="00205953" w:rsidRPr="00D20793" w:rsidRDefault="00205953" w:rsidP="0012075A">
                              <w:pPr>
                                <w:pStyle w:val="BodyText1"/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 w:rsidRPr="00D20793"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  <w:t>PELLENTESQUE HABITANT MORBI TRISTIQUE SENECTUS ET NETUS ET MALESUADA FAMES AC TURPIS EGESTAS. PROIN PHARETRA NONUMMY PEDE. MAURIS ET ORCI.</w:t>
                              </w:r>
                            </w:p>
                            <w:p w14:paraId="73338132" w14:textId="77777777" w:rsidR="00205953" w:rsidRPr="00D20793" w:rsidRDefault="00205953" w:rsidP="00C222DD">
                              <w:pPr>
                                <w:jc w:val="left"/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</w:p>
                            <w:p w14:paraId="19F04EDB" w14:textId="77777777" w:rsidR="00205953" w:rsidRPr="00D20793" w:rsidRDefault="00205953" w:rsidP="00C222DD">
                              <w:pPr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</w:p>
                            <w:p w14:paraId="330DEC6B" w14:textId="77777777" w:rsidR="00205953" w:rsidRPr="00D20793" w:rsidRDefault="00205953" w:rsidP="0012075A">
                              <w:pPr>
                                <w:pStyle w:val="BodyText1"/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 w:rsidRPr="00D20793"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  <w:t>PELLENTESQUE HABITANT MORBI TRISTIQUE SENECTUS ET NETUS ET MALESUADA FAMES AC TURPIS EGESTAS. PROIN PHARETRA NONUMMY PEDE. MAURIS ET ORCI.</w:t>
                              </w:r>
                            </w:p>
                            <w:p w14:paraId="38339BF0" w14:textId="77777777" w:rsidR="00205953" w:rsidRPr="00D20793" w:rsidRDefault="00205953" w:rsidP="00C222DD">
                              <w:pPr>
                                <w:jc w:val="left"/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</w:p>
                            <w:p w14:paraId="2EF22293" w14:textId="77777777" w:rsidR="00205953" w:rsidRPr="00D20793" w:rsidRDefault="00205953" w:rsidP="00C222DD">
                              <w:pPr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</w:p>
                            <w:p w14:paraId="1A2539D2" w14:textId="77777777" w:rsidR="00205953" w:rsidRPr="00D20793" w:rsidRDefault="00205953" w:rsidP="0012075A">
                              <w:pPr>
                                <w:pStyle w:val="BodyText1"/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 w:rsidRPr="00D20793"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  <w:t>PELLENTESQUE HABITANT MORBI TRISTIQUE SENECTUS ET NETUS ET MALESUADA FAMES AC TURPIS EGESTAS. PROIN PHARETRA NONUMMY PEDE. MAURIS ET ORCI.</w:t>
                              </w:r>
                            </w:p>
                            <w:p w14:paraId="2127EDA8" w14:textId="77777777" w:rsidR="00205953" w:rsidRPr="00D20793" w:rsidRDefault="00205953" w:rsidP="00C222DD">
                              <w:pPr>
                                <w:jc w:val="left"/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</w:p>
                            <w:p w14:paraId="13D4FAA2" w14:textId="77777777" w:rsidR="00205953" w:rsidRPr="00D20793" w:rsidRDefault="00205953" w:rsidP="00C222DD">
                              <w:pPr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</w:p>
                            <w:p w14:paraId="6C9FDFF5" w14:textId="77777777" w:rsidR="00205953" w:rsidRPr="00D20793" w:rsidRDefault="00205953" w:rsidP="0012075A">
                              <w:pPr>
                                <w:pStyle w:val="BodyText1"/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 w:rsidRPr="00D20793"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  <w:t>PELLENTESQUE HABITANT MORBI TRISTIQUE SENECTUS ET NETUS ET MALESUADA FAMES AC TURPIS EGESTAS. PROIN PHARETRA NONUMMY PEDE. MAURIS ET ORCI.</w:t>
                              </w:r>
                            </w:p>
                            <w:p w14:paraId="4C5FA24E" w14:textId="77777777" w:rsidR="00205953" w:rsidRPr="00D20793" w:rsidRDefault="00205953" w:rsidP="00C222DD">
                              <w:pPr>
                                <w:jc w:val="left"/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</w:p>
                            <w:p w14:paraId="0BE25E2F" w14:textId="77777777" w:rsidR="00205953" w:rsidRPr="00D20793" w:rsidRDefault="00205953" w:rsidP="00C222DD">
                              <w:pPr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</w:p>
                            <w:p w14:paraId="0643EE5F" w14:textId="77777777" w:rsidR="00205953" w:rsidRPr="00D20793" w:rsidRDefault="00205953" w:rsidP="0012075A">
                              <w:pPr>
                                <w:pStyle w:val="BodyText1"/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 w:rsidRPr="00D20793"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  <w:t>PELLENTESQUE HABITANT MORBI TRISTIQUE SENECTUS ET NETUS ET MALESUADA FAMES AC TURPIS EGESTAS. PROIN PHARETRA NONUMMY PEDE. MAURIS ET ORCI.</w:t>
                              </w:r>
                            </w:p>
                            <w:p w14:paraId="771C55F3" w14:textId="77777777" w:rsidR="00205953" w:rsidRPr="00D20793" w:rsidRDefault="00205953" w:rsidP="00C222DD">
                              <w:pPr>
                                <w:jc w:val="left"/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</w:p>
                            <w:p w14:paraId="151A4843" w14:textId="77777777" w:rsidR="00205953" w:rsidRPr="00D20793" w:rsidRDefault="00205953" w:rsidP="00C222DD">
                              <w:pPr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</w:p>
                            <w:p w14:paraId="2C52E4EB" w14:textId="77777777" w:rsidR="00205953" w:rsidRPr="00D20793" w:rsidRDefault="00205953" w:rsidP="0012075A">
                              <w:pPr>
                                <w:pStyle w:val="BodyText1"/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 w:rsidRPr="00D20793"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  <w:t>PELLENTESQUE HABITANT MORBI TRISTIQUE SENECTUS ET NETUS ET MALESUADA FAMES AC TURPIS EGESTAS. PROIN PHARETRA NONUMMY PEDE. MAURIS ET ORCI.</w:t>
                              </w:r>
                            </w:p>
                            <w:p w14:paraId="0324D627" w14:textId="77777777" w:rsidR="00205953" w:rsidRPr="00D20793" w:rsidRDefault="00205953" w:rsidP="00C222DD">
                              <w:pPr>
                                <w:jc w:val="left"/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70A7AFF" id="Group 15" o:spid="_x0000_s1027" alt="Pull Quote placeholder" style="position:absolute;margin-left:276.4pt;margin-top:5.2pt;width:230.5pt;height:139.9pt;z-index:251687936" coordsize="29273,17765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">
                <v:shape id="Text Box 60" o:spid="_x0000_s1028" type="#_x0000_t202" style="position:absolute;width:5245;height:6934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" filled="f" stroked="f" strokeweight=".5pt">
                  <v:textbox>
                    <w:txbxContent>
                      <w:p w14:paraId="6FB3C7FF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5F0C65D0" w14:textId="77777777" w:rsidR="00205953" w:rsidRDefault="00205953" w:rsidP="00C222DD"/>
                      <w:p w14:paraId="79AAD738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2A0F6672" w14:textId="77777777" w:rsidR="00205953" w:rsidRDefault="00205953" w:rsidP="00C222DD"/>
                      <w:p w14:paraId="2BD9FADB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4797C6C" w14:textId="77777777" w:rsidR="00205953" w:rsidRDefault="00205953" w:rsidP="00C222DD"/>
                      <w:p w14:paraId="23A72569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5E52EF61" w14:textId="77777777" w:rsidR="00205953" w:rsidRDefault="00205953" w:rsidP="00C222DD"/>
                      <w:p w14:paraId="2EB64BF5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228CC92D" w14:textId="77777777" w:rsidR="00205953" w:rsidRDefault="00205953" w:rsidP="00C222DD"/>
                      <w:p w14:paraId="0E0E8EA7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5F836532" w14:textId="77777777" w:rsidR="00205953" w:rsidRDefault="00205953" w:rsidP="00C222DD"/>
                      <w:p w14:paraId="4ECE28C6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55FF0633" w14:textId="77777777" w:rsidR="00205953" w:rsidRDefault="00205953" w:rsidP="00C222DD"/>
                      <w:p w14:paraId="339DBD4D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45740698" w14:textId="77777777" w:rsidR="00205953" w:rsidRDefault="00205953" w:rsidP="00C222DD"/>
                      <w:p w14:paraId="0F2DC3F9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9C3D742" w14:textId="77777777" w:rsidR="00205953" w:rsidRDefault="00205953" w:rsidP="00C222DD"/>
                      <w:p w14:paraId="1925FAD6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114A0E2" w14:textId="77777777" w:rsidR="00205953" w:rsidRDefault="00205953" w:rsidP="00C222DD"/>
                      <w:p w14:paraId="6F6CE054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3EE6FBBD" w14:textId="77777777" w:rsidR="00205953" w:rsidRDefault="00205953" w:rsidP="00C222DD"/>
                      <w:p w14:paraId="3E545A00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450D91C2" w14:textId="77777777" w:rsidR="00205953" w:rsidRDefault="00205953" w:rsidP="00C222DD"/>
                      <w:p w14:paraId="349D9E90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1DD8C10C" w14:textId="77777777" w:rsidR="00205953" w:rsidRDefault="00205953" w:rsidP="00C222DD"/>
                      <w:p w14:paraId="1F72AED2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0DA97061" w14:textId="77777777" w:rsidR="00205953" w:rsidRDefault="00205953" w:rsidP="00C222DD"/>
                      <w:p w14:paraId="3848F4A8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1DEAC71" w14:textId="77777777" w:rsidR="00205953" w:rsidRDefault="00205953" w:rsidP="00C222DD"/>
                      <w:p w14:paraId="368A5BF8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74F708AA" w14:textId="77777777" w:rsidR="00205953" w:rsidRDefault="00205953" w:rsidP="00C222DD"/>
                      <w:p w14:paraId="44145E37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5C6F3294" w14:textId="77777777" w:rsidR="00205953" w:rsidRDefault="00205953" w:rsidP="00C222DD"/>
                      <w:p w14:paraId="30F4465C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263C1529" w14:textId="77777777" w:rsidR="00205953" w:rsidRDefault="00205953" w:rsidP="00C222DD"/>
                      <w:p w14:paraId="6A048249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4A0713CB" w14:textId="77777777" w:rsidR="00205953" w:rsidRDefault="00205953" w:rsidP="00C222DD"/>
                      <w:p w14:paraId="0C8F3475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CDC1A95" w14:textId="77777777" w:rsidR="00205953" w:rsidRDefault="00205953" w:rsidP="00C222DD"/>
                      <w:p w14:paraId="52F4BB2B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11BD2FF9" w14:textId="77777777" w:rsidR="00205953" w:rsidRDefault="00205953" w:rsidP="00C222DD"/>
                      <w:p w14:paraId="21E624A6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1518A8D5" w14:textId="77777777" w:rsidR="00205953" w:rsidRDefault="00205953" w:rsidP="00C222DD"/>
                      <w:p w14:paraId="6E11B384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3820BB60" w14:textId="77777777" w:rsidR="00205953" w:rsidRDefault="00205953" w:rsidP="00C222DD"/>
                      <w:p w14:paraId="5AC1256B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3EC56804" w14:textId="77777777" w:rsidR="00205953" w:rsidRDefault="00205953" w:rsidP="00C222DD"/>
                      <w:p w14:paraId="36343BBE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0CE4BD25" w14:textId="77777777" w:rsidR="00205953" w:rsidRDefault="00205953" w:rsidP="00C222DD"/>
                      <w:p w14:paraId="3E38F51B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2A1FDD49" w14:textId="77777777" w:rsidR="00205953" w:rsidRDefault="00205953" w:rsidP="00C222DD"/>
                      <w:p w14:paraId="2378F025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71A17EE0" w14:textId="77777777" w:rsidR="00205953" w:rsidRDefault="00205953" w:rsidP="00C222DD"/>
                      <w:p w14:paraId="5B8D437F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55633D2C" w14:textId="77777777" w:rsidR="00205953" w:rsidRDefault="00205953" w:rsidP="00C222DD"/>
                      <w:p w14:paraId="5B2E9940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25BA050B" w14:textId="77777777" w:rsidR="00205953" w:rsidRDefault="00205953" w:rsidP="00C222DD"/>
                      <w:p w14:paraId="6C6033D6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41B18577" w14:textId="77777777" w:rsidR="00205953" w:rsidRDefault="00205953" w:rsidP="00C222DD"/>
                      <w:p w14:paraId="5259EF49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5F3DA12E" w14:textId="77777777" w:rsidR="00205953" w:rsidRDefault="00205953" w:rsidP="00C222DD"/>
                      <w:p w14:paraId="5A5D3D7F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460D1E88" w14:textId="77777777" w:rsidR="00205953" w:rsidRDefault="00205953" w:rsidP="00C222DD"/>
                      <w:p w14:paraId="005928BE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777CB29F" w14:textId="77777777" w:rsidR="00205953" w:rsidRDefault="00205953" w:rsidP="00C222DD"/>
                      <w:p w14:paraId="05DD8769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1EA07C92" w14:textId="77777777" w:rsidR="00205953" w:rsidRDefault="00205953" w:rsidP="00C222DD"/>
                      <w:p w14:paraId="0DD7B413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2723F7DF" w14:textId="77777777" w:rsidR="00205953" w:rsidRDefault="00205953" w:rsidP="00C222DD"/>
                      <w:p w14:paraId="29E8FDFB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A644319" w14:textId="77777777" w:rsidR="00205953" w:rsidRDefault="00205953" w:rsidP="00C222DD"/>
                      <w:p w14:paraId="236F09C6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75D6B5C9" w14:textId="77777777" w:rsidR="00205953" w:rsidRDefault="00205953" w:rsidP="00C222DD"/>
                      <w:p w14:paraId="4908DD73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74246150" w14:textId="77777777" w:rsidR="00205953" w:rsidRDefault="00205953" w:rsidP="00C222DD"/>
                      <w:p w14:paraId="32B6206A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10066125" w14:textId="77777777" w:rsidR="00205953" w:rsidRDefault="00205953" w:rsidP="00C222DD"/>
                      <w:p w14:paraId="5FC98BBA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52023CC1" w14:textId="77777777" w:rsidR="00205953" w:rsidRDefault="00205953" w:rsidP="00C222DD"/>
                      <w:p w14:paraId="3AE19E51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7C8359F8" w14:textId="77777777" w:rsidR="00205953" w:rsidRDefault="00205953" w:rsidP="00C222DD"/>
                      <w:p w14:paraId="561F8969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12E766FA" w14:textId="77777777" w:rsidR="00205953" w:rsidRDefault="00205953" w:rsidP="00C222DD"/>
                      <w:p w14:paraId="52663287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35AD373E" w14:textId="77777777" w:rsidR="00205953" w:rsidRDefault="00205953" w:rsidP="00C222DD"/>
                      <w:p w14:paraId="512D02F7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46D79579" w14:textId="77777777" w:rsidR="00205953" w:rsidRDefault="00205953" w:rsidP="00C222DD"/>
                      <w:p w14:paraId="578E1155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003BC393" w14:textId="77777777" w:rsidR="00205953" w:rsidRDefault="00205953" w:rsidP="00C222DD"/>
                      <w:p w14:paraId="0FCA7BC7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5FB3C90" w14:textId="77777777" w:rsidR="00205953" w:rsidRDefault="00205953" w:rsidP="00C222DD"/>
                      <w:p w14:paraId="724F3C27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4C3A066" w14:textId="77777777" w:rsidR="00205953" w:rsidRDefault="00205953" w:rsidP="00C222DD"/>
                      <w:p w14:paraId="3FED4930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0D1D9201" w14:textId="77777777" w:rsidR="00205953" w:rsidRDefault="00205953" w:rsidP="00C222DD"/>
                      <w:p w14:paraId="4276E27E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5DBC31A" w14:textId="77777777" w:rsidR="00205953" w:rsidRDefault="00205953" w:rsidP="00C222DD"/>
                      <w:p w14:paraId="3AD8B9A7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27570327" w14:textId="77777777" w:rsidR="00205953" w:rsidRDefault="00205953" w:rsidP="00C222DD"/>
                      <w:p w14:paraId="5020AD95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10B012BC" w14:textId="77777777" w:rsidR="00205953" w:rsidRDefault="00205953" w:rsidP="00C222DD"/>
                      <w:p w14:paraId="4DCB7576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11660E6E" w14:textId="77777777" w:rsidR="00205953" w:rsidRDefault="00205953" w:rsidP="00C222DD"/>
                      <w:p w14:paraId="13444E48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3E7BDC19" w14:textId="77777777" w:rsidR="00205953" w:rsidRDefault="00205953" w:rsidP="00C222DD"/>
                      <w:p w14:paraId="30B790E9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0D3F0EB8" w14:textId="77777777" w:rsidR="00205953" w:rsidRDefault="00205953" w:rsidP="00C222DD"/>
                      <w:p w14:paraId="472454AD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57D154A7" w14:textId="77777777" w:rsidR="00205953" w:rsidRDefault="00205953" w:rsidP="00C222DD"/>
                      <w:p w14:paraId="14A96269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41312485" w14:textId="77777777" w:rsidR="00205953" w:rsidRDefault="00205953" w:rsidP="00C222DD"/>
                      <w:p w14:paraId="1552DC02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26CEFC77" w14:textId="77777777" w:rsidR="00205953" w:rsidRDefault="00205953" w:rsidP="00C222DD"/>
                      <w:p w14:paraId="6DB81C7F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4B2A27FA" w14:textId="77777777" w:rsidR="00205953" w:rsidRDefault="00205953" w:rsidP="00C222DD"/>
                      <w:p w14:paraId="2B4C74C4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2F285FF7" w14:textId="77777777" w:rsidR="00205953" w:rsidRDefault="00205953" w:rsidP="00C222DD"/>
                      <w:p w14:paraId="3AF65BA0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1825DB40" w14:textId="77777777" w:rsidR="00205953" w:rsidRDefault="00205953" w:rsidP="00C222DD"/>
                      <w:p w14:paraId="7F58DCB8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0F188113" w14:textId="77777777" w:rsidR="00205953" w:rsidRDefault="00205953" w:rsidP="00C222DD"/>
                      <w:p w14:paraId="3A1C5DB1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D431415" w14:textId="77777777" w:rsidR="00205953" w:rsidRDefault="00205953" w:rsidP="00C222DD"/>
                      <w:p w14:paraId="41666017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0F8132F1" w14:textId="77777777" w:rsidR="00205953" w:rsidRDefault="00205953" w:rsidP="00C222DD"/>
                      <w:p w14:paraId="6A8C0032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17F0644B" w14:textId="77777777" w:rsidR="00205953" w:rsidRDefault="00205953" w:rsidP="00C222DD"/>
                      <w:p w14:paraId="7C445AD3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55D38BA" w14:textId="77777777" w:rsidR="00205953" w:rsidRDefault="00205953" w:rsidP="00C222DD"/>
                      <w:p w14:paraId="44561CF3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36A166E7" w14:textId="77777777" w:rsidR="00205953" w:rsidRDefault="00205953" w:rsidP="00C222DD"/>
                      <w:p w14:paraId="68F5707A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2AE8D9E1" w14:textId="77777777" w:rsidR="00205953" w:rsidRDefault="00205953" w:rsidP="00C222DD"/>
                      <w:p w14:paraId="41FB533F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1B56ECD" w14:textId="77777777" w:rsidR="00205953" w:rsidRDefault="00205953" w:rsidP="00C222DD"/>
                      <w:p w14:paraId="0868A34A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314D082E" w14:textId="77777777" w:rsidR="00205953" w:rsidRDefault="00205953" w:rsidP="00C222DD"/>
                      <w:p w14:paraId="733F8C52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7F72E28" w14:textId="77777777" w:rsidR="00205953" w:rsidRDefault="00205953" w:rsidP="00C222DD"/>
                      <w:p w14:paraId="10B2A4DA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306AFD63" w14:textId="77777777" w:rsidR="00205953" w:rsidRDefault="00205953" w:rsidP="00C222DD"/>
                      <w:p w14:paraId="13878FAA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529F3849" w14:textId="77777777" w:rsidR="00205953" w:rsidRDefault="00205953" w:rsidP="00C222DD"/>
                      <w:p w14:paraId="413F25F5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2E9FEEE3" w14:textId="77777777" w:rsidR="00205953" w:rsidRDefault="00205953" w:rsidP="00C222DD"/>
                      <w:p w14:paraId="489C4DDC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2F63D122" w14:textId="77777777" w:rsidR="00205953" w:rsidRDefault="00205953" w:rsidP="00C222DD"/>
                      <w:p w14:paraId="235AC185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BBEDFAF" w14:textId="77777777" w:rsidR="00205953" w:rsidRDefault="00205953" w:rsidP="00C222DD"/>
                      <w:p w14:paraId="14982AA6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2CA8CF57" w14:textId="77777777" w:rsidR="00205953" w:rsidRDefault="00205953" w:rsidP="00C222DD"/>
                      <w:p w14:paraId="6326F673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8C97C4E" w14:textId="77777777" w:rsidR="00205953" w:rsidRDefault="00205953" w:rsidP="00C222DD"/>
                      <w:p w14:paraId="14B2B712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2725F53F" w14:textId="77777777" w:rsidR="00205953" w:rsidRDefault="00205953" w:rsidP="00C222DD"/>
                      <w:p w14:paraId="763E4534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4DF1DB7E" w14:textId="77777777" w:rsidR="00205953" w:rsidRDefault="00205953" w:rsidP="00C222DD"/>
                      <w:p w14:paraId="527E5780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53EFA476" w14:textId="77777777" w:rsidR="00205953" w:rsidRDefault="00205953" w:rsidP="00C222DD"/>
                      <w:p w14:paraId="2B853057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2F9C3B8B" w14:textId="77777777" w:rsidR="00205953" w:rsidRDefault="00205953" w:rsidP="00C222DD"/>
                      <w:p w14:paraId="17A51758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337D4843" w14:textId="77777777" w:rsidR="00205953" w:rsidRDefault="00205953" w:rsidP="00C222DD"/>
                      <w:p w14:paraId="6849FC24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795AEE0E" w14:textId="77777777" w:rsidR="00205953" w:rsidRDefault="00205953" w:rsidP="00C222DD"/>
                      <w:p w14:paraId="306B8E64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29425D2F" w14:textId="77777777" w:rsidR="00205953" w:rsidRDefault="00205953" w:rsidP="00C222DD"/>
                      <w:p w14:paraId="71FD9928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28E97F81" w14:textId="77777777" w:rsidR="00205953" w:rsidRDefault="00205953" w:rsidP="00C222DD"/>
                      <w:p w14:paraId="20CD47F7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7E4E88DF" w14:textId="77777777" w:rsidR="00205953" w:rsidRDefault="00205953" w:rsidP="00C222DD"/>
                      <w:p w14:paraId="25E5D16B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7C9FB9D4" w14:textId="77777777" w:rsidR="00205953" w:rsidRDefault="00205953" w:rsidP="00C222DD"/>
                      <w:p w14:paraId="16A8F08E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A2138D9" w14:textId="77777777" w:rsidR="00205953" w:rsidRDefault="00205953" w:rsidP="00C222DD"/>
                      <w:p w14:paraId="178EBEB1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5A364851" w14:textId="77777777" w:rsidR="00205953" w:rsidRDefault="00205953" w:rsidP="00C222DD"/>
                      <w:p w14:paraId="6F813838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4B56B2A8" w14:textId="77777777" w:rsidR="00205953" w:rsidRDefault="00205953" w:rsidP="00C222DD"/>
                      <w:p w14:paraId="5810A9AD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124A391A" w14:textId="77777777" w:rsidR="00205953" w:rsidRDefault="00205953" w:rsidP="00C222DD"/>
                      <w:p w14:paraId="447D5976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17DDD47E" w14:textId="77777777" w:rsidR="00205953" w:rsidRDefault="00205953" w:rsidP="00C222DD"/>
                      <w:p w14:paraId="342DAA55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56EC606F" w14:textId="77777777" w:rsidR="00205953" w:rsidRDefault="00205953" w:rsidP="00C222DD"/>
                      <w:p w14:paraId="453C6F32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3A82A815" w14:textId="77777777" w:rsidR="00205953" w:rsidRDefault="00205953" w:rsidP="00C222DD"/>
                      <w:p w14:paraId="4176FC14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0CB16BED" w14:textId="77777777" w:rsidR="00205953" w:rsidRDefault="00205953" w:rsidP="00C222DD"/>
                      <w:p w14:paraId="0D8622B7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DEE821F" w14:textId="77777777" w:rsidR="00205953" w:rsidRDefault="00205953" w:rsidP="00C222DD"/>
                      <w:p w14:paraId="7202CF94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70E24564" w14:textId="77777777" w:rsidR="00205953" w:rsidRDefault="00205953" w:rsidP="00C222DD"/>
                      <w:p w14:paraId="338D0B6F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44FC6FC6" w14:textId="77777777" w:rsidR="00205953" w:rsidRDefault="00205953" w:rsidP="00C222DD"/>
                      <w:p w14:paraId="2358DF97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23866379" w14:textId="77777777" w:rsidR="00205953" w:rsidRDefault="00205953" w:rsidP="00C222DD"/>
                      <w:p w14:paraId="75A2D499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02C2E1E7" w14:textId="77777777" w:rsidR="00205953" w:rsidRDefault="00205953" w:rsidP="00C222DD"/>
                      <w:p w14:paraId="09611930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D0FF7BE" w14:textId="77777777" w:rsidR="00205953" w:rsidRDefault="00205953" w:rsidP="00C222DD"/>
                      <w:p w14:paraId="18A0126D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4FEFA535" w14:textId="77777777" w:rsidR="00205953" w:rsidRDefault="00205953" w:rsidP="00C222DD"/>
                      <w:p w14:paraId="37A1B247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51412755" w14:textId="77777777" w:rsidR="00205953" w:rsidRDefault="00205953" w:rsidP="00C222DD"/>
                      <w:p w14:paraId="4B8EC40A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3F039D82" w14:textId="77777777" w:rsidR="00205953" w:rsidRDefault="00205953" w:rsidP="00C222DD"/>
                      <w:p w14:paraId="08BE50F5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08347A7C" w14:textId="77777777" w:rsidR="00205953" w:rsidRDefault="00205953" w:rsidP="00C222DD"/>
                      <w:p w14:paraId="604B925B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4E3A8673" w14:textId="77777777" w:rsidR="00205953" w:rsidRDefault="00205953" w:rsidP="00C222DD"/>
                      <w:p w14:paraId="3644B801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0553CA1F" w14:textId="77777777" w:rsidR="00205953" w:rsidRDefault="00205953" w:rsidP="00C222DD"/>
                      <w:p w14:paraId="7A7DACDF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425DEE42" w14:textId="77777777" w:rsidR="00205953" w:rsidRDefault="00205953" w:rsidP="00C222DD"/>
                      <w:p w14:paraId="288A2E93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582973A6" w14:textId="77777777" w:rsidR="00205953" w:rsidRDefault="00205953" w:rsidP="00C222DD"/>
                      <w:p w14:paraId="494694A0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33C0987D" w14:textId="77777777" w:rsidR="00205953" w:rsidRDefault="00205953" w:rsidP="00C222DD"/>
                      <w:p w14:paraId="7EA6CF7E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0731E0A" w14:textId="77777777" w:rsidR="00205953" w:rsidRDefault="00205953" w:rsidP="00C222DD"/>
                      <w:p w14:paraId="3B545CD8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2E7AA3EF" w14:textId="77777777" w:rsidR="00205953" w:rsidRDefault="00205953" w:rsidP="00C222DD"/>
                      <w:p w14:paraId="31EFDD05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59FED072" w14:textId="77777777" w:rsidR="00205953" w:rsidRDefault="00205953" w:rsidP="00C222DD"/>
                      <w:p w14:paraId="1F8F9822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2CC0759" w14:textId="77777777" w:rsidR="00205953" w:rsidRDefault="00205953" w:rsidP="00C222DD"/>
                      <w:p w14:paraId="4842C79C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44F08330" w14:textId="77777777" w:rsidR="00205953" w:rsidRDefault="00205953" w:rsidP="00C222DD"/>
                      <w:p w14:paraId="59E5A845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5A75451E" w14:textId="77777777" w:rsidR="00205953" w:rsidRDefault="00205953" w:rsidP="00C222DD"/>
                      <w:p w14:paraId="5FE978DF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1ACEEF36" w14:textId="77777777" w:rsidR="00205953" w:rsidRDefault="00205953" w:rsidP="00C222DD"/>
                      <w:p w14:paraId="0FBBA930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2D563D40" w14:textId="77777777" w:rsidR="00205953" w:rsidRDefault="00205953" w:rsidP="00C222DD"/>
                      <w:p w14:paraId="60789D89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0E407015" w14:textId="77777777" w:rsidR="00205953" w:rsidRDefault="00205953" w:rsidP="00C222DD"/>
                      <w:p w14:paraId="59188AE7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1D959F61" w14:textId="77777777" w:rsidR="00205953" w:rsidRDefault="00205953" w:rsidP="00C222DD"/>
                      <w:p w14:paraId="10100F74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532D85FE" w14:textId="77777777" w:rsidR="00205953" w:rsidRDefault="00205953" w:rsidP="00C222DD"/>
                      <w:p w14:paraId="147A4B9A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32B2FCC2" w14:textId="77777777" w:rsidR="00205953" w:rsidRDefault="00205953" w:rsidP="00C222DD"/>
                      <w:p w14:paraId="17975F98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253AF7C7" w14:textId="77777777" w:rsidR="00205953" w:rsidRDefault="00205953" w:rsidP="00C222DD"/>
                      <w:p w14:paraId="6240518D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58857A45" w14:textId="77777777" w:rsidR="00205953" w:rsidRDefault="00205953" w:rsidP="00C222DD"/>
                      <w:p w14:paraId="13B08010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752D94DD" w14:textId="77777777" w:rsidR="00205953" w:rsidRDefault="00205953" w:rsidP="00C222DD"/>
                      <w:p w14:paraId="70B4E52F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6C92280" w14:textId="77777777" w:rsidR="00205953" w:rsidRDefault="00205953" w:rsidP="00C222DD"/>
                      <w:p w14:paraId="4D3D6E07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48B2E11A" w14:textId="77777777" w:rsidR="00205953" w:rsidRDefault="00205953" w:rsidP="00C222DD"/>
                      <w:p w14:paraId="11728521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7169FEEE" w14:textId="77777777" w:rsidR="00205953" w:rsidRDefault="00205953" w:rsidP="00C222DD"/>
                      <w:p w14:paraId="0A65D64B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7FDAA906" w14:textId="77777777" w:rsidR="00205953" w:rsidRDefault="00205953" w:rsidP="00C222DD"/>
                      <w:p w14:paraId="02934AB6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7A5E196" w14:textId="77777777" w:rsidR="00205953" w:rsidRDefault="00205953" w:rsidP="00C222DD"/>
                      <w:p w14:paraId="61CC1D8C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E965D79" w14:textId="77777777" w:rsidR="00205953" w:rsidRDefault="00205953" w:rsidP="00C222DD"/>
                      <w:p w14:paraId="198CCE17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49CB07D2" w14:textId="77777777" w:rsidR="00205953" w:rsidRDefault="00205953" w:rsidP="00C222DD"/>
                      <w:p w14:paraId="0CF7D75D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1B0DB69F" w14:textId="77777777" w:rsidR="00205953" w:rsidRDefault="00205953" w:rsidP="00C222DD"/>
                      <w:p w14:paraId="7823AF33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0C0535A3" w14:textId="77777777" w:rsidR="00205953" w:rsidRDefault="00205953" w:rsidP="00C222DD"/>
                      <w:p w14:paraId="3EE7564D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4BE6A8A1" w14:textId="77777777" w:rsidR="00205953" w:rsidRDefault="00205953" w:rsidP="00C222DD"/>
                      <w:p w14:paraId="6AE00E77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3097CD3D" w14:textId="77777777" w:rsidR="00205953" w:rsidRDefault="00205953" w:rsidP="00C222DD"/>
                      <w:p w14:paraId="4AA9671D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5FE5A816" w14:textId="77777777" w:rsidR="00205953" w:rsidRDefault="00205953" w:rsidP="00C222DD"/>
                      <w:p w14:paraId="086E4B0F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0A42239E" w14:textId="77777777" w:rsidR="00205953" w:rsidRDefault="00205953" w:rsidP="00C222DD"/>
                      <w:p w14:paraId="265D1B79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5CF3B7D6" w14:textId="77777777" w:rsidR="00205953" w:rsidRDefault="00205953" w:rsidP="00C222DD"/>
                      <w:p w14:paraId="0CE08681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1C94BCB6" w14:textId="77777777" w:rsidR="00205953" w:rsidRDefault="00205953" w:rsidP="00C222DD"/>
                      <w:p w14:paraId="11184E4A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C801AE3" w14:textId="77777777" w:rsidR="00205953" w:rsidRDefault="00205953" w:rsidP="00C222DD"/>
                      <w:p w14:paraId="0994648A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1CE1AF2B" w14:textId="77777777" w:rsidR="00205953" w:rsidRDefault="00205953" w:rsidP="00C222DD"/>
                      <w:p w14:paraId="1909BE78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25DCBDC3" w14:textId="77777777" w:rsidR="00205953" w:rsidRDefault="00205953" w:rsidP="00C222DD"/>
                      <w:p w14:paraId="2068B636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C22FD52" w14:textId="77777777" w:rsidR="00205953" w:rsidRDefault="00205953" w:rsidP="00C222DD"/>
                      <w:p w14:paraId="155D2C7A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327FF733" w14:textId="77777777" w:rsidR="00205953" w:rsidRDefault="00205953" w:rsidP="00C222DD"/>
                      <w:p w14:paraId="723B1FD0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14068EB" w14:textId="77777777" w:rsidR="00205953" w:rsidRDefault="00205953" w:rsidP="00C222DD"/>
                      <w:p w14:paraId="7F05F109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21FCD52A" w14:textId="77777777" w:rsidR="00205953" w:rsidRDefault="00205953" w:rsidP="00C222DD"/>
                      <w:p w14:paraId="7B8A7F80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0B4A4A23" w14:textId="77777777" w:rsidR="00205953" w:rsidRDefault="00205953" w:rsidP="00C222DD"/>
                      <w:p w14:paraId="3C0AE546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090A8FFD" w14:textId="77777777" w:rsidR="00205953" w:rsidRDefault="00205953" w:rsidP="00C222DD"/>
                      <w:p w14:paraId="7542A36A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188416CA" w14:textId="77777777" w:rsidR="00205953" w:rsidRDefault="00205953" w:rsidP="00C222DD"/>
                      <w:p w14:paraId="1E6B11D6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0C97F90A" w14:textId="77777777" w:rsidR="00205953" w:rsidRDefault="00205953" w:rsidP="00C222DD"/>
                      <w:p w14:paraId="3D39B43F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9C4B6E4" w14:textId="77777777" w:rsidR="00205953" w:rsidRDefault="00205953" w:rsidP="00C222DD"/>
                      <w:p w14:paraId="3AA93925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09022500" w14:textId="77777777" w:rsidR="00205953" w:rsidRDefault="00205953" w:rsidP="00C222DD"/>
                      <w:p w14:paraId="32521B56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12EF7DC6" w14:textId="77777777" w:rsidR="00205953" w:rsidRDefault="00205953" w:rsidP="00C222DD"/>
                      <w:p w14:paraId="08B8CC01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3477093F" w14:textId="77777777" w:rsidR="00205953" w:rsidRDefault="00205953" w:rsidP="00C222DD"/>
                      <w:p w14:paraId="55AA8948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0A616F5E" w14:textId="77777777" w:rsidR="00205953" w:rsidRDefault="00205953" w:rsidP="00C222DD"/>
                      <w:p w14:paraId="56FA2551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557668CB" w14:textId="77777777" w:rsidR="00205953" w:rsidRDefault="00205953" w:rsidP="00C222DD"/>
                      <w:p w14:paraId="3A9F21D1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05E12240" w14:textId="77777777" w:rsidR="00205953" w:rsidRDefault="00205953" w:rsidP="00C222DD"/>
                      <w:p w14:paraId="28EBA421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73044646" w14:textId="77777777" w:rsidR="00205953" w:rsidRDefault="00205953" w:rsidP="00C222DD"/>
                      <w:p w14:paraId="0608E5CB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1E6441B0" w14:textId="77777777" w:rsidR="00205953" w:rsidRDefault="00205953" w:rsidP="00C222DD"/>
                      <w:p w14:paraId="0738C579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27FC5FD7" w14:textId="77777777" w:rsidR="00205953" w:rsidRDefault="00205953" w:rsidP="00C222DD"/>
                      <w:p w14:paraId="17F58D61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423D86A6" w14:textId="77777777" w:rsidR="00205953" w:rsidRDefault="00205953" w:rsidP="00C222DD"/>
                      <w:p w14:paraId="4D6361ED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78B08FD8" w14:textId="77777777" w:rsidR="00205953" w:rsidRDefault="00205953" w:rsidP="00C222DD"/>
                      <w:p w14:paraId="288B4E00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033C2BA6" w14:textId="77777777" w:rsidR="00205953" w:rsidRDefault="00205953" w:rsidP="00C222DD"/>
                      <w:p w14:paraId="36632405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1469ADD0" w14:textId="77777777" w:rsidR="00205953" w:rsidRDefault="00205953" w:rsidP="00C222DD"/>
                      <w:p w14:paraId="353DAE73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1A5A39DC" w14:textId="77777777" w:rsidR="00205953" w:rsidRDefault="00205953" w:rsidP="00C222DD"/>
                      <w:p w14:paraId="126A7CB9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1A3F89D8" w14:textId="77777777" w:rsidR="00205953" w:rsidRDefault="00205953" w:rsidP="00C222DD"/>
                      <w:p w14:paraId="1297E5A2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8513A3C" w14:textId="77777777" w:rsidR="00205953" w:rsidRDefault="00205953" w:rsidP="00C222DD"/>
                      <w:p w14:paraId="0F340D74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5AF4E611" w14:textId="77777777" w:rsidR="00205953" w:rsidRDefault="00205953" w:rsidP="00C222DD"/>
                      <w:p w14:paraId="002B0C98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0E8EE4B6" w14:textId="77777777" w:rsidR="00205953" w:rsidRDefault="00205953" w:rsidP="00C222DD"/>
                      <w:p w14:paraId="1AE8C428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EB9F08D" w14:textId="77777777" w:rsidR="00205953" w:rsidRDefault="00205953" w:rsidP="00C222DD"/>
                      <w:p w14:paraId="6E4E4236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4B4F0E86" w14:textId="77777777" w:rsidR="00205953" w:rsidRDefault="00205953" w:rsidP="00C222DD"/>
                      <w:p w14:paraId="32ECFCBA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48A84170" w14:textId="77777777" w:rsidR="00205953" w:rsidRDefault="00205953" w:rsidP="00C222DD"/>
                      <w:p w14:paraId="79E345AB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1EF4A51D" w14:textId="77777777" w:rsidR="00205953" w:rsidRDefault="00205953" w:rsidP="00C222DD"/>
                      <w:p w14:paraId="2A6F03E8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7FF5A1DC" w14:textId="77777777" w:rsidR="00205953" w:rsidRDefault="00205953" w:rsidP="00C222DD"/>
                      <w:p w14:paraId="0D4F792C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3CE85764" w14:textId="77777777" w:rsidR="00205953" w:rsidRDefault="00205953" w:rsidP="00C222DD"/>
                      <w:p w14:paraId="386D58F7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55FADA10" w14:textId="77777777" w:rsidR="00205953" w:rsidRDefault="00205953" w:rsidP="00C222DD"/>
                      <w:p w14:paraId="138C8BF4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11E1D7F3" w14:textId="77777777" w:rsidR="00205953" w:rsidRDefault="00205953" w:rsidP="00C222DD"/>
                      <w:p w14:paraId="2026439F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76FCE308" w14:textId="77777777" w:rsidR="00205953" w:rsidRDefault="00205953" w:rsidP="00C222DD"/>
                      <w:p w14:paraId="5E9E938E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048F8CED" w14:textId="77777777" w:rsidR="00205953" w:rsidRDefault="00205953" w:rsidP="00C222DD"/>
                      <w:p w14:paraId="121E0783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2512F4E6" w14:textId="77777777" w:rsidR="00205953" w:rsidRDefault="00205953" w:rsidP="00C222DD"/>
                      <w:p w14:paraId="6349D9E5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233904D4" w14:textId="77777777" w:rsidR="00205953" w:rsidRDefault="00205953" w:rsidP="00C222DD"/>
                      <w:p w14:paraId="5D7AFC4D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522DF428" w14:textId="77777777" w:rsidR="00205953" w:rsidRDefault="00205953" w:rsidP="00C222DD"/>
                      <w:p w14:paraId="47FC88BC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3E1664D8" w14:textId="77777777" w:rsidR="00205953" w:rsidRDefault="00205953" w:rsidP="00C222DD"/>
                      <w:p w14:paraId="7C27966B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15C292EA" w14:textId="77777777" w:rsidR="00205953" w:rsidRDefault="00205953" w:rsidP="00C222DD"/>
                      <w:p w14:paraId="648AE137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3EEEDC63" w14:textId="77777777" w:rsidR="00205953" w:rsidRDefault="00205953" w:rsidP="00C222DD"/>
                      <w:p w14:paraId="6C89A0E6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76EE76B6" w14:textId="77777777" w:rsidR="00205953" w:rsidRDefault="00205953" w:rsidP="00C222DD"/>
                      <w:p w14:paraId="354D1855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9AB443A" w14:textId="77777777" w:rsidR="00205953" w:rsidRDefault="00205953" w:rsidP="00C222DD"/>
                      <w:p w14:paraId="6A654C9E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4B394AA6" w14:textId="77777777" w:rsidR="00205953" w:rsidRDefault="00205953" w:rsidP="00C222DD"/>
                      <w:p w14:paraId="6FF1A8CE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24E5D342" w14:textId="77777777" w:rsidR="00205953" w:rsidRDefault="00205953" w:rsidP="00C222DD"/>
                      <w:p w14:paraId="1FE65E86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3C50276" w14:textId="77777777" w:rsidR="00205953" w:rsidRDefault="00205953" w:rsidP="00C222DD"/>
                      <w:p w14:paraId="17FC4329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43A92AA6" w14:textId="77777777" w:rsidR="00205953" w:rsidRDefault="00205953" w:rsidP="00C222DD"/>
                      <w:p w14:paraId="4BD60955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D30D259" w14:textId="77777777" w:rsidR="00205953" w:rsidRDefault="00205953" w:rsidP="00C222DD"/>
                      <w:p w14:paraId="0502A3AF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514E3415" w14:textId="77777777" w:rsidR="00205953" w:rsidRDefault="00205953" w:rsidP="00C222DD"/>
                      <w:p w14:paraId="4030FCB8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325BF8AF" w14:textId="77777777" w:rsidR="00205953" w:rsidRDefault="00205953" w:rsidP="00C222DD"/>
                      <w:p w14:paraId="0D602340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3C350147" w14:textId="77777777" w:rsidR="00205953" w:rsidRDefault="00205953" w:rsidP="00C222DD"/>
                      <w:p w14:paraId="587ECF04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13D8BE92" w14:textId="77777777" w:rsidR="00205953" w:rsidRDefault="00205953" w:rsidP="00C222DD"/>
                      <w:p w14:paraId="7D13B303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77C78155" w14:textId="77777777" w:rsidR="00205953" w:rsidRDefault="00205953" w:rsidP="00C222DD"/>
                      <w:p w14:paraId="3BB994D6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598FB26D" w14:textId="77777777" w:rsidR="00205953" w:rsidRDefault="00205953" w:rsidP="00C222DD"/>
                      <w:p w14:paraId="78BCF3E2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03E521B6" w14:textId="77777777" w:rsidR="00205953" w:rsidRDefault="00205953" w:rsidP="00C222DD"/>
                      <w:p w14:paraId="084AF94B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3F4A723C" w14:textId="77777777" w:rsidR="00205953" w:rsidRDefault="00205953" w:rsidP="00C222DD"/>
                      <w:p w14:paraId="260D4649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64E13DE" w14:textId="77777777" w:rsidR="00205953" w:rsidRDefault="00205953" w:rsidP="00C222DD"/>
                      <w:p w14:paraId="5C5D1213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798B485A" w14:textId="77777777" w:rsidR="00205953" w:rsidRDefault="00205953" w:rsidP="00C222DD"/>
                      <w:p w14:paraId="6F63A2A6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5C63A12E" w14:textId="77777777" w:rsidR="00205953" w:rsidRDefault="00205953" w:rsidP="00C222DD"/>
                      <w:p w14:paraId="752B4AAF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18DD07C6" w14:textId="77777777" w:rsidR="00205953" w:rsidRDefault="00205953" w:rsidP="00C222DD"/>
                      <w:p w14:paraId="727FF57E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31F9D650" w14:textId="77777777" w:rsidR="00205953" w:rsidRDefault="00205953" w:rsidP="00C222DD"/>
                      <w:p w14:paraId="589F987F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7DAA2D61" w14:textId="77777777" w:rsidR="00205953" w:rsidRDefault="00205953" w:rsidP="00C222DD"/>
                      <w:p w14:paraId="049BDC00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A53A5EB" w14:textId="77777777" w:rsidR="00205953" w:rsidRDefault="00205953" w:rsidP="00C222DD"/>
                      <w:p w14:paraId="261111DF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77E76842" w14:textId="77777777" w:rsidR="00205953" w:rsidRDefault="00205953" w:rsidP="00C222DD"/>
                      <w:p w14:paraId="03979A6D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A0BF12E" w14:textId="77777777" w:rsidR="00205953" w:rsidRDefault="00205953" w:rsidP="00C222DD"/>
                      <w:p w14:paraId="67306AA5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47781C39" w14:textId="77777777" w:rsidR="00205953" w:rsidRDefault="00205953" w:rsidP="00C222DD"/>
                      <w:p w14:paraId="65DFA034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4F11E180" w14:textId="77777777" w:rsidR="00205953" w:rsidRDefault="00205953" w:rsidP="00C222DD"/>
                      <w:p w14:paraId="7C04D9F1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129E8B6" w14:textId="77777777" w:rsidR="00205953" w:rsidRDefault="00205953" w:rsidP="00C222DD"/>
                      <w:p w14:paraId="1FD17931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422315EE" w14:textId="77777777" w:rsidR="00205953" w:rsidRDefault="00205953" w:rsidP="00C222DD"/>
                      <w:p w14:paraId="570D3017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2FFABA06" w14:textId="77777777" w:rsidR="00205953" w:rsidRDefault="00205953" w:rsidP="00C222DD"/>
                      <w:p w14:paraId="40BF3F96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03F73B4E" w14:textId="77777777" w:rsidR="00205953" w:rsidRDefault="00205953" w:rsidP="00C222DD"/>
                      <w:p w14:paraId="3EAAE2B2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3CC7ABD1" w14:textId="77777777" w:rsidR="00205953" w:rsidRDefault="00205953" w:rsidP="00C222DD"/>
                      <w:p w14:paraId="53175302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40D844A6" w14:textId="77777777" w:rsidR="00205953" w:rsidRDefault="00205953" w:rsidP="00C222DD"/>
                      <w:p w14:paraId="43CE74BD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26147BB" w14:textId="77777777" w:rsidR="00205953" w:rsidRDefault="00205953" w:rsidP="00C222DD"/>
                      <w:p w14:paraId="4909BF4E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15FCDC2B" w14:textId="77777777" w:rsidR="00205953" w:rsidRDefault="00205953" w:rsidP="00C222DD"/>
                      <w:p w14:paraId="20972661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1A81906" w14:textId="77777777" w:rsidR="00205953" w:rsidRDefault="00205953" w:rsidP="00C222DD"/>
                      <w:p w14:paraId="08D4E774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AC012AC" w14:textId="77777777" w:rsidR="00205953" w:rsidRDefault="00205953" w:rsidP="00C222DD"/>
                      <w:p w14:paraId="65993FE7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43355E94" w14:textId="77777777" w:rsidR="00205953" w:rsidRDefault="00205953" w:rsidP="00C222DD"/>
                      <w:p w14:paraId="717A2F8D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777F219D" w14:textId="77777777" w:rsidR="00205953" w:rsidRDefault="00205953" w:rsidP="00C222DD"/>
                      <w:p w14:paraId="63398BBA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31B25CFA" w14:textId="77777777" w:rsidR="00205953" w:rsidRDefault="00205953" w:rsidP="00C222DD"/>
                      <w:p w14:paraId="22A5A6B5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47F936F5" w14:textId="77777777" w:rsidR="00205953" w:rsidRDefault="00205953" w:rsidP="00C222DD"/>
                      <w:p w14:paraId="3EBE409A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23C1277E" w14:textId="77777777" w:rsidR="00205953" w:rsidRDefault="00205953" w:rsidP="00C222DD"/>
                      <w:p w14:paraId="4414D48E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E2B25DF" w14:textId="77777777" w:rsidR="00205953" w:rsidRDefault="00205953" w:rsidP="00C222DD"/>
                      <w:p w14:paraId="0858D77F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534FE3CD" w14:textId="77777777" w:rsidR="00205953" w:rsidRDefault="00205953" w:rsidP="00C222DD"/>
                      <w:p w14:paraId="3AE2FFF2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3181C3E7" w14:textId="77777777" w:rsidR="00205953" w:rsidRDefault="00205953" w:rsidP="00C222DD"/>
                      <w:p w14:paraId="5A45385A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2C8FC0D1" w14:textId="77777777" w:rsidR="00205953" w:rsidRDefault="00205953" w:rsidP="00C222DD"/>
                      <w:p w14:paraId="21E4EFE3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6D3A8C3" w14:textId="77777777" w:rsidR="00205953" w:rsidRDefault="00205953" w:rsidP="00C222DD"/>
                      <w:p w14:paraId="60FE1DC0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0FC83195" w14:textId="77777777" w:rsidR="00205953" w:rsidRDefault="00205953" w:rsidP="00C222DD"/>
                      <w:p w14:paraId="0E22EB03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C9E894F" w14:textId="77777777" w:rsidR="00205953" w:rsidRDefault="00205953" w:rsidP="00C222DD"/>
                      <w:p w14:paraId="190696E2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2CD72742" w14:textId="77777777" w:rsidR="00205953" w:rsidRDefault="00205953" w:rsidP="00C222DD"/>
                      <w:p w14:paraId="5509C992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7386C186" w14:textId="77777777" w:rsidR="00205953" w:rsidRDefault="00205953" w:rsidP="00C222DD"/>
                      <w:p w14:paraId="13BB2991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0E366B22" w14:textId="77777777" w:rsidR="00205953" w:rsidRDefault="00205953" w:rsidP="00C222DD"/>
                      <w:p w14:paraId="58B8A774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3EFCFE82" w14:textId="77777777" w:rsidR="00205953" w:rsidRDefault="00205953" w:rsidP="00C222DD"/>
                      <w:p w14:paraId="0ABC9440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7F90189D" w14:textId="77777777" w:rsidR="00205953" w:rsidRDefault="00205953" w:rsidP="00C222DD"/>
                      <w:p w14:paraId="560D362C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53E408A1" w14:textId="77777777" w:rsidR="00205953" w:rsidRDefault="00205953" w:rsidP="00C222DD"/>
                      <w:p w14:paraId="6E2BEFBD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26990B0A" w14:textId="77777777" w:rsidR="00205953" w:rsidRDefault="00205953" w:rsidP="00C222DD"/>
                      <w:p w14:paraId="58494F54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0F753B69" w14:textId="77777777" w:rsidR="00205953" w:rsidRDefault="00205953" w:rsidP="00C222DD"/>
                      <w:p w14:paraId="1F74E238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2174539" w14:textId="77777777" w:rsidR="00205953" w:rsidRDefault="00205953" w:rsidP="00C222DD"/>
                      <w:p w14:paraId="31C79577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50BDD670" w14:textId="77777777" w:rsidR="00205953" w:rsidRDefault="00205953" w:rsidP="00C222DD"/>
                      <w:p w14:paraId="1DD86938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12495DB7" w14:textId="77777777" w:rsidR="00205953" w:rsidRDefault="00205953" w:rsidP="00C222DD"/>
                      <w:p w14:paraId="239CFD30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58A9EDC2" w14:textId="77777777" w:rsidR="00205953" w:rsidRDefault="00205953" w:rsidP="00C222DD"/>
                      <w:p w14:paraId="0A1304B8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16A8C723" w14:textId="77777777" w:rsidR="00205953" w:rsidRDefault="00205953" w:rsidP="00C222DD"/>
                      <w:p w14:paraId="63EC3758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78141C8F" w14:textId="77777777" w:rsidR="00205953" w:rsidRDefault="00205953" w:rsidP="00C222DD"/>
                      <w:p w14:paraId="369881E0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13BB45D2" w14:textId="77777777" w:rsidR="00205953" w:rsidRDefault="00205953" w:rsidP="00C222DD"/>
                      <w:p w14:paraId="12723BCB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436C9E8E" w14:textId="77777777" w:rsidR="00205953" w:rsidRDefault="00205953" w:rsidP="00C222DD"/>
                      <w:p w14:paraId="390B9630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0C8D78CC" w14:textId="77777777" w:rsidR="00205953" w:rsidRDefault="00205953" w:rsidP="00C222DD"/>
                      <w:p w14:paraId="2A5FD6EB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39C4C0AD" w14:textId="77777777" w:rsidR="00205953" w:rsidRDefault="00205953" w:rsidP="00C222DD"/>
                      <w:p w14:paraId="4C207561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1443DD7D" w14:textId="77777777" w:rsidR="00205953" w:rsidRDefault="00205953" w:rsidP="00C222DD"/>
                      <w:p w14:paraId="0A94B052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053CFE34" w14:textId="77777777" w:rsidR="00205953" w:rsidRDefault="00205953" w:rsidP="00C222DD"/>
                      <w:p w14:paraId="0FF0BE27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21BB868E" w14:textId="77777777" w:rsidR="00205953" w:rsidRDefault="00205953" w:rsidP="00C222DD"/>
                      <w:p w14:paraId="3225CBC1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</w:txbxContent>
                  </v:textbox>
                </v:shape>
                <v:shape id="Text Box 61" o:spid="_x0000_s1029" type="#_x0000_t202" style="position:absolute;left:3834;top:1179;width:25439;height:16586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" filled="f" stroked="f" strokeweight=".5pt">
                  <v:textbox>
                    <w:txbxContent>
                      <w:p w14:paraId="67809DD0" w14:textId="77777777" w:rsidR="00205953" w:rsidRPr="00E46FE8" w:rsidRDefault="00205953" w:rsidP="00E46FE8">
                        <w:pPr>
                          <w:pStyle w:val="PullQuote"/>
                        </w:pPr>
                        <w:r w:rsidRPr="00E46FE8">
                          <w:t>PULL QUOTE STYLE. PELLENTESQUE HABITANT MORBI TRISTIQUE SENECTUS ET NETUS ET MALESUADA FAMES AC TURPIS EGESTAS. PROIN PHARETRA NONUMMY PEDE.”</w:t>
                        </w:r>
                      </w:p>
                      <w:p w14:paraId="4C3316CB" w14:textId="77777777" w:rsidR="00205953" w:rsidRPr="00D20793" w:rsidRDefault="00205953" w:rsidP="00C222DD">
                        <w:pPr>
                          <w:jc w:val="left"/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</w:p>
                      <w:p w14:paraId="5EFE489B" w14:textId="77777777" w:rsidR="00205953" w:rsidRPr="00D20793" w:rsidRDefault="00205953" w:rsidP="00C222DD">
                        <w:pPr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</w:p>
                      <w:p w14:paraId="5C343A7F" w14:textId="77777777" w:rsidR="00205953" w:rsidRPr="00D20793" w:rsidRDefault="00205953" w:rsidP="0012075A">
                        <w:pPr>
                          <w:pStyle w:val="BodyText1"/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  <w:r w:rsidRPr="00D20793"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  <w:t>PELLENTESQUE HABITANT MORBI TRISTIQUE SENECTUS ET NETUS ET MALESUADA FAMES AC TURPIS EGESTAS. PROIN PHARETRA NONUMMY PEDE. MAURIS ET ORCI.</w:t>
                        </w:r>
                      </w:p>
                      <w:p w14:paraId="5AB51252" w14:textId="77777777" w:rsidR="00205953" w:rsidRPr="00D20793" w:rsidRDefault="00205953" w:rsidP="00C222DD">
                        <w:pPr>
                          <w:jc w:val="left"/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</w:p>
                      <w:p w14:paraId="6F8CBB1D" w14:textId="77777777" w:rsidR="00205953" w:rsidRPr="00D20793" w:rsidRDefault="00205953" w:rsidP="00C222DD">
                        <w:pPr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</w:p>
                      <w:p w14:paraId="04F333E3" w14:textId="77777777" w:rsidR="00205953" w:rsidRPr="00D20793" w:rsidRDefault="00205953" w:rsidP="0012075A">
                        <w:pPr>
                          <w:pStyle w:val="BodyText1"/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  <w:r w:rsidRPr="00D20793"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  <w:t>PELLENTESQUE HABITANT MORBI TRISTIQUE SENECTUS ET NETUS ET MALESUADA FAMES AC TURPIS EGESTAS. PROIN PHARETRA NONUMMY PEDE. MAURIS ET ORCI.</w:t>
                        </w:r>
                      </w:p>
                      <w:p w14:paraId="011A31C2" w14:textId="77777777" w:rsidR="00205953" w:rsidRPr="00D20793" w:rsidRDefault="00205953" w:rsidP="00C222DD">
                        <w:pPr>
                          <w:jc w:val="left"/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</w:p>
                      <w:p w14:paraId="64F38BFB" w14:textId="77777777" w:rsidR="00205953" w:rsidRPr="00D20793" w:rsidRDefault="00205953" w:rsidP="00C222DD">
                        <w:pPr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</w:p>
                      <w:p w14:paraId="6E4E1857" w14:textId="77777777" w:rsidR="00205953" w:rsidRPr="00D20793" w:rsidRDefault="00205953" w:rsidP="0012075A">
                        <w:pPr>
                          <w:pStyle w:val="BodyText1"/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  <w:r w:rsidRPr="00D20793"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  <w:t>PELLENTESQUE HABITANT MORBI TRISTIQUE SENECTUS ET NETUS ET MALESUADA FAMES AC TURPIS EGESTAS. PROIN PHARETRA NONUMMY PEDE. MAURIS ET ORCI.</w:t>
                        </w:r>
                      </w:p>
                      <w:p w14:paraId="4508A616" w14:textId="77777777" w:rsidR="00205953" w:rsidRPr="00D20793" w:rsidRDefault="00205953" w:rsidP="00C222DD">
                        <w:pPr>
                          <w:jc w:val="left"/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</w:p>
                      <w:p w14:paraId="77D863CB" w14:textId="77777777" w:rsidR="00205953" w:rsidRPr="00D20793" w:rsidRDefault="00205953" w:rsidP="00C222DD">
                        <w:pPr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</w:p>
                      <w:p w14:paraId="43795FBA" w14:textId="77777777" w:rsidR="00205953" w:rsidRPr="00D20793" w:rsidRDefault="00205953" w:rsidP="0012075A">
                        <w:pPr>
                          <w:pStyle w:val="BodyText1"/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  <w:r w:rsidRPr="00D20793"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  <w:t>PELLENTESQUE HABITANT MORBI TRISTIQUE SENECTUS ET NETUS ET MALESUADA FAMES AC TURPIS EGESTAS. PROIN PHARETRA NONUMMY PEDE. MAURIS ET ORCI.</w:t>
                        </w:r>
                      </w:p>
                      <w:p w14:paraId="225A3B83" w14:textId="77777777" w:rsidR="00205953" w:rsidRPr="00D20793" w:rsidRDefault="00205953" w:rsidP="00C222DD">
                        <w:pPr>
                          <w:jc w:val="left"/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</w:p>
                      <w:p w14:paraId="7AA9DB5D" w14:textId="77777777" w:rsidR="00205953" w:rsidRPr="00D20793" w:rsidRDefault="00205953" w:rsidP="00C222DD">
                        <w:pPr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</w:p>
                      <w:p w14:paraId="615189A0" w14:textId="77777777" w:rsidR="00205953" w:rsidRPr="00D20793" w:rsidRDefault="00205953" w:rsidP="0012075A">
                        <w:pPr>
                          <w:pStyle w:val="BodyText1"/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  <w:r w:rsidRPr="00D20793"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  <w:t>PELLENTESQUE HABITANT MORBI TRISTIQUE SENECTUS ET NETUS ET MALESUADA FAMES AC TURPIS EGESTAS. PROIN PHARETRA NONUMMY PEDE. MAURIS ET ORCI.</w:t>
                        </w:r>
                      </w:p>
                      <w:p w14:paraId="1019AF4C" w14:textId="77777777" w:rsidR="00205953" w:rsidRPr="00D20793" w:rsidRDefault="00205953" w:rsidP="00C222DD">
                        <w:pPr>
                          <w:jc w:val="left"/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</w:p>
                      <w:p w14:paraId="4466A6DD" w14:textId="77777777" w:rsidR="00205953" w:rsidRPr="00D20793" w:rsidRDefault="00205953" w:rsidP="00C222DD">
                        <w:pPr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</w:p>
                      <w:p w14:paraId="311C453A" w14:textId="77777777" w:rsidR="00205953" w:rsidRPr="00D20793" w:rsidRDefault="00205953" w:rsidP="0012075A">
                        <w:pPr>
                          <w:pStyle w:val="BodyText1"/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  <w:r w:rsidRPr="00D20793"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  <w:t>PELLENTESQUE HABITANT MORBI TRISTIQUE SENECTUS ET NETUS ET MALESUADA FAMES AC TURPIS EGESTAS. PROIN PHARETRA NONUMMY PEDE. MAURIS ET ORCI.</w:t>
                        </w:r>
                      </w:p>
                      <w:p w14:paraId="24988CDA" w14:textId="77777777" w:rsidR="00205953" w:rsidRPr="00D20793" w:rsidRDefault="00205953" w:rsidP="00C222DD">
                        <w:pPr>
                          <w:jc w:val="left"/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</w:p>
                      <w:p w14:paraId="0B604550" w14:textId="77777777" w:rsidR="00205953" w:rsidRPr="00D20793" w:rsidRDefault="00205953" w:rsidP="00C222DD">
                        <w:pPr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</w:p>
                      <w:p w14:paraId="074FD7CC" w14:textId="77777777" w:rsidR="00205953" w:rsidRPr="00D20793" w:rsidRDefault="00205953" w:rsidP="0012075A">
                        <w:pPr>
                          <w:pStyle w:val="BodyText1"/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  <w:r w:rsidRPr="00D20793"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  <w:t>PELLENTESQUE HABITANT MORBI TRISTIQUE SENECTUS ET NETUS ET MALESUADA FAMES AC TURPIS EGESTAS. PROIN PHARETRA NONUMMY PEDE. MAURIS ET ORCI.</w:t>
                        </w:r>
                      </w:p>
                      <w:p w14:paraId="1D165666" w14:textId="77777777" w:rsidR="00205953" w:rsidRPr="00D20793" w:rsidRDefault="00205953" w:rsidP="00C222DD">
                        <w:pPr>
                          <w:jc w:val="left"/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</w:p>
                      <w:p w14:paraId="7CFD3DC0" w14:textId="77777777" w:rsidR="00205953" w:rsidRPr="00D20793" w:rsidRDefault="00205953" w:rsidP="00C222DD">
                        <w:pPr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</w:p>
                      <w:p w14:paraId="1A36DF85" w14:textId="77777777" w:rsidR="00205953" w:rsidRPr="00D20793" w:rsidRDefault="00205953" w:rsidP="0012075A">
                        <w:pPr>
                          <w:pStyle w:val="BodyText1"/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  <w:r w:rsidRPr="00D20793"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  <w:t>PELLENTESQUE HABITANT MORBI TRISTIQUE SENECTUS ET NETUS ET MALESUADA FAMES AC TURPIS EGESTAS. PROIN PHARETRA NONUMMY PEDE. MAURIS ET ORCI.</w:t>
                        </w:r>
                      </w:p>
                      <w:p w14:paraId="4629B307" w14:textId="77777777" w:rsidR="00205953" w:rsidRPr="00D20793" w:rsidRDefault="00205953" w:rsidP="00C222DD">
                        <w:pPr>
                          <w:jc w:val="left"/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</w:p>
                      <w:p w14:paraId="48C5F8D9" w14:textId="77777777" w:rsidR="00205953" w:rsidRPr="00D20793" w:rsidRDefault="00205953" w:rsidP="00C222DD">
                        <w:pPr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</w:p>
                      <w:p w14:paraId="6DE8667C" w14:textId="77777777" w:rsidR="00205953" w:rsidRPr="00D20793" w:rsidRDefault="00205953" w:rsidP="0012075A">
                        <w:pPr>
                          <w:pStyle w:val="BodyText1"/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  <w:r w:rsidRPr="00D20793"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  <w:t>PELLENTESQUE HABITANT MORBI TRISTIQUE SENECTUS ET NETUS ET MALESUADA FAMES AC TURPIS EGESTAS. PROIN PHARETRA NONUMMY PEDE. MAURIS ET ORCI.</w:t>
                        </w:r>
                      </w:p>
                      <w:p w14:paraId="07B09218" w14:textId="77777777" w:rsidR="00205953" w:rsidRPr="00D20793" w:rsidRDefault="00205953" w:rsidP="00C222DD">
                        <w:pPr>
                          <w:jc w:val="left"/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</w:p>
                      <w:p w14:paraId="1BE15DB1" w14:textId="77777777" w:rsidR="00205953" w:rsidRPr="00D20793" w:rsidRDefault="00205953" w:rsidP="00C222DD">
                        <w:pPr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</w:p>
                      <w:p w14:paraId="2FD400E8" w14:textId="77777777" w:rsidR="00205953" w:rsidRPr="00D20793" w:rsidRDefault="00205953" w:rsidP="0012075A">
                        <w:pPr>
                          <w:pStyle w:val="BodyText1"/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  <w:r w:rsidRPr="00D20793"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  <w:t>PELLENTESQUE HABITANT MORBI TRISTIQUE SENECTUS ET NETUS ET MALESUADA FAMES AC TURPIS EGESTAS. PROIN PHARETRA NONUMMY PEDE. MAURIS ET ORCI.</w:t>
                        </w:r>
                      </w:p>
                      <w:p w14:paraId="73338132" w14:textId="77777777" w:rsidR="00205953" w:rsidRPr="00D20793" w:rsidRDefault="00205953" w:rsidP="00C222DD">
                        <w:pPr>
                          <w:jc w:val="left"/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</w:p>
                      <w:p w14:paraId="19F04EDB" w14:textId="77777777" w:rsidR="00205953" w:rsidRPr="00D20793" w:rsidRDefault="00205953" w:rsidP="00C222DD">
                        <w:pPr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</w:p>
                      <w:p w14:paraId="330DEC6B" w14:textId="77777777" w:rsidR="00205953" w:rsidRPr="00D20793" w:rsidRDefault="00205953" w:rsidP="0012075A">
                        <w:pPr>
                          <w:pStyle w:val="BodyText1"/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  <w:r w:rsidRPr="00D20793"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  <w:t>PELLENTESQUE HABITANT MORBI TRISTIQUE SENECTUS ET NETUS ET MALESUADA FAMES AC TURPIS EGESTAS. PROIN PHARETRA NONUMMY PEDE. MAURIS ET ORCI.</w:t>
                        </w:r>
                      </w:p>
                      <w:p w14:paraId="38339BF0" w14:textId="77777777" w:rsidR="00205953" w:rsidRPr="00D20793" w:rsidRDefault="00205953" w:rsidP="00C222DD">
                        <w:pPr>
                          <w:jc w:val="left"/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</w:p>
                      <w:p w14:paraId="2EF22293" w14:textId="77777777" w:rsidR="00205953" w:rsidRPr="00D20793" w:rsidRDefault="00205953" w:rsidP="00C222DD">
                        <w:pPr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</w:p>
                      <w:p w14:paraId="1A2539D2" w14:textId="77777777" w:rsidR="00205953" w:rsidRPr="00D20793" w:rsidRDefault="00205953" w:rsidP="0012075A">
                        <w:pPr>
                          <w:pStyle w:val="BodyText1"/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  <w:r w:rsidRPr="00D20793"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  <w:t>PELLENTESQUE HABITANT MORBI TRISTIQUE SENECTUS ET NETUS ET MALESUADA FAMES AC TURPIS EGESTAS. PROIN PHARETRA NONUMMY PEDE. MAURIS ET ORCI.</w:t>
                        </w:r>
                      </w:p>
                      <w:p w14:paraId="2127EDA8" w14:textId="77777777" w:rsidR="00205953" w:rsidRPr="00D20793" w:rsidRDefault="00205953" w:rsidP="00C222DD">
                        <w:pPr>
                          <w:jc w:val="left"/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</w:p>
                      <w:p w14:paraId="13D4FAA2" w14:textId="77777777" w:rsidR="00205953" w:rsidRPr="00D20793" w:rsidRDefault="00205953" w:rsidP="00C222DD">
                        <w:pPr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</w:p>
                      <w:p w14:paraId="6C9FDFF5" w14:textId="77777777" w:rsidR="00205953" w:rsidRPr="00D20793" w:rsidRDefault="00205953" w:rsidP="0012075A">
                        <w:pPr>
                          <w:pStyle w:val="BodyText1"/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  <w:r w:rsidRPr="00D20793"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  <w:t>PELLENTESQUE HABITANT MORBI TRISTIQUE SENECTUS ET NETUS ET MALESUADA FAMES AC TURPIS EGESTAS. PROIN PHARETRA NONUMMY PEDE. MAURIS ET ORCI.</w:t>
                        </w:r>
                      </w:p>
                      <w:p w14:paraId="4C5FA24E" w14:textId="77777777" w:rsidR="00205953" w:rsidRPr="00D20793" w:rsidRDefault="00205953" w:rsidP="00C222DD">
                        <w:pPr>
                          <w:jc w:val="left"/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</w:p>
                      <w:p w14:paraId="0BE25E2F" w14:textId="77777777" w:rsidR="00205953" w:rsidRPr="00D20793" w:rsidRDefault="00205953" w:rsidP="00C222DD">
                        <w:pPr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</w:p>
                      <w:p w14:paraId="0643EE5F" w14:textId="77777777" w:rsidR="00205953" w:rsidRPr="00D20793" w:rsidRDefault="00205953" w:rsidP="0012075A">
                        <w:pPr>
                          <w:pStyle w:val="BodyText1"/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  <w:r w:rsidRPr="00D20793"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  <w:t>PELLENTESQUE HABITANT MORBI TRISTIQUE SENECTUS ET NETUS ET MALESUADA FAMES AC TURPIS EGESTAS. PROIN PHARETRA NONUMMY PEDE. MAURIS ET ORCI.</w:t>
                        </w:r>
                      </w:p>
                      <w:p w14:paraId="771C55F3" w14:textId="77777777" w:rsidR="00205953" w:rsidRPr="00D20793" w:rsidRDefault="00205953" w:rsidP="00C222DD">
                        <w:pPr>
                          <w:jc w:val="left"/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</w:p>
                      <w:p w14:paraId="151A4843" w14:textId="77777777" w:rsidR="00205953" w:rsidRPr="00D20793" w:rsidRDefault="00205953" w:rsidP="00C222DD">
                        <w:pPr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</w:p>
                      <w:p w14:paraId="2C52E4EB" w14:textId="77777777" w:rsidR="00205953" w:rsidRPr="00D20793" w:rsidRDefault="00205953" w:rsidP="0012075A">
                        <w:pPr>
                          <w:pStyle w:val="BodyText1"/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  <w:r w:rsidRPr="00D20793"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  <w:t>PELLENTESQUE HABITANT MORBI TRISTIQUE SENECTUS ET NETUS ET MALESUADA FAMES AC TURPIS EGESTAS. PROIN PHARETRA NONUMMY PEDE. MAURIS ET ORCI.</w:t>
                        </w:r>
                      </w:p>
                      <w:p w14:paraId="0324D627" w14:textId="77777777" w:rsidR="00205953" w:rsidRPr="00D20793" w:rsidRDefault="00205953" w:rsidP="00C222DD">
                        <w:pPr>
                          <w:jc w:val="left"/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 w:rsidR="003C5A5F" w:rsidRPr="006121DF">
        <w:t>Subhead 01</w:t>
      </w:r>
      <w:bookmarkEnd w:id="2"/>
    </w:p>
    <w:p w14:paraId="723B6962" w14:textId="4DD6CBAB" w:rsidR="00C03C4A" w:rsidRPr="006121DF" w:rsidRDefault="00FD6B25" w:rsidP="002A57E9">
      <w:pPr>
        <w:pStyle w:val="BodyText1"/>
      </w:pPr>
      <w:r w:rsidRPr="006121DF">
        <w:t>Lorem ipsum dolor sit amet, consectetuer adipiscing elit. Maecenas porttitor congue massa. Fusce posuere, magna sed pulvinar ultricies, purus lectus malesuada libero, sit amet commodo magna eros quis urna.</w:t>
      </w:r>
      <w:r w:rsidR="00C222DD" w:rsidRPr="006121DF">
        <w:t xml:space="preserve"> Lorem ipsum dolor sit amet, consectetuer adipiscing elit. Maecenas porttitor congu e massa. Fusce posuere, magna sed pulvinar, purus lectus malesuada libero, sit amet commodo magna eros quis urna</w:t>
      </w:r>
      <w:r w:rsidR="009251A1" w:rsidRPr="006121DF">
        <w:t>.</w:t>
      </w:r>
    </w:p>
    <w:p w14:paraId="4A852033" w14:textId="55D7331B" w:rsidR="00C841CE" w:rsidRPr="006121DF" w:rsidRDefault="00C03C4A">
      <w:pPr>
        <w:pStyle w:val="BodyText1"/>
      </w:pPr>
      <w:r w:rsidRPr="006121DF">
        <w:rPr>
          <w:noProof/>
        </w:rPr>
        <w:lastRenderedPageBreak/>
        <w:drawing>
          <wp:inline distT="0" distB="0" distL="0" distR="0" wp14:anchorId="4893FF70" wp14:editId="2DDF1E15">
            <wp:extent cx="6583680" cy="3840480"/>
            <wp:effectExtent l="0" t="0" r="0" b="0"/>
            <wp:docPr id="1" name="Chart 1" descr="This chart is placeholder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sectPr w:rsidR="00C841CE" w:rsidRPr="006121DF" w:rsidSect="00D46AB5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pgSz w:w="12240" w:h="15840" w:code="1"/>
      <w:pgMar w:top="1872" w:right="1008" w:bottom="1008" w:left="1008" w:header="936" w:footer="576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6606B9A" w14:textId="77777777" w:rsidR="00977F22" w:rsidRDefault="00977F22" w:rsidP="00782F2B">
      <w:r>
        <w:separator/>
      </w:r>
    </w:p>
  </w:endnote>
  <w:endnote w:type="continuationSeparator" w:id="0">
    <w:p w14:paraId="485744DC" w14:textId="77777777" w:rsidR="00977F22" w:rsidRDefault="00977F22" w:rsidP="00782F2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1" w:fontKey="{43E6F87D-FD2E-E14F-A4C0-5A9E995C2593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E5A99FB0-6603-FF4C-8FAC-E79C611A837D}"/>
    <w:embedBold r:id="rId3" w:fontKey="{22B31439-B5EA-964D-9E8B-38D754187761}"/>
    <w:embedItalic r:id="rId4" w:fontKey="{029BA86C-6FBE-A940-A33B-5F23A9566677}"/>
    <w:embedBoldItalic r:id="rId5" w:fontKey="{D06E6E92-9BB5-224A-B5B4-0CD83C213B7D}"/>
  </w:font>
  <w:font w:name="Roboto">
    <w:panose1 w:val="02000000000000000000"/>
    <w:charset w:val="00"/>
    <w:family w:val="auto"/>
    <w:pitch w:val="variable"/>
    <w:sig w:usb0="E00002FF" w:usb1="5000205B" w:usb2="00000020" w:usb3="00000000" w:csb0="0000019F" w:csb1="00000000"/>
    <w:embedRegular r:id="rId6" w:fontKey="{DBA90B28-1B88-E249-9B83-15B95F3182BD}"/>
    <w:embedBold r:id="rId7" w:fontKey="{7B9C07FF-2806-A64E-BB53-246519CBA8CC}"/>
    <w:embedItalic r:id="rId8" w:fontKey="{C2BBCCAD-B4FA-8C45-A25D-0608B2FDC243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9" w:fontKey="{E470F2E2-EF13-F74C-BA27-E75010F7B236}"/>
    <w:embedBold r:id="rId10" w:fontKey="{26E89408-4194-FC47-A8B1-D85CB610E1B5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11" w:fontKey="{9913245C-5D38-6341-924E-84A1CB110A32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12" w:fontKey="{A8AF1F36-663A-9B4C-961A-1DF16B1934E6}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  <w:embedRegular r:id="rId13" w:fontKey="{FEFD58FA-000D-E443-B284-2C3F4B8152B5}"/>
  </w:font>
  <w:font w:name="Raleway">
    <w:panose1 w:val="00000000000000000000"/>
    <w:charset w:val="4D"/>
    <w:family w:val="swiss"/>
    <w:pitch w:val="variable"/>
    <w:sig w:usb0="A00002FF" w:usb1="5000205B" w:usb2="00000000" w:usb3="00000000" w:csb0="00000097" w:csb1="00000000"/>
    <w:embedRegular r:id="rId14" w:fontKey="{E9C3CDCE-0D3B-DB48-8102-66D7D4934F9F}"/>
    <w:embedBold r:id="rId15" w:fontKey="{1FE121F5-4F94-AB4E-88C9-AB0CBE66A9BB}"/>
    <w:embedItalic r:id="rId16" w:fontKey="{135F3CCE-10CA-1349-AD0E-5C50F4CFF990}"/>
  </w:font>
  <w:font w:name="Roboto Black">
    <w:panose1 w:val="02000000000000000000"/>
    <w:charset w:val="00"/>
    <w:family w:val="auto"/>
    <w:pitch w:val="variable"/>
    <w:sig w:usb0="E0000AFF" w:usb1="5000217F" w:usb2="00000021" w:usb3="00000000" w:csb0="0000019F" w:csb1="00000000"/>
    <w:embedRegular r:id="rId17" w:fontKey="{832F0745-9141-7E4E-BE25-2352A8D21FC1}"/>
    <w:embedItalic r:id="rId18" w:fontKey="{3E97C207-E2A4-5F4C-B219-6830C65839BD}"/>
    <w:embedBoldItalic r:id="rId19" w:fontKey="{0AA86956-BD54-9342-BFCA-1E6E16ADE4E4}"/>
  </w:font>
  <w:font w:name="Gotham Light">
    <w:altName w:val="Calibri"/>
    <w:panose1 w:val="020B0604020202020204"/>
    <w:charset w:val="00"/>
    <w:family w:val="auto"/>
    <w:pitch w:val="variable"/>
    <w:sig w:usb0="A100007F" w:usb1="4000005B" w:usb2="00000000" w:usb3="00000000" w:csb0="0000009B" w:csb1="00000000"/>
  </w:font>
  <w:font w:name="Antonio">
    <w:panose1 w:val="02000503000000000000"/>
    <w:charset w:val="4D"/>
    <w:family w:val="auto"/>
    <w:pitch w:val="variable"/>
    <w:sig w:usb0="A00000EF" w:usb1="5000204B" w:usb2="00000000" w:usb3="00000000" w:csb0="00000093" w:csb1="00000000"/>
    <w:embedBold r:id="rId21" w:fontKey="{B299BB03-A9AF-B846-B77D-D2CC73E2669E}"/>
  </w:font>
  <w:font w:name="Roboto (Body)">
    <w:altName w:val="Arial"/>
    <w:panose1 w:val="02000000000000000000"/>
    <w:charset w:val="00"/>
    <w:family w:val="auto"/>
    <w:pitch w:val="variable"/>
    <w:sig w:usb0="E00002FF" w:usb1="5000205B" w:usb2="00000020" w:usb3="00000000" w:csb0="0000019F" w:csb1="00000000"/>
    <w:embedRegular r:id="rId22" w:fontKey="{750D0F27-F9CE-4343-9E84-07139765F4EE}"/>
  </w:font>
  <w:font w:name="Raleway ExtraBold">
    <w:panose1 w:val="00000000000000000000"/>
    <w:charset w:val="4D"/>
    <w:family w:val="swiss"/>
    <w:pitch w:val="variable"/>
    <w:sig w:usb0="A00002FF" w:usb1="5000205B" w:usb2="00000000" w:usb3="00000000" w:csb0="00000097" w:csb1="00000000"/>
    <w:embedRegular r:id="rId23" w:fontKey="{9DD7946F-0CC1-C14A-9CE2-EC54AC180884}"/>
  </w:font>
  <w:font w:name="Raleway Medium">
    <w:panose1 w:val="00000000000000000000"/>
    <w:charset w:val="4D"/>
    <w:family w:val="swiss"/>
    <w:pitch w:val="variable"/>
    <w:sig w:usb0="A00002FF" w:usb1="5000205B" w:usb2="00000000" w:usb3="00000000" w:csb0="00000097" w:csb1="00000000"/>
    <w:embedRegular r:id="rId24" w:fontKey="{743C1393-1416-D04C-B71C-9F8161268C7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PageNumber"/>
      </w:rPr>
      <w:id w:val="-424500600"/>
      <w:docPartObj>
        <w:docPartGallery w:val="Page Numbers (Bottom of Page)"/>
        <w:docPartUnique/>
      </w:docPartObj>
    </w:sdtPr>
    <w:sdtContent>
      <w:p w14:paraId="12EC361F" w14:textId="77777777" w:rsidR="00205953" w:rsidRDefault="00205953" w:rsidP="00205953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0AE50F8B" w14:textId="6CE4C736" w:rsidR="00205953" w:rsidRDefault="00205953" w:rsidP="00F47279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PageNumber"/>
      </w:rPr>
      <w:id w:val="99157530"/>
      <w:docPartObj>
        <w:docPartGallery w:val="Page Numbers (Bottom of Page)"/>
        <w:docPartUnique/>
      </w:docPartObj>
    </w:sdtPr>
    <w:sdtEndPr>
      <w:rPr>
        <w:rStyle w:val="PageNumber"/>
        <w:sz w:val="16"/>
        <w:szCs w:val="16"/>
      </w:rPr>
    </w:sdtEndPr>
    <w:sdtContent>
      <w:p w14:paraId="14AD47C1" w14:textId="77777777" w:rsidR="00D46AB5" w:rsidRPr="00E530A6" w:rsidRDefault="00D46AB5" w:rsidP="00D46AB5">
        <w:pPr>
          <w:pStyle w:val="Footer"/>
          <w:framePr w:h="284" w:hRule="exact" w:wrap="none" w:vAnchor="text" w:hAnchor="page" w:x="11146" w:y="-41"/>
          <w:rPr>
            <w:rStyle w:val="PageNumber"/>
            <w:sz w:val="16"/>
            <w:szCs w:val="16"/>
          </w:rPr>
        </w:pPr>
        <w:r w:rsidRPr="00E530A6">
          <w:rPr>
            <w:rStyle w:val="PageNumber"/>
            <w:b/>
            <w:bCs/>
            <w:sz w:val="16"/>
            <w:szCs w:val="16"/>
          </w:rPr>
          <w:fldChar w:fldCharType="begin"/>
        </w:r>
        <w:r w:rsidRPr="00E530A6">
          <w:rPr>
            <w:rStyle w:val="PageNumber"/>
            <w:b/>
            <w:bCs/>
            <w:sz w:val="16"/>
            <w:szCs w:val="16"/>
          </w:rPr>
          <w:instrText xml:space="preserve"> PAGE </w:instrText>
        </w:r>
        <w:r w:rsidRPr="00E530A6">
          <w:rPr>
            <w:rStyle w:val="PageNumber"/>
            <w:b/>
            <w:bCs/>
            <w:sz w:val="16"/>
            <w:szCs w:val="16"/>
          </w:rPr>
          <w:fldChar w:fldCharType="separate"/>
        </w:r>
        <w:r>
          <w:rPr>
            <w:rStyle w:val="PageNumber"/>
            <w:b/>
            <w:bCs/>
            <w:sz w:val="16"/>
            <w:szCs w:val="16"/>
          </w:rPr>
          <w:t>3</w:t>
        </w:r>
        <w:r w:rsidRPr="00E530A6">
          <w:rPr>
            <w:rStyle w:val="PageNumber"/>
            <w:b/>
            <w:bCs/>
            <w:sz w:val="16"/>
            <w:szCs w:val="16"/>
          </w:rPr>
          <w:fldChar w:fldCharType="end"/>
        </w:r>
      </w:p>
    </w:sdtContent>
  </w:sdt>
  <w:p w14:paraId="6ADC6868" w14:textId="45B2226E" w:rsidR="00205953" w:rsidRPr="0067118D" w:rsidRDefault="00205953" w:rsidP="00CF3068">
    <w:pPr>
      <w:pStyle w:val="Disclaim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B22EC39" w14:textId="77777777" w:rsidR="00977F22" w:rsidRDefault="00977F22" w:rsidP="00782F2B">
      <w:r>
        <w:separator/>
      </w:r>
    </w:p>
  </w:footnote>
  <w:footnote w:type="continuationSeparator" w:id="0">
    <w:p w14:paraId="44D1A14C" w14:textId="77777777" w:rsidR="00977F22" w:rsidRDefault="00977F22" w:rsidP="00782F2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3927E4E" w14:textId="165D14FF" w:rsidR="00205953" w:rsidRDefault="00205953">
    <w:pPr>
      <w:spacing w:before="0" w:after="0" w:line="240" w:lineRule="aut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09A551" w14:textId="3718AB52" w:rsidR="00205953" w:rsidRPr="00392CDF" w:rsidRDefault="00205953" w:rsidP="00497911">
    <w:pPr>
      <w:pStyle w:val="UnitName"/>
    </w:pPr>
    <w:r w:rsidRPr="00497911">
      <w:rPr>
        <w:noProof/>
      </w:rPr>
      <mc:AlternateContent>
        <mc:Choice Requires="wpg">
          <w:drawing>
            <wp:anchor distT="0" distB="0" distL="114300" distR="114300" simplePos="0" relativeHeight="251708416" behindDoc="1" locked="0" layoutInCell="1" allowOverlap="1" wp14:anchorId="548667DA" wp14:editId="6BF2A5A9">
              <wp:simplePos x="0" y="0"/>
              <wp:positionH relativeFrom="margin">
                <wp:posOffset>7620</wp:posOffset>
              </wp:positionH>
              <wp:positionV relativeFrom="page">
                <wp:posOffset>500149</wp:posOffset>
              </wp:positionV>
              <wp:extent cx="1344295" cy="395605"/>
              <wp:effectExtent l="0" t="0" r="14605" b="0"/>
              <wp:wrapNone/>
              <wp:docPr id="2" name="Block IOWA Logo" descr="University of Iowa logo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344295" cy="395605"/>
                        <a:chOff x="640436" y="458979"/>
                        <a:chExt cx="1066800" cy="314325"/>
                      </a:xfrm>
                    </wpg:grpSpPr>
                    <wpg:grpSp>
                      <wpg:cNvPr id="3" name="Graphic 1"/>
                      <wpg:cNvGrpSpPr/>
                      <wpg:grpSpPr>
                        <a:xfrm>
                          <a:off x="640436" y="458979"/>
                          <a:ext cx="1066800" cy="304800"/>
                          <a:chOff x="640436" y="458979"/>
                          <a:chExt cx="1066800" cy="304800"/>
                        </a:xfrm>
                        <a:solidFill>
                          <a:srgbClr val="FED600"/>
                        </a:solidFill>
                      </wpg:grpSpPr>
                      <wps:wsp>
                        <wps:cNvPr id="4" name="Freeform: Shape 4"/>
                        <wps:cNvSpPr/>
                        <wps:spPr>
                          <a:xfrm>
                            <a:off x="640436" y="458979"/>
                            <a:ext cx="133350" cy="304800"/>
                          </a:xfrm>
                          <a:custGeom>
                            <a:avLst/>
                            <a:gdLst>
                              <a:gd name="connsiteX0" fmla="*/ 137636 w 133350"/>
                              <a:gd name="connsiteY0" fmla="*/ 64770 h 304800"/>
                              <a:gd name="connsiteX1" fmla="*/ 112586 w 133350"/>
                              <a:gd name="connsiteY1" fmla="*/ 64770 h 304800"/>
                              <a:gd name="connsiteX2" fmla="*/ 112586 w 133350"/>
                              <a:gd name="connsiteY2" fmla="*/ 244888 h 304800"/>
                              <a:gd name="connsiteX3" fmla="*/ 137636 w 133350"/>
                              <a:gd name="connsiteY3" fmla="*/ 244888 h 304800"/>
                              <a:gd name="connsiteX4" fmla="*/ 137636 w 133350"/>
                              <a:gd name="connsiteY4" fmla="*/ 310134 h 304800"/>
                              <a:gd name="connsiteX5" fmla="*/ 0 w 133350"/>
                              <a:gd name="connsiteY5" fmla="*/ 310134 h 304800"/>
                              <a:gd name="connsiteX6" fmla="*/ 0 w 133350"/>
                              <a:gd name="connsiteY6" fmla="*/ 244888 h 304800"/>
                              <a:gd name="connsiteX7" fmla="*/ 25051 w 133350"/>
                              <a:gd name="connsiteY7" fmla="*/ 244888 h 304800"/>
                              <a:gd name="connsiteX8" fmla="*/ 25051 w 133350"/>
                              <a:gd name="connsiteY8" fmla="*/ 64770 h 304800"/>
                              <a:gd name="connsiteX9" fmla="*/ 0 w 133350"/>
                              <a:gd name="connsiteY9" fmla="*/ 64770 h 304800"/>
                              <a:gd name="connsiteX10" fmla="*/ 0 w 133350"/>
                              <a:gd name="connsiteY10" fmla="*/ 0 h 304800"/>
                              <a:gd name="connsiteX11" fmla="*/ 137636 w 133350"/>
                              <a:gd name="connsiteY11" fmla="*/ 0 h 304800"/>
                              <a:gd name="connsiteX12" fmla="*/ 137636 w 133350"/>
                              <a:gd name="connsiteY12" fmla="*/ 64770 h 30480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</a:cxnLst>
                            <a:rect l="l" t="t" r="r" b="b"/>
                            <a:pathLst>
                              <a:path w="133350" h="304800">
                                <a:moveTo>
                                  <a:pt x="137636" y="64770"/>
                                </a:moveTo>
                                <a:lnTo>
                                  <a:pt x="112586" y="64770"/>
                                </a:lnTo>
                                <a:lnTo>
                                  <a:pt x="112586" y="244888"/>
                                </a:lnTo>
                                <a:lnTo>
                                  <a:pt x="137636" y="244888"/>
                                </a:lnTo>
                                <a:lnTo>
                                  <a:pt x="137636" y="310134"/>
                                </a:lnTo>
                                <a:lnTo>
                                  <a:pt x="0" y="310134"/>
                                </a:lnTo>
                                <a:lnTo>
                                  <a:pt x="0" y="244888"/>
                                </a:lnTo>
                                <a:lnTo>
                                  <a:pt x="25051" y="244888"/>
                                </a:lnTo>
                                <a:lnTo>
                                  <a:pt x="25051" y="64770"/>
                                </a:lnTo>
                                <a:lnTo>
                                  <a:pt x="0" y="64770"/>
                                </a:lnTo>
                                <a:lnTo>
                                  <a:pt x="0" y="0"/>
                                </a:lnTo>
                                <a:lnTo>
                                  <a:pt x="137636" y="0"/>
                                </a:lnTo>
                                <a:lnTo>
                                  <a:pt x="137636" y="6477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ED600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Freeform: Shape 5"/>
                        <wps:cNvSpPr/>
                        <wps:spPr>
                          <a:xfrm>
                            <a:off x="803504" y="458979"/>
                            <a:ext cx="219075" cy="304800"/>
                          </a:xfrm>
                          <a:custGeom>
                            <a:avLst/>
                            <a:gdLst>
                              <a:gd name="connsiteX0" fmla="*/ 159639 w 219075"/>
                              <a:gd name="connsiteY0" fmla="*/ 310229 h 304800"/>
                              <a:gd name="connsiteX1" fmla="*/ 59912 w 219075"/>
                              <a:gd name="connsiteY1" fmla="*/ 310229 h 304800"/>
                              <a:gd name="connsiteX2" fmla="*/ 0 w 219075"/>
                              <a:gd name="connsiteY2" fmla="*/ 247650 h 304800"/>
                              <a:gd name="connsiteX3" fmla="*/ 0 w 219075"/>
                              <a:gd name="connsiteY3" fmla="*/ 62579 h 304800"/>
                              <a:gd name="connsiteX4" fmla="*/ 59912 w 219075"/>
                              <a:gd name="connsiteY4" fmla="*/ 0 h 304800"/>
                              <a:gd name="connsiteX5" fmla="*/ 159639 w 219075"/>
                              <a:gd name="connsiteY5" fmla="*/ 0 h 304800"/>
                              <a:gd name="connsiteX6" fmla="*/ 219551 w 219075"/>
                              <a:gd name="connsiteY6" fmla="*/ 62579 h 304800"/>
                              <a:gd name="connsiteX7" fmla="*/ 219551 w 219075"/>
                              <a:gd name="connsiteY7" fmla="*/ 247650 h 304800"/>
                              <a:gd name="connsiteX8" fmla="*/ 159639 w 219075"/>
                              <a:gd name="connsiteY8" fmla="*/ 310229 h 304800"/>
                              <a:gd name="connsiteX9" fmla="*/ 131445 w 219075"/>
                              <a:gd name="connsiteY9" fmla="*/ 244983 h 304800"/>
                              <a:gd name="connsiteX10" fmla="*/ 131445 w 219075"/>
                              <a:gd name="connsiteY10" fmla="*/ 64770 h 304800"/>
                              <a:gd name="connsiteX11" fmla="*/ 88106 w 219075"/>
                              <a:gd name="connsiteY11" fmla="*/ 64770 h 304800"/>
                              <a:gd name="connsiteX12" fmla="*/ 88106 w 219075"/>
                              <a:gd name="connsiteY12" fmla="*/ 244888 h 304800"/>
                              <a:gd name="connsiteX13" fmla="*/ 131445 w 219075"/>
                              <a:gd name="connsiteY13" fmla="*/ 244888 h 30480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</a:cxnLst>
                            <a:rect l="l" t="t" r="r" b="b"/>
                            <a:pathLst>
                              <a:path w="219075" h="304800">
                                <a:moveTo>
                                  <a:pt x="159639" y="310229"/>
                                </a:moveTo>
                                <a:lnTo>
                                  <a:pt x="59912" y="310229"/>
                                </a:lnTo>
                                <a:cubicBezTo>
                                  <a:pt x="23717" y="310229"/>
                                  <a:pt x="0" y="286512"/>
                                  <a:pt x="0" y="247650"/>
                                </a:cubicBezTo>
                                <a:lnTo>
                                  <a:pt x="0" y="62579"/>
                                </a:lnTo>
                                <a:cubicBezTo>
                                  <a:pt x="0" y="24098"/>
                                  <a:pt x="24098" y="0"/>
                                  <a:pt x="59912" y="0"/>
                                </a:cubicBezTo>
                                <a:lnTo>
                                  <a:pt x="159639" y="0"/>
                                </a:lnTo>
                                <a:cubicBezTo>
                                  <a:pt x="195834" y="0"/>
                                  <a:pt x="219551" y="24098"/>
                                  <a:pt x="219551" y="62579"/>
                                </a:cubicBezTo>
                                <a:lnTo>
                                  <a:pt x="219551" y="247650"/>
                                </a:lnTo>
                                <a:cubicBezTo>
                                  <a:pt x="219456" y="286036"/>
                                  <a:pt x="195358" y="310229"/>
                                  <a:pt x="159639" y="310229"/>
                                </a:cubicBezTo>
                                <a:close/>
                                <a:moveTo>
                                  <a:pt x="131445" y="244983"/>
                                </a:moveTo>
                                <a:lnTo>
                                  <a:pt x="131445" y="64770"/>
                                </a:lnTo>
                                <a:lnTo>
                                  <a:pt x="88106" y="64770"/>
                                </a:lnTo>
                                <a:lnTo>
                                  <a:pt x="88106" y="244888"/>
                                </a:lnTo>
                                <a:lnTo>
                                  <a:pt x="131445" y="24488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ED600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Freeform: Shape 6"/>
                        <wps:cNvSpPr/>
                        <wps:spPr>
                          <a:xfrm>
                            <a:off x="1040200" y="458979"/>
                            <a:ext cx="409575" cy="304800"/>
                          </a:xfrm>
                          <a:custGeom>
                            <a:avLst/>
                            <a:gdLst>
                              <a:gd name="connsiteX0" fmla="*/ 21907 w 409575"/>
                              <a:gd name="connsiteY0" fmla="*/ 64770 h 304800"/>
                              <a:gd name="connsiteX1" fmla="*/ 0 w 409575"/>
                              <a:gd name="connsiteY1" fmla="*/ 64770 h 304800"/>
                              <a:gd name="connsiteX2" fmla="*/ 0 w 409575"/>
                              <a:gd name="connsiteY2" fmla="*/ 0 h 304800"/>
                              <a:gd name="connsiteX3" fmla="*/ 130492 w 409575"/>
                              <a:gd name="connsiteY3" fmla="*/ 0 h 304800"/>
                              <a:gd name="connsiteX4" fmla="*/ 130492 w 409575"/>
                              <a:gd name="connsiteY4" fmla="*/ 64770 h 304800"/>
                              <a:gd name="connsiteX5" fmla="*/ 106013 w 409575"/>
                              <a:gd name="connsiteY5" fmla="*/ 64770 h 304800"/>
                              <a:gd name="connsiteX6" fmla="*/ 128397 w 409575"/>
                              <a:gd name="connsiteY6" fmla="*/ 214027 h 304800"/>
                              <a:gd name="connsiteX7" fmla="*/ 174784 w 409575"/>
                              <a:gd name="connsiteY7" fmla="*/ 0 h 304800"/>
                              <a:gd name="connsiteX8" fmla="*/ 240982 w 409575"/>
                              <a:gd name="connsiteY8" fmla="*/ 0 h 304800"/>
                              <a:gd name="connsiteX9" fmla="*/ 290608 w 409575"/>
                              <a:gd name="connsiteY9" fmla="*/ 214122 h 304800"/>
                              <a:gd name="connsiteX10" fmla="*/ 308419 w 409575"/>
                              <a:gd name="connsiteY10" fmla="*/ 64770 h 304800"/>
                              <a:gd name="connsiteX11" fmla="*/ 285655 w 409575"/>
                              <a:gd name="connsiteY11" fmla="*/ 64770 h 304800"/>
                              <a:gd name="connsiteX12" fmla="*/ 285655 w 409575"/>
                              <a:gd name="connsiteY12" fmla="*/ 0 h 304800"/>
                              <a:gd name="connsiteX13" fmla="*/ 414433 w 409575"/>
                              <a:gd name="connsiteY13" fmla="*/ 0 h 304800"/>
                              <a:gd name="connsiteX14" fmla="*/ 414433 w 409575"/>
                              <a:gd name="connsiteY14" fmla="*/ 64770 h 304800"/>
                              <a:gd name="connsiteX15" fmla="*/ 393002 w 409575"/>
                              <a:gd name="connsiteY15" fmla="*/ 64770 h 304800"/>
                              <a:gd name="connsiteX16" fmla="*/ 354140 w 409575"/>
                              <a:gd name="connsiteY16" fmla="*/ 310134 h 304800"/>
                              <a:gd name="connsiteX17" fmla="*/ 248984 w 409575"/>
                              <a:gd name="connsiteY17" fmla="*/ 310134 h 304800"/>
                              <a:gd name="connsiteX18" fmla="*/ 208312 w 409575"/>
                              <a:gd name="connsiteY18" fmla="*/ 127349 h 304800"/>
                              <a:gd name="connsiteX19" fmla="*/ 166783 w 409575"/>
                              <a:gd name="connsiteY19" fmla="*/ 310134 h 304800"/>
                              <a:gd name="connsiteX20" fmla="*/ 65722 w 409575"/>
                              <a:gd name="connsiteY20" fmla="*/ 310134 h 304800"/>
                              <a:gd name="connsiteX21" fmla="*/ 21907 w 409575"/>
                              <a:gd name="connsiteY21" fmla="*/ 64770 h 30480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</a:cxnLst>
                            <a:rect l="l" t="t" r="r" b="b"/>
                            <a:pathLst>
                              <a:path w="409575" h="304800">
                                <a:moveTo>
                                  <a:pt x="21907" y="64770"/>
                                </a:moveTo>
                                <a:lnTo>
                                  <a:pt x="0" y="64770"/>
                                </a:lnTo>
                                <a:lnTo>
                                  <a:pt x="0" y="0"/>
                                </a:lnTo>
                                <a:lnTo>
                                  <a:pt x="130492" y="0"/>
                                </a:lnTo>
                                <a:lnTo>
                                  <a:pt x="130492" y="64770"/>
                                </a:lnTo>
                                <a:lnTo>
                                  <a:pt x="106013" y="64770"/>
                                </a:lnTo>
                                <a:lnTo>
                                  <a:pt x="128397" y="214027"/>
                                </a:lnTo>
                                <a:lnTo>
                                  <a:pt x="174784" y="0"/>
                                </a:lnTo>
                                <a:lnTo>
                                  <a:pt x="240982" y="0"/>
                                </a:lnTo>
                                <a:lnTo>
                                  <a:pt x="290608" y="214122"/>
                                </a:lnTo>
                                <a:lnTo>
                                  <a:pt x="308419" y="64770"/>
                                </a:lnTo>
                                <a:lnTo>
                                  <a:pt x="285655" y="64770"/>
                                </a:lnTo>
                                <a:lnTo>
                                  <a:pt x="285655" y="0"/>
                                </a:lnTo>
                                <a:lnTo>
                                  <a:pt x="414433" y="0"/>
                                </a:lnTo>
                                <a:lnTo>
                                  <a:pt x="414433" y="64770"/>
                                </a:lnTo>
                                <a:lnTo>
                                  <a:pt x="393002" y="64770"/>
                                </a:lnTo>
                                <a:lnTo>
                                  <a:pt x="354140" y="310134"/>
                                </a:lnTo>
                                <a:lnTo>
                                  <a:pt x="248984" y="310134"/>
                                </a:lnTo>
                                <a:lnTo>
                                  <a:pt x="208312" y="127349"/>
                                </a:lnTo>
                                <a:lnTo>
                                  <a:pt x="166783" y="310134"/>
                                </a:lnTo>
                                <a:lnTo>
                                  <a:pt x="65722" y="310134"/>
                                </a:lnTo>
                                <a:lnTo>
                                  <a:pt x="21907" y="6477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ED600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Freeform: Shape 7"/>
                        <wps:cNvSpPr/>
                        <wps:spPr>
                          <a:xfrm>
                            <a:off x="1431773" y="458979"/>
                            <a:ext cx="276225" cy="304800"/>
                          </a:xfrm>
                          <a:custGeom>
                            <a:avLst/>
                            <a:gdLst>
                              <a:gd name="connsiteX0" fmla="*/ 0 w 276225"/>
                              <a:gd name="connsiteY0" fmla="*/ 244983 h 304800"/>
                              <a:gd name="connsiteX1" fmla="*/ 23717 w 276225"/>
                              <a:gd name="connsiteY1" fmla="*/ 244983 h 304800"/>
                              <a:gd name="connsiteX2" fmla="*/ 70675 w 276225"/>
                              <a:gd name="connsiteY2" fmla="*/ 0 h 304800"/>
                              <a:gd name="connsiteX3" fmla="*/ 211455 w 276225"/>
                              <a:gd name="connsiteY3" fmla="*/ 0 h 304800"/>
                              <a:gd name="connsiteX4" fmla="*/ 257937 w 276225"/>
                              <a:gd name="connsiteY4" fmla="*/ 244983 h 304800"/>
                              <a:gd name="connsiteX5" fmla="*/ 279844 w 276225"/>
                              <a:gd name="connsiteY5" fmla="*/ 244983 h 304800"/>
                              <a:gd name="connsiteX6" fmla="*/ 279844 w 276225"/>
                              <a:gd name="connsiteY6" fmla="*/ 310229 h 304800"/>
                              <a:gd name="connsiteX7" fmla="*/ 174784 w 276225"/>
                              <a:gd name="connsiteY7" fmla="*/ 310229 h 304800"/>
                              <a:gd name="connsiteX8" fmla="*/ 164973 w 276225"/>
                              <a:gd name="connsiteY8" fmla="*/ 234696 h 304800"/>
                              <a:gd name="connsiteX9" fmla="*/ 112681 w 276225"/>
                              <a:gd name="connsiteY9" fmla="*/ 234696 h 304800"/>
                              <a:gd name="connsiteX10" fmla="*/ 103251 w 276225"/>
                              <a:gd name="connsiteY10" fmla="*/ 310229 h 304800"/>
                              <a:gd name="connsiteX11" fmla="*/ 0 w 276225"/>
                              <a:gd name="connsiteY11" fmla="*/ 310229 h 304800"/>
                              <a:gd name="connsiteX12" fmla="*/ 0 w 276225"/>
                              <a:gd name="connsiteY12" fmla="*/ 244983 h 304800"/>
                              <a:gd name="connsiteX13" fmla="*/ 159639 w 276225"/>
                              <a:gd name="connsiteY13" fmla="*/ 177927 h 304800"/>
                              <a:gd name="connsiteX14" fmla="*/ 139541 w 276225"/>
                              <a:gd name="connsiteY14" fmla="*/ 52769 h 304800"/>
                              <a:gd name="connsiteX15" fmla="*/ 118967 w 276225"/>
                              <a:gd name="connsiteY15" fmla="*/ 177927 h 304800"/>
                              <a:gd name="connsiteX16" fmla="*/ 159639 w 276225"/>
                              <a:gd name="connsiteY16" fmla="*/ 177927 h 30480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</a:cxnLst>
                            <a:rect l="l" t="t" r="r" b="b"/>
                            <a:pathLst>
                              <a:path w="276225" h="304800">
                                <a:moveTo>
                                  <a:pt x="0" y="244983"/>
                                </a:moveTo>
                                <a:lnTo>
                                  <a:pt x="23717" y="244983"/>
                                </a:lnTo>
                                <a:lnTo>
                                  <a:pt x="70675" y="0"/>
                                </a:lnTo>
                                <a:lnTo>
                                  <a:pt x="211455" y="0"/>
                                </a:lnTo>
                                <a:lnTo>
                                  <a:pt x="257937" y="244983"/>
                                </a:lnTo>
                                <a:lnTo>
                                  <a:pt x="279844" y="244983"/>
                                </a:lnTo>
                                <a:lnTo>
                                  <a:pt x="279844" y="310229"/>
                                </a:lnTo>
                                <a:lnTo>
                                  <a:pt x="174784" y="310229"/>
                                </a:lnTo>
                                <a:lnTo>
                                  <a:pt x="164973" y="234696"/>
                                </a:lnTo>
                                <a:lnTo>
                                  <a:pt x="112681" y="234696"/>
                                </a:lnTo>
                                <a:lnTo>
                                  <a:pt x="103251" y="310229"/>
                                </a:lnTo>
                                <a:lnTo>
                                  <a:pt x="0" y="310229"/>
                                </a:lnTo>
                                <a:lnTo>
                                  <a:pt x="0" y="244983"/>
                                </a:lnTo>
                                <a:close/>
                                <a:moveTo>
                                  <a:pt x="159639" y="177927"/>
                                </a:moveTo>
                                <a:lnTo>
                                  <a:pt x="139541" y="52769"/>
                                </a:lnTo>
                                <a:lnTo>
                                  <a:pt x="118967" y="177927"/>
                                </a:lnTo>
                                <a:lnTo>
                                  <a:pt x="159639" y="1779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ED600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grp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13B6358C" id="Block IOWA Logo" o:spid="_x0000_s1026" alt="University of Iowa logo" style="position:absolute;margin-left:.6pt;margin-top:39.4pt;width:105.85pt;height:31.15pt;z-index:-251608064;mso-position-horizontal-relative:margin;mso-position-vertical-relative:page;mso-width-relative:margin;mso-height-relative:margin" coordorigin="6404,4589" coordsize="10668,3143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">
              <v:group id="Graphic 1" o:spid="_x0000_s1027" style="position:absolute;left:6404;top:4589;width:10668;height:3048" coordorigin="6404,4589" coordsize="10668,3048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">
                <v:shape id="Freeform: Shape 4" o:spid="_x0000_s1028" style="position:absolute;left:6404;top:4589;width:1333;height:3048;visibility:visible;mso-wrap-style:square;v-text-anchor:middle" coordsize="133350,30480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" path="m137636,64770r-25050,l112586,244888r25050,l137636,310134,,310134,,244888r25051,l25051,64770,,64770,,,137636,r,64770xe" fillcolor="#fed600" stroked="f">
                  <v:stroke joinstyle="miter"/>
                  <v:path arrowok="t" o:connecttype="custom" o:connectlocs="137636,64770;112586,64770;112586,244888;137636,244888;137636,310134;0,310134;0,244888;25051,244888;25051,64770;0,64770;0,0;137636,0;137636,64770" o:connectangles="0,0,0,0,0,0,0,0,0,0,0,0,0"/>
                </v:shape>
                <v:shape id="Freeform: Shape 5" o:spid="_x0000_s1029" style="position:absolute;left:8035;top:4589;width:2190;height:3048;visibility:visible;mso-wrap-style:square;v-text-anchor:middle" coordsize="219075,30480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" path="m159639,310229r-99727,c23717,310229,,286512,,247650l,62579c,24098,24098,,59912,r99727,c195834,,219551,24098,219551,62579r,185071c219456,286036,195358,310229,159639,310229xm131445,244983r,-180213l88106,64770r,180118l131445,244888r,95xe" fillcolor="#fed600" stroked="f">
                  <v:stroke joinstyle="miter"/>
                  <v:path arrowok="t" o:connecttype="custom" o:connectlocs="159639,310229;59912,310229;0,247650;0,62579;59912,0;159639,0;219551,62579;219551,247650;159639,310229;131445,244983;131445,64770;88106,64770;88106,244888;131445,244888" o:connectangles="0,0,0,0,0,0,0,0,0,0,0,0,0,0"/>
                </v:shape>
                <v:shape id="Freeform: Shape 6" o:spid="_x0000_s1030" style="position:absolute;left:10402;top:4589;width:4095;height:3048;visibility:visible;mso-wrap-style:square;v-text-anchor:middle" coordsize="409575,30480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" path="m21907,64770l,64770,,,130492,r,64770l106013,64770r22384,149257l174784,r66198,l290608,214122,308419,64770r-22764,l285655,,414433,r,64770l393002,64770,354140,310134r-105156,l208312,127349,166783,310134r-101061,l21907,64770xe" fillcolor="#fed600" stroked="f">
                  <v:stroke joinstyle="miter"/>
                  <v:path arrowok="t" o:connecttype="custom" o:connectlocs="21907,64770;0,64770;0,0;130492,0;130492,64770;106013,64770;128397,214027;174784,0;240982,0;290608,214122;308419,64770;285655,64770;285655,0;414433,0;414433,64770;393002,64770;354140,310134;248984,310134;208312,127349;166783,310134;65722,310134;21907,64770" o:connectangles="0,0,0,0,0,0,0,0,0,0,0,0,0,0,0,0,0,0,0,0,0,0"/>
                </v:shape>
                <v:shape id="Freeform: Shape 7" o:spid="_x0000_s1031" style="position:absolute;left:14317;top:4589;width:2762;height:3048;visibility:visible;mso-wrap-style:square;v-text-anchor:middle" coordsize="276225,30480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" path="m,244983r23717,l70675,,211455,r46482,244983l279844,244983r,65246l174784,310229r-9811,-75533l112681,234696r-9430,75533l,310229,,244983xm159639,177927l139541,52769,118967,177927r40672,xe" fillcolor="#fed600" stroked="f">
                  <v:stroke joinstyle="miter"/>
                  <v:path arrowok="t" o:connecttype="custom" o:connectlocs="0,244983;23717,244983;70675,0;211455,0;257937,244983;279844,244983;279844,310229;174784,310229;164973,234696;112681,234696;103251,310229;0,310229;0,244983;159639,177927;139541,52769;118967,177927;159639,177927" o:connectangles="0,0,0,0,0,0,0,0,0,0,0,0,0,0,0,0,0"/>
                </v:shape>
              </v:group>
              <w10:wrap anchorx="margin" anchory="page"/>
            </v:group>
          </w:pict>
        </mc:Fallback>
      </mc:AlternateContent>
    </w:r>
    <w:r w:rsidRPr="00497911">
      <w:t>U</w:t>
    </w:r>
    <w:r w:rsidR="001D51DB">
      <w:t>n</w:t>
    </w:r>
    <w:r w:rsidRPr="00497911">
      <w:t>it</w:t>
    </w:r>
    <w:r w:rsidRPr="008E2ECB">
      <w:t xml:space="preserve"> Name Goes Her</w:t>
    </w:r>
    <w:r>
      <w:t>e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635B028" w14:textId="0A266D5A" w:rsidR="00205953" w:rsidRDefault="00E71FC3">
    <w:pPr>
      <w:spacing w:before="0" w:after="0" w:line="240" w:lineRule="auto"/>
    </w:pPr>
    <w:r>
      <w:rPr>
        <w:noProof/>
      </w:rPr>
      <w:drawing>
        <wp:anchor distT="0" distB="0" distL="114300" distR="114300" simplePos="0" relativeHeight="251714560" behindDoc="0" locked="0" layoutInCell="1" allowOverlap="1" wp14:anchorId="67C61C1C" wp14:editId="1F98B726">
          <wp:simplePos x="0" y="0"/>
          <wp:positionH relativeFrom="column">
            <wp:posOffset>186690</wp:posOffset>
          </wp:positionH>
          <wp:positionV relativeFrom="paragraph">
            <wp:posOffset>736307</wp:posOffset>
          </wp:positionV>
          <wp:extent cx="2202815" cy="641985"/>
          <wp:effectExtent l="0" t="0" r="0" b="5715"/>
          <wp:wrapThrough wrapText="bothSides">
            <wp:wrapPolygon edited="0">
              <wp:start x="0" y="0"/>
              <wp:lineTo x="0" y="21365"/>
              <wp:lineTo x="21419" y="21365"/>
              <wp:lineTo x="21419" y="16665"/>
              <wp:lineTo x="21046" y="13674"/>
              <wp:lineTo x="20299" y="0"/>
              <wp:lineTo x="0" y="0"/>
            </wp:wrapPolygon>
          </wp:wrapThrough>
          <wp:docPr id="498247153" name="Block IOWA logo Cover" descr="The University of Iow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98247153" name="Block IOWA logo Cover" descr="The University of Iowa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02815" cy="64198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712512" behindDoc="1" locked="0" layoutInCell="1" allowOverlap="1" wp14:anchorId="171CF557" wp14:editId="44CC648D">
              <wp:simplePos x="0" y="0"/>
              <wp:positionH relativeFrom="margin">
                <wp:posOffset>-278130</wp:posOffset>
              </wp:positionH>
              <wp:positionV relativeFrom="margin">
                <wp:posOffset>-826770</wp:posOffset>
              </wp:positionV>
              <wp:extent cx="7040880" cy="9326880"/>
              <wp:effectExtent l="0" t="0" r="0" b="0"/>
              <wp:wrapNone/>
              <wp:docPr id="73" name="Gold Field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040880" cy="9326880"/>
                      </a:xfrm>
                      <a:prstGeom prst="rect">
                        <a:avLst/>
                      </a:prstGeom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4962AF4" id="Gold Field" o:spid="_x0000_s1026" alt="&quot;&quot;" style="position:absolute;margin-left:-21.9pt;margin-top:-65.1pt;width:554.4pt;height:734.4pt;z-index:-2516039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" fillcolor="#ffcd00 [3204]" stroked="f" strokeweight="1pt">
              <w10:wrap anchorx="margin" anchory="margin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5" type="#_x0000_t75" style="width:112.8pt;height:112.8pt" o:bullet="t">
        <v:imagedata r:id="rId1" o:title="s"/>
      </v:shape>
    </w:pict>
  </w:numPicBullet>
  <w:numPicBullet w:numPicBulletId="1">
    <w:pict>
      <v:shape id="_x0000_i1026" type="#_x0000_t75" style="width:466.9pt;height:477.3pt" o:bullet="t">
        <v:imagedata r:id="rId2" o:title="f"/>
      </v:shape>
    </w:pict>
  </w:numPicBullet>
  <w:numPicBullet w:numPicBulletId="2">
    <w:pict>
      <v:shape id="_x0000_i1027" type="#_x0000_t75" style="width:782.35pt;height:224.9pt" o:bullet="t">
        <v:imagedata r:id="rId3" o:title="Untitled-1"/>
      </v:shape>
    </w:pict>
  </w:numPicBullet>
  <w:numPicBullet w:numPicBulletId="3">
    <w:pict>
      <v:shape id="_x0000_i1028" type="#_x0000_t75" style="width:196.7pt;height:196.7pt" o:bullet="t">
        <v:imagedata r:id="rId4" o:title="Asset 1"/>
      </v:shape>
    </w:pict>
  </w:numPicBullet>
  <w:abstractNum w:abstractNumId="0" w15:restartNumberingAfterBreak="0">
    <w:nsid w:val="FFFFFF7C"/>
    <w:multiLevelType w:val="singleLevel"/>
    <w:tmpl w:val="FDA8D93C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94DC4952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26E4817E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5C5A7C2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D78EE3AE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2F3ED020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D284BEC6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5282DA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3A40223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1BA04B5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44F71CC"/>
    <w:multiLevelType w:val="multilevel"/>
    <w:tmpl w:val="51465480"/>
    <w:numStyleLink w:val="WRPbulletlist"/>
  </w:abstractNum>
  <w:abstractNum w:abstractNumId="11" w15:restartNumberingAfterBreak="0">
    <w:nsid w:val="104C6B6E"/>
    <w:multiLevelType w:val="multilevel"/>
    <w:tmpl w:val="51465480"/>
    <w:numStyleLink w:val="WRPbulletlist"/>
  </w:abstractNum>
  <w:abstractNum w:abstractNumId="12" w15:restartNumberingAfterBreak="0">
    <w:nsid w:val="1C255B03"/>
    <w:multiLevelType w:val="multilevel"/>
    <w:tmpl w:val="EF2E6314"/>
    <w:lvl w:ilvl="0">
      <w:start w:val="1"/>
      <w:numFmt w:val="bullet"/>
      <w:lvlText w:val="●"/>
      <w:lvlJc w:val="left"/>
      <w:pPr>
        <w:tabs>
          <w:tab w:val="num" w:pos="1134"/>
        </w:tabs>
        <w:ind w:left="1134" w:hanging="283"/>
      </w:pPr>
      <w:rPr>
        <w:rFonts w:asciiTheme="minorHAnsi" w:hAnsiTheme="minorHAnsi" w:cs="Arial" w:hint="default"/>
        <w:b w:val="0"/>
        <w:i w:val="0"/>
        <w:color w:val="000000"/>
        <w:spacing w:val="8"/>
        <w:sz w:val="20"/>
      </w:rPr>
    </w:lvl>
    <w:lvl w:ilvl="1">
      <w:start w:val="1"/>
      <w:numFmt w:val="bullet"/>
      <w:lvlText w:val="○"/>
      <w:lvlJc w:val="left"/>
      <w:pPr>
        <w:tabs>
          <w:tab w:val="num" w:pos="1418"/>
        </w:tabs>
        <w:ind w:left="1418" w:hanging="284"/>
      </w:pPr>
      <w:rPr>
        <w:rFonts w:asciiTheme="minorHAnsi" w:hAnsiTheme="minorHAnsi" w:cs="Times New Roman" w:hint="default"/>
        <w:b w:val="0"/>
        <w:i w:val="0"/>
        <w:color w:val="auto"/>
        <w:sz w:val="20"/>
      </w:rPr>
    </w:lvl>
    <w:lvl w:ilvl="2">
      <w:start w:val="1"/>
      <w:numFmt w:val="bullet"/>
      <w:lvlText w:val="-"/>
      <w:lvlJc w:val="left"/>
      <w:pPr>
        <w:tabs>
          <w:tab w:val="num" w:pos="1701"/>
        </w:tabs>
        <w:ind w:left="1701" w:hanging="283"/>
      </w:pPr>
      <w:rPr>
        <w:rFonts w:asciiTheme="minorHAnsi" w:hAnsiTheme="minorHAnsi" w:cs="Times New Roman" w:hint="default"/>
        <w:b/>
        <w:i w:val="0"/>
        <w:color w:val="auto"/>
        <w:sz w:val="20"/>
      </w:rPr>
    </w:lvl>
    <w:lvl w:ilvl="3">
      <w:start w:val="1"/>
      <w:numFmt w:val="decimal"/>
      <w:lvlText w:val="%4."/>
      <w:lvlJc w:val="left"/>
      <w:pPr>
        <w:tabs>
          <w:tab w:val="num" w:pos="1418"/>
        </w:tabs>
        <w:ind w:left="1418" w:hanging="567"/>
      </w:pPr>
      <w:rPr>
        <w:rFonts w:asciiTheme="minorHAnsi" w:hAnsiTheme="minorHAnsi" w:hint="default"/>
        <w:b w:val="0"/>
        <w:i w:val="0"/>
        <w:color w:val="auto"/>
        <w:spacing w:val="-20"/>
        <w:sz w:val="20"/>
        <w:szCs w:val="20"/>
      </w:rPr>
    </w:lvl>
    <w:lvl w:ilvl="4">
      <w:start w:val="1"/>
      <w:numFmt w:val="decimal"/>
      <w:lvlText w:val="%4.%5."/>
      <w:lvlJc w:val="left"/>
      <w:pPr>
        <w:tabs>
          <w:tab w:val="num" w:pos="1418"/>
        </w:tabs>
        <w:ind w:left="1418" w:hanging="567"/>
      </w:pPr>
      <w:rPr>
        <w:rFonts w:asciiTheme="minorHAnsi" w:hAnsiTheme="minorHAnsi" w:hint="default"/>
        <w:b w:val="0"/>
        <w:i w:val="0"/>
        <w:color w:val="auto"/>
        <w:spacing w:val="-20"/>
        <w:sz w:val="20"/>
        <w:szCs w:val="20"/>
      </w:rPr>
    </w:lvl>
    <w:lvl w:ilvl="5">
      <w:start w:val="1"/>
      <w:numFmt w:val="decimal"/>
      <w:lvlText w:val="%4.%5.%6."/>
      <w:lvlJc w:val="left"/>
      <w:pPr>
        <w:tabs>
          <w:tab w:val="num" w:pos="1418"/>
        </w:tabs>
        <w:ind w:left="1418" w:hanging="567"/>
      </w:pPr>
      <w:rPr>
        <w:rFonts w:asciiTheme="minorHAnsi" w:hAnsiTheme="minorHAnsi" w:hint="default"/>
        <w:b w:val="0"/>
        <w:i w:val="0"/>
        <w:color w:val="auto"/>
        <w:spacing w:val="-20"/>
        <w:sz w:val="20"/>
        <w:szCs w:val="20"/>
      </w:rPr>
    </w:lvl>
    <w:lvl w:ilvl="6">
      <w:start w:val="1"/>
      <w:numFmt w:val="decimal"/>
      <w:lvlText w:val="%7."/>
      <w:lvlJc w:val="left"/>
      <w:pPr>
        <w:tabs>
          <w:tab w:val="num" w:pos="1418"/>
        </w:tabs>
        <w:ind w:left="1418" w:hanging="567"/>
      </w:pPr>
      <w:rPr>
        <w:rFonts w:asciiTheme="minorHAnsi" w:hAnsiTheme="minorHAnsi" w:hint="default"/>
        <w:b w:val="0"/>
        <w:i w:val="0"/>
        <w:color w:val="auto"/>
        <w:sz w:val="20"/>
        <w:szCs w:val="20"/>
      </w:rPr>
    </w:lvl>
    <w:lvl w:ilvl="7">
      <w:start w:val="1"/>
      <w:numFmt w:val="lowerLetter"/>
      <w:lvlText w:val="%8."/>
      <w:lvlJc w:val="left"/>
      <w:pPr>
        <w:tabs>
          <w:tab w:val="num" w:pos="1985"/>
        </w:tabs>
        <w:ind w:left="1985" w:hanging="567"/>
      </w:pPr>
      <w:rPr>
        <w:rFonts w:asciiTheme="minorHAnsi" w:hAnsiTheme="minorHAnsi" w:hint="default"/>
        <w:b w:val="0"/>
        <w:i w:val="0"/>
        <w:color w:val="auto"/>
        <w:sz w:val="20"/>
        <w:szCs w:val="20"/>
      </w:rPr>
    </w:lvl>
    <w:lvl w:ilvl="8">
      <w:start w:val="1"/>
      <w:numFmt w:val="lowerRoman"/>
      <w:lvlText w:val="%9."/>
      <w:lvlJc w:val="left"/>
      <w:pPr>
        <w:tabs>
          <w:tab w:val="num" w:pos="2552"/>
        </w:tabs>
        <w:ind w:left="2552" w:hanging="567"/>
      </w:pPr>
      <w:rPr>
        <w:rFonts w:asciiTheme="minorHAnsi" w:hAnsiTheme="minorHAnsi" w:hint="default"/>
        <w:b w:val="0"/>
        <w:i w:val="0"/>
        <w:color w:val="auto"/>
        <w:sz w:val="20"/>
        <w:szCs w:val="20"/>
      </w:rPr>
    </w:lvl>
  </w:abstractNum>
  <w:abstractNum w:abstractNumId="13" w15:restartNumberingAfterBreak="0">
    <w:nsid w:val="20150B8F"/>
    <w:multiLevelType w:val="hybridMultilevel"/>
    <w:tmpl w:val="017C4D62"/>
    <w:lvl w:ilvl="0" w:tplc="0E122170">
      <w:start w:val="1"/>
      <w:numFmt w:val="decimal"/>
      <w:pStyle w:val="numberbullet"/>
      <w:lvlText w:val="%1."/>
      <w:lvlJc w:val="left"/>
      <w:pPr>
        <w:ind w:left="36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0AA4CD6"/>
    <w:multiLevelType w:val="hybridMultilevel"/>
    <w:tmpl w:val="79DA08DA"/>
    <w:lvl w:ilvl="0" w:tplc="D6C277BE">
      <w:start w:val="1"/>
      <w:numFmt w:val="bullet"/>
      <w:lvlText w:val=""/>
      <w:lvlPicBulletId w:val="3"/>
      <w:lvlJc w:val="left"/>
      <w:pPr>
        <w:ind w:left="360" w:hanging="360"/>
      </w:pPr>
      <w:rPr>
        <w:rFonts w:ascii="Symbol" w:hAnsi="Symbol" w:hint="default"/>
        <w:color w:val="auto"/>
        <w:sz w:val="22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1E6263C"/>
    <w:multiLevelType w:val="hybridMultilevel"/>
    <w:tmpl w:val="0BC85CB0"/>
    <w:lvl w:ilvl="0" w:tplc="36247D38">
      <w:start w:val="1"/>
      <w:numFmt w:val="bullet"/>
      <w:lvlText w:val=""/>
      <w:lvlPicBulletId w:val="2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803398A"/>
    <w:multiLevelType w:val="multilevel"/>
    <w:tmpl w:val="51465480"/>
    <w:numStyleLink w:val="WRPbulletlist"/>
  </w:abstractNum>
  <w:abstractNum w:abstractNumId="17" w15:restartNumberingAfterBreak="0">
    <w:nsid w:val="289B6E5A"/>
    <w:multiLevelType w:val="multilevel"/>
    <w:tmpl w:val="51465480"/>
    <w:numStyleLink w:val="WRPbulletlist"/>
  </w:abstractNum>
  <w:abstractNum w:abstractNumId="18" w15:restartNumberingAfterBreak="0">
    <w:nsid w:val="2BE40A53"/>
    <w:multiLevelType w:val="multilevel"/>
    <w:tmpl w:val="F3C8F798"/>
    <w:lvl w:ilvl="0">
      <w:start w:val="1"/>
      <w:numFmt w:val="upperLetter"/>
      <w:lvlText w:val="Appendix %1"/>
      <w:lvlJc w:val="left"/>
      <w:pPr>
        <w:tabs>
          <w:tab w:val="num" w:pos="1985"/>
        </w:tabs>
        <w:ind w:left="1985" w:hanging="1985"/>
      </w:pPr>
      <w:rPr>
        <w:rFonts w:hint="default"/>
      </w:rPr>
    </w:lvl>
    <w:lvl w:ilvl="1">
      <w:start w:val="1"/>
      <w:numFmt w:val="decimal"/>
      <w:pStyle w:val="WRPAppendixHeading2"/>
      <w:lvlText w:val="Appendix %1.%2"/>
      <w:lvlJc w:val="left"/>
      <w:pPr>
        <w:tabs>
          <w:tab w:val="num" w:pos="1985"/>
        </w:tabs>
        <w:ind w:left="1985" w:hanging="1985"/>
      </w:pPr>
      <w:rPr>
        <w:rFonts w:hint="default"/>
      </w:rPr>
    </w:lvl>
    <w:lvl w:ilvl="2">
      <w:start w:val="1"/>
      <w:numFmt w:val="decimal"/>
      <w:pStyle w:val="IPNAppendixHeading3"/>
      <w:lvlText w:val="Appendix %1.%2.%3"/>
      <w:lvlJc w:val="left"/>
      <w:pPr>
        <w:tabs>
          <w:tab w:val="num" w:pos="1985"/>
        </w:tabs>
        <w:ind w:left="1985" w:hanging="1985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9" w15:restartNumberingAfterBreak="0">
    <w:nsid w:val="33C600B3"/>
    <w:multiLevelType w:val="multilevel"/>
    <w:tmpl w:val="51465480"/>
    <w:numStyleLink w:val="WRPbulletlist"/>
  </w:abstractNum>
  <w:abstractNum w:abstractNumId="20" w15:restartNumberingAfterBreak="0">
    <w:nsid w:val="354D7979"/>
    <w:multiLevelType w:val="singleLevel"/>
    <w:tmpl w:val="E0501410"/>
    <w:lvl w:ilvl="0">
      <w:start w:val="1"/>
      <w:numFmt w:val="bullet"/>
      <w:lvlText w:val=""/>
      <w:lvlPicBulletId w:val="0"/>
      <w:lvlJc w:val="left"/>
      <w:pPr>
        <w:ind w:left="360" w:hanging="360"/>
      </w:pPr>
      <w:rPr>
        <w:rFonts w:ascii="Symbol" w:hAnsi="Symbol" w:hint="default"/>
        <w:color w:val="auto"/>
        <w:sz w:val="22"/>
      </w:rPr>
    </w:lvl>
  </w:abstractNum>
  <w:abstractNum w:abstractNumId="21" w15:restartNumberingAfterBreak="0">
    <w:nsid w:val="35617BF2"/>
    <w:multiLevelType w:val="multilevel"/>
    <w:tmpl w:val="F6907AD2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576" w:hanging="576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864" w:hanging="864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2" w15:restartNumberingAfterBreak="0">
    <w:nsid w:val="3B173080"/>
    <w:multiLevelType w:val="multilevel"/>
    <w:tmpl w:val="51465480"/>
    <w:styleLink w:val="WRPbulletlist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00A8E1"/>
        <w:sz w:val="22"/>
      </w:rPr>
    </w:lvl>
    <w:lvl w:ilvl="1">
      <w:start w:val="1"/>
      <w:numFmt w:val="bullet"/>
      <w:lvlText w:val=""/>
      <w:lvlJc w:val="left"/>
      <w:pPr>
        <w:ind w:left="360" w:hanging="360"/>
      </w:pPr>
      <w:rPr>
        <w:rFonts w:ascii="Symbol" w:hAnsi="Symbol" w:hint="default"/>
        <w:color w:val="00A8E1"/>
        <w:sz w:val="22"/>
      </w:rPr>
    </w:lvl>
    <w:lvl w:ilvl="2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color w:val="00A8E1"/>
      </w:rPr>
    </w:lvl>
    <w:lvl w:ilvl="3">
      <w:start w:val="1"/>
      <w:numFmt w:val="bullet"/>
      <w:lvlText w:val="-"/>
      <w:lvlJc w:val="left"/>
      <w:pPr>
        <w:ind w:left="360" w:hanging="360"/>
      </w:pPr>
      <w:rPr>
        <w:rFonts w:ascii="Verdana" w:hAnsi="Verdana" w:hint="default"/>
        <w:b w:val="0"/>
        <w:color w:val="00A8E1"/>
      </w:rPr>
    </w:lvl>
    <w:lvl w:ilvl="4">
      <w:start w:val="1"/>
      <w:numFmt w:val="bullet"/>
      <w:lvlText w:val="◦"/>
      <w:lvlJc w:val="left"/>
      <w:pPr>
        <w:ind w:left="360" w:hanging="360"/>
      </w:pPr>
      <w:rPr>
        <w:rFonts w:ascii="Verdana" w:hAnsi="Verdana" w:hint="default"/>
        <w:color w:val="00A8E1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3" w15:restartNumberingAfterBreak="0">
    <w:nsid w:val="3C0F53FE"/>
    <w:multiLevelType w:val="hybridMultilevel"/>
    <w:tmpl w:val="5A48DB1E"/>
    <w:lvl w:ilvl="0" w:tplc="0C62681E">
      <w:start w:val="1"/>
      <w:numFmt w:val="bullet"/>
      <w:lvlText w:val=""/>
      <w:lvlPicBulletId w:val="3"/>
      <w:lvlJc w:val="left"/>
      <w:pPr>
        <w:ind w:left="720" w:hanging="360"/>
      </w:pPr>
      <w:rPr>
        <w:rFonts w:ascii="Symbol" w:hAnsi="Symbol" w:hint="default"/>
        <w:color w:val="auto"/>
        <w:sz w:val="22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D274D83"/>
    <w:multiLevelType w:val="hybridMultilevel"/>
    <w:tmpl w:val="4F10791A"/>
    <w:lvl w:ilvl="0" w:tplc="72665578">
      <w:start w:val="1"/>
      <w:numFmt w:val="bullet"/>
      <w:pStyle w:val="WRPBullet5"/>
      <w:lvlText w:val=""/>
      <w:lvlJc w:val="left"/>
      <w:pPr>
        <w:ind w:left="576" w:hanging="288"/>
      </w:pPr>
      <w:rPr>
        <w:rFonts w:ascii="Symbol" w:hAnsi="Symbol" w:hint="default"/>
        <w:color w:val="auto"/>
        <w:sz w:val="18"/>
      </w:rPr>
    </w:lvl>
    <w:lvl w:ilvl="1" w:tplc="A6349E3E">
      <w:start w:val="1"/>
      <w:numFmt w:val="bullet"/>
      <w:lvlText w:val="o"/>
      <w:lvlJc w:val="left"/>
      <w:pPr>
        <w:ind w:left="1008" w:hanging="288"/>
      </w:pPr>
      <w:rPr>
        <w:rFonts w:ascii="Courier New" w:hAnsi="Courier New" w:hint="default"/>
        <w:sz w:val="18"/>
      </w:rPr>
    </w:lvl>
    <w:lvl w:ilvl="2" w:tplc="AD762B74">
      <w:start w:val="1"/>
      <w:numFmt w:val="bullet"/>
      <w:lvlText w:val=""/>
      <w:lvlJc w:val="left"/>
      <w:pPr>
        <w:ind w:left="1440" w:hanging="288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04851D0"/>
    <w:multiLevelType w:val="hybridMultilevel"/>
    <w:tmpl w:val="3E54AA92"/>
    <w:lvl w:ilvl="0" w:tplc="58BC92F4">
      <w:start w:val="1"/>
      <w:numFmt w:val="bullet"/>
      <w:pStyle w:val="Subtitle"/>
      <w:lvlText w:val=""/>
      <w:lvlJc w:val="left"/>
      <w:pPr>
        <w:ind w:left="1710" w:hanging="360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8872ABB"/>
    <w:multiLevelType w:val="hybridMultilevel"/>
    <w:tmpl w:val="F856C394"/>
    <w:lvl w:ilvl="0" w:tplc="D6C277BE">
      <w:start w:val="1"/>
      <w:numFmt w:val="bullet"/>
      <w:lvlText w:val=""/>
      <w:lvlPicBulletId w:val="3"/>
      <w:lvlJc w:val="left"/>
      <w:pPr>
        <w:ind w:left="360" w:hanging="360"/>
      </w:pPr>
      <w:rPr>
        <w:rFonts w:ascii="Symbol" w:hAnsi="Symbol" w:hint="default"/>
        <w:color w:val="auto"/>
        <w:sz w:val="22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49440009"/>
    <w:multiLevelType w:val="multilevel"/>
    <w:tmpl w:val="49BACF22"/>
    <w:lvl w:ilvl="0">
      <w:start w:val="1"/>
      <w:numFmt w:val="bullet"/>
      <w:lvlText w:val=""/>
      <w:lvlPicBulletId w:val="1"/>
      <w:lvlJc w:val="left"/>
      <w:pPr>
        <w:ind w:left="720" w:hanging="360"/>
      </w:pPr>
      <w:rPr>
        <w:rFonts w:ascii="Symbol" w:hAnsi="Symbol" w:hint="default"/>
        <w:color w:val="auto"/>
        <w:sz w:val="22"/>
      </w:rPr>
    </w:lvl>
    <w:lvl w:ilvl="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  <w:color w:val="FFCD00" w:themeColor="accent1"/>
      </w:rPr>
    </w:lvl>
    <w:lvl w:ilvl="2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8" w15:restartNumberingAfterBreak="0">
    <w:nsid w:val="4AFB3D09"/>
    <w:multiLevelType w:val="multilevel"/>
    <w:tmpl w:val="F6907AD2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576" w:hanging="576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ind w:left="864" w:hanging="864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9" w15:restartNumberingAfterBreak="0">
    <w:nsid w:val="50CB4699"/>
    <w:multiLevelType w:val="multilevel"/>
    <w:tmpl w:val="51465480"/>
    <w:numStyleLink w:val="WRPbulletlist"/>
  </w:abstractNum>
  <w:abstractNum w:abstractNumId="30" w15:restartNumberingAfterBreak="0">
    <w:nsid w:val="52CE6FE3"/>
    <w:multiLevelType w:val="multilevel"/>
    <w:tmpl w:val="51465480"/>
    <w:numStyleLink w:val="WRPbulletlist"/>
  </w:abstractNum>
  <w:abstractNum w:abstractNumId="31" w15:restartNumberingAfterBreak="0">
    <w:nsid w:val="5B854F91"/>
    <w:multiLevelType w:val="multilevel"/>
    <w:tmpl w:val="AD980A90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  <w:color w:val="00A8E1"/>
      </w:rPr>
    </w:lvl>
    <w:lvl w:ilvl="1">
      <w:start w:val="1"/>
      <w:numFmt w:val="lowerRoman"/>
      <w:lvlText w:val="%2)"/>
      <w:lvlJc w:val="left"/>
      <w:pPr>
        <w:ind w:left="360" w:hanging="360"/>
      </w:pPr>
      <w:rPr>
        <w:rFonts w:hint="default"/>
        <w:color w:val="00A8E1"/>
      </w:rPr>
    </w:lvl>
    <w:lvl w:ilvl="2">
      <w:start w:val="1"/>
      <w:numFmt w:val="lowerLetter"/>
      <w:lvlText w:val="%3)"/>
      <w:lvlJc w:val="left"/>
      <w:pPr>
        <w:ind w:left="360" w:hanging="360"/>
      </w:pPr>
      <w:rPr>
        <w:rFonts w:hint="default"/>
        <w:color w:val="00A8E1"/>
      </w:rPr>
    </w:lvl>
    <w:lvl w:ilvl="3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00A8E1"/>
      </w:rPr>
    </w:lvl>
    <w:lvl w:ilvl="4">
      <w:start w:val="1"/>
      <w:numFmt w:val="bullet"/>
      <w:lvlText w:val="◦"/>
      <w:lvlJc w:val="left"/>
      <w:pPr>
        <w:ind w:left="360" w:hanging="360"/>
      </w:pPr>
      <w:rPr>
        <w:rFonts w:ascii="Verdana" w:hAnsi="Verdana" w:hint="default"/>
        <w:color w:val="00A8E1"/>
      </w:rPr>
    </w:lvl>
    <w:lvl w:ilvl="5">
      <w:start w:val="1"/>
      <w:numFmt w:val="none"/>
      <w:lvlText w:val="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2" w15:restartNumberingAfterBreak="0">
    <w:nsid w:val="5E7D3612"/>
    <w:multiLevelType w:val="multilevel"/>
    <w:tmpl w:val="8480C2EC"/>
    <w:lvl w:ilvl="0">
      <w:start w:val="1"/>
      <w:numFmt w:val="decimal"/>
      <w:pStyle w:val="WRPHeading1"/>
      <w:lvlText w:val="%1."/>
      <w:lvlJc w:val="left"/>
      <w:pPr>
        <w:tabs>
          <w:tab w:val="num" w:pos="1008"/>
        </w:tabs>
        <w:ind w:left="1008" w:hanging="1008"/>
      </w:pPr>
      <w:rPr>
        <w:rFonts w:asciiTheme="minorHAnsi" w:hAnsiTheme="minorHAnsi" w:cs="Arial" w:hint="default"/>
        <w:b/>
        <w:i w:val="0"/>
        <w:color w:val="000000" w:themeColor="text1"/>
        <w:spacing w:val="8"/>
        <w:sz w:val="32"/>
        <w:szCs w:val="28"/>
      </w:rPr>
    </w:lvl>
    <w:lvl w:ilvl="1">
      <w:start w:val="1"/>
      <w:numFmt w:val="decimal"/>
      <w:pStyle w:val="WRPHeading2"/>
      <w:lvlText w:val="%1.%2."/>
      <w:lvlJc w:val="left"/>
      <w:pPr>
        <w:tabs>
          <w:tab w:val="num" w:pos="1008"/>
        </w:tabs>
        <w:ind w:left="1008" w:hanging="1008"/>
      </w:pPr>
      <w:rPr>
        <w:rFonts w:asciiTheme="minorHAnsi" w:hAnsiTheme="minorHAnsi" w:cs="Arial" w:hint="default"/>
        <w:b/>
        <w:i w:val="0"/>
        <w:color w:val="auto"/>
        <w:sz w:val="28"/>
        <w:szCs w:val="24"/>
      </w:rPr>
    </w:lvl>
    <w:lvl w:ilvl="2">
      <w:start w:val="1"/>
      <w:numFmt w:val="decimal"/>
      <w:pStyle w:val="WRPHeading3"/>
      <w:lvlText w:val="%1.%2.%3."/>
      <w:lvlJc w:val="left"/>
      <w:pPr>
        <w:tabs>
          <w:tab w:val="num" w:pos="1008"/>
        </w:tabs>
        <w:ind w:left="1008" w:hanging="1008"/>
      </w:pPr>
      <w:rPr>
        <w:rFonts w:asciiTheme="minorHAnsi" w:hAnsiTheme="minorHAnsi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auto"/>
        <w:spacing w:val="0"/>
        <w:kern w:val="0"/>
        <w:position w:val="0"/>
        <w:sz w:val="28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pStyle w:val="WRPHeading4"/>
      <w:lvlText w:val="%1.%2.%3.%4."/>
      <w:lvlJc w:val="left"/>
      <w:pPr>
        <w:tabs>
          <w:tab w:val="num" w:pos="1008"/>
        </w:tabs>
        <w:ind w:left="1008" w:hanging="1008"/>
      </w:pPr>
      <w:rPr>
        <w:rFonts w:asciiTheme="minorHAnsi" w:hAnsiTheme="minorHAnsi" w:hint="default"/>
        <w:b/>
        <w:i w:val="0"/>
        <w:color w:val="000000"/>
        <w:spacing w:val="0"/>
        <w:sz w:val="28"/>
        <w:szCs w:val="20"/>
      </w:rPr>
    </w:lvl>
    <w:lvl w:ilvl="4">
      <w:start w:val="1"/>
      <w:numFmt w:val="none"/>
      <w:pStyle w:val="WRPHeading5"/>
      <w:lvlText w:val="1.1.1.1.1"/>
      <w:lvlJc w:val="left"/>
      <w:pPr>
        <w:tabs>
          <w:tab w:val="num" w:pos="1008"/>
        </w:tabs>
        <w:ind w:left="1008" w:hanging="1008"/>
      </w:pPr>
      <w:rPr>
        <w:rFonts w:asciiTheme="minorHAnsi" w:hAnsiTheme="minorHAnsi" w:hint="default"/>
        <w:b/>
        <w:sz w:val="24"/>
      </w:rPr>
    </w:lvl>
    <w:lvl w:ilvl="5">
      <w:start w:val="1"/>
      <w:numFmt w:val="none"/>
      <w:lvlText w:val=""/>
      <w:lvlJc w:val="left"/>
      <w:pPr>
        <w:tabs>
          <w:tab w:val="num" w:pos="936"/>
        </w:tabs>
        <w:ind w:left="850" w:hanging="850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936"/>
        </w:tabs>
        <w:ind w:left="850" w:hanging="850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936"/>
        </w:tabs>
        <w:ind w:left="850" w:hanging="850"/>
      </w:pPr>
      <w:rPr>
        <w:rFonts w:hint="default"/>
      </w:rPr>
    </w:lvl>
    <w:lvl w:ilvl="8">
      <w:start w:val="1"/>
      <w:numFmt w:val="none"/>
      <w:lvlText w:val=""/>
      <w:lvlJc w:val="left"/>
      <w:pPr>
        <w:tabs>
          <w:tab w:val="num" w:pos="936"/>
        </w:tabs>
        <w:ind w:left="850" w:hanging="850"/>
      </w:pPr>
      <w:rPr>
        <w:rFonts w:hint="default"/>
      </w:rPr>
    </w:lvl>
  </w:abstractNum>
  <w:abstractNum w:abstractNumId="33" w15:restartNumberingAfterBreak="0">
    <w:nsid w:val="6B52749A"/>
    <w:multiLevelType w:val="hybridMultilevel"/>
    <w:tmpl w:val="8C1EEBDA"/>
    <w:lvl w:ilvl="0" w:tplc="775C66C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  <w:sz w:val="22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72F21CA"/>
    <w:multiLevelType w:val="multilevel"/>
    <w:tmpl w:val="FA180A2C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  <w:color w:val="00A8E1"/>
      </w:rPr>
    </w:lvl>
    <w:lvl w:ilvl="1">
      <w:start w:val="1"/>
      <w:numFmt w:val="lowerRoman"/>
      <w:lvlText w:val="%2)"/>
      <w:lvlJc w:val="left"/>
      <w:pPr>
        <w:ind w:left="360" w:hanging="288"/>
      </w:pPr>
      <w:rPr>
        <w:rFonts w:hint="default"/>
        <w:color w:val="00A8E1"/>
      </w:rPr>
    </w:lvl>
    <w:lvl w:ilvl="2">
      <w:start w:val="1"/>
      <w:numFmt w:val="upperRoman"/>
      <w:lvlText w:val="%3)"/>
      <w:lvlJc w:val="left"/>
      <w:pPr>
        <w:ind w:left="360" w:hanging="288"/>
      </w:pPr>
      <w:rPr>
        <w:rFonts w:hint="default"/>
        <w:color w:val="00A8E1"/>
      </w:rPr>
    </w:lvl>
    <w:lvl w:ilvl="3">
      <w:start w:val="1"/>
      <w:numFmt w:val="bullet"/>
      <w:lvlText w:val=""/>
      <w:lvlJc w:val="left"/>
      <w:pPr>
        <w:ind w:left="360" w:hanging="288"/>
      </w:pPr>
      <w:rPr>
        <w:rFonts w:ascii="Symbol" w:hAnsi="Symbol" w:hint="default"/>
        <w:color w:val="00A8E1"/>
      </w:rPr>
    </w:lvl>
    <w:lvl w:ilvl="4">
      <w:start w:val="1"/>
      <w:numFmt w:val="bullet"/>
      <w:lvlText w:val="◦"/>
      <w:lvlJc w:val="left"/>
      <w:pPr>
        <w:ind w:left="360" w:hanging="288"/>
      </w:pPr>
      <w:rPr>
        <w:rFonts w:ascii="Verdana" w:hAnsi="Verdana" w:hint="default"/>
        <w:color w:val="00A8E1"/>
      </w:rPr>
    </w:lvl>
    <w:lvl w:ilvl="5">
      <w:start w:val="1"/>
      <w:numFmt w:val="none"/>
      <w:lvlText w:val="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num w:numId="1" w16cid:durableId="143131507">
    <w:abstractNumId w:val="25"/>
  </w:num>
  <w:num w:numId="2" w16cid:durableId="1911427510">
    <w:abstractNumId w:val="13"/>
  </w:num>
  <w:num w:numId="3" w16cid:durableId="333538160">
    <w:abstractNumId w:val="22"/>
  </w:num>
  <w:num w:numId="4" w16cid:durableId="112866770">
    <w:abstractNumId w:val="19"/>
    <w:lvlOverride w:ilvl="0">
      <w:lvl w:ilvl="0">
        <w:start w:val="1"/>
        <w:numFmt w:val="bullet"/>
        <w:lvlText w:val=""/>
        <w:lvlJc w:val="left"/>
        <w:pPr>
          <w:ind w:left="360" w:hanging="360"/>
        </w:pPr>
        <w:rPr>
          <w:rFonts w:ascii="Symbol" w:hAnsi="Symbol" w:hint="default"/>
          <w:color w:val="00A8E1"/>
          <w:sz w:val="22"/>
        </w:rPr>
      </w:lvl>
    </w:lvlOverride>
    <w:lvlOverride w:ilvl="1">
      <w:lvl w:ilvl="1">
        <w:start w:val="1"/>
        <w:numFmt w:val="bullet"/>
        <w:lvlText w:val=""/>
        <w:lvlJc w:val="left"/>
        <w:pPr>
          <w:ind w:left="360" w:hanging="360"/>
        </w:pPr>
        <w:rPr>
          <w:rFonts w:ascii="Symbol" w:hAnsi="Symbol" w:hint="default"/>
          <w:color w:val="00A8E1"/>
          <w:sz w:val="22"/>
        </w:rPr>
      </w:lvl>
    </w:lvlOverride>
    <w:lvlOverride w:ilvl="2">
      <w:lvl w:ilvl="2">
        <w:start w:val="1"/>
        <w:numFmt w:val="bullet"/>
        <w:lvlText w:val=""/>
        <w:lvlJc w:val="left"/>
        <w:pPr>
          <w:ind w:left="360" w:hanging="360"/>
        </w:pPr>
        <w:rPr>
          <w:rFonts w:ascii="Wingdings" w:hAnsi="Wingdings" w:hint="default"/>
          <w:color w:val="00A8E1"/>
        </w:rPr>
      </w:lvl>
    </w:lvlOverride>
    <w:lvlOverride w:ilvl="3">
      <w:lvl w:ilvl="3">
        <w:start w:val="1"/>
        <w:numFmt w:val="bullet"/>
        <w:lvlText w:val="-"/>
        <w:lvlJc w:val="left"/>
        <w:pPr>
          <w:ind w:left="360" w:hanging="360"/>
        </w:pPr>
        <w:rPr>
          <w:rFonts w:ascii="Verdana" w:hAnsi="Verdana" w:hint="default"/>
          <w:b w:val="0"/>
          <w:color w:val="00A8E1"/>
        </w:rPr>
      </w:lvl>
    </w:lvlOverride>
    <w:lvlOverride w:ilvl="4">
      <w:lvl w:ilvl="4">
        <w:start w:val="1"/>
        <w:numFmt w:val="bullet"/>
        <w:lvlText w:val="◦"/>
        <w:lvlJc w:val="left"/>
        <w:pPr>
          <w:ind w:left="360" w:hanging="360"/>
        </w:pPr>
        <w:rPr>
          <w:rFonts w:ascii="Verdana" w:hAnsi="Verdana" w:hint="default"/>
          <w:color w:val="00A8E1"/>
        </w:rPr>
      </w:lvl>
    </w:lvlOverride>
    <w:lvlOverride w:ilvl="5">
      <w:lvl w:ilvl="5">
        <w:start w:val="1"/>
        <w:numFmt w:val="lowerRoman"/>
        <w:lvlText w:val="(%6)"/>
        <w:lvlJc w:val="left"/>
        <w:pPr>
          <w:ind w:left="2160" w:hanging="36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2520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2880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5" w16cid:durableId="2072918910">
    <w:abstractNumId w:val="18"/>
  </w:num>
  <w:num w:numId="6" w16cid:durableId="719591543">
    <w:abstractNumId w:val="12"/>
  </w:num>
  <w:num w:numId="7" w16cid:durableId="832990782">
    <w:abstractNumId w:val="32"/>
    <w:lvlOverride w:ilvl="0">
      <w:lvl w:ilvl="0">
        <w:start w:val="1"/>
        <w:numFmt w:val="decimal"/>
        <w:pStyle w:val="WRPHeading1"/>
        <w:lvlText w:val="%1."/>
        <w:lvlJc w:val="left"/>
        <w:pPr>
          <w:tabs>
            <w:tab w:val="num" w:pos="1008"/>
          </w:tabs>
          <w:ind w:left="1008" w:hanging="1008"/>
        </w:pPr>
        <w:rPr>
          <w:rFonts w:asciiTheme="minorHAnsi" w:hAnsiTheme="minorHAnsi" w:cs="Arial" w:hint="default"/>
          <w:b/>
          <w:i w:val="0"/>
          <w:color w:val="FFFFFF" w:themeColor="background1"/>
          <w:spacing w:val="8"/>
          <w:sz w:val="32"/>
          <w:szCs w:val="28"/>
        </w:rPr>
      </w:lvl>
    </w:lvlOverride>
    <w:lvlOverride w:ilvl="1">
      <w:lvl w:ilvl="1">
        <w:start w:val="1"/>
        <w:numFmt w:val="decimal"/>
        <w:pStyle w:val="WRPHeading2"/>
        <w:lvlText w:val="%1.%2."/>
        <w:lvlJc w:val="left"/>
        <w:pPr>
          <w:tabs>
            <w:tab w:val="num" w:pos="1008"/>
          </w:tabs>
          <w:ind w:left="1008" w:hanging="1008"/>
        </w:pPr>
        <w:rPr>
          <w:rFonts w:asciiTheme="minorHAnsi" w:hAnsiTheme="minorHAnsi" w:cs="Arial" w:hint="default"/>
          <w:b/>
          <w:i w:val="0"/>
          <w:color w:val="FFCD00" w:themeColor="accent1"/>
          <w:sz w:val="28"/>
          <w:szCs w:val="24"/>
        </w:rPr>
      </w:lvl>
    </w:lvlOverride>
    <w:lvlOverride w:ilvl="2">
      <w:lvl w:ilvl="2">
        <w:start w:val="1"/>
        <w:numFmt w:val="decimal"/>
        <w:pStyle w:val="WRPHeading3"/>
        <w:lvlText w:val="%1.%2.%3."/>
        <w:lvlJc w:val="left"/>
        <w:pPr>
          <w:tabs>
            <w:tab w:val="num" w:pos="1008"/>
          </w:tabs>
          <w:ind w:left="1008" w:hanging="1008"/>
        </w:pPr>
        <w:rPr>
          <w:rFonts w:asciiTheme="minorHAnsi" w:hAnsiTheme="minorHAnsi" w:hint="default"/>
          <w:b/>
          <w:bCs w:val="0"/>
          <w:i w:val="0"/>
          <w:iCs w:val="0"/>
          <w:caps w:val="0"/>
          <w:smallCaps w:val="0"/>
          <w:strike w:val="0"/>
          <w:dstrike w:val="0"/>
          <w:noProof w:val="0"/>
          <w:vanish w:val="0"/>
          <w:color w:val="FFCD00" w:themeColor="accent1"/>
          <w:spacing w:val="0"/>
          <w:kern w:val="0"/>
          <w:position w:val="0"/>
          <w:sz w:val="28"/>
          <w:u w:val="none"/>
          <w:effect w:val="none"/>
          <w:vertAlign w:val="baseline"/>
          <w:em w:val="none"/>
          <w:specVanish w:val="0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textOutline w14:w="0" w14:cap="rnd" w14:cmpd="sng" w14:algn="ctr">
            <w14:noFill/>
            <w14:prstDash w14:val="solid"/>
            <w14:bevel/>
          </w14:textOutline>
          <w14:scene3d>
            <w14:camera w14:prst="orthographicFront"/>
            <w14:lightRig w14:rig="threePt" w14:dir="t">
              <w14:rot w14:lat="0" w14:lon="0" w14:rev="0"/>
            </w14:lightRig>
          </w14:scene3d>
          <w14:props3d w14:extrusionH="0" w14:contourW="0" w14:prstMaterial="none"/>
          <w14:ligatures w14:val="none"/>
          <w14:numForm w14:val="default"/>
          <w14:numSpacing w14:val="default"/>
          <w14:stylisticSets/>
          <w14:cntxtAlts w14:val="0"/>
        </w:rPr>
      </w:lvl>
    </w:lvlOverride>
  </w:num>
  <w:num w:numId="8" w16cid:durableId="806362770">
    <w:abstractNumId w:val="16"/>
  </w:num>
  <w:num w:numId="9" w16cid:durableId="1325741325">
    <w:abstractNumId w:val="34"/>
  </w:num>
  <w:num w:numId="10" w16cid:durableId="327485528">
    <w:abstractNumId w:val="17"/>
    <w:lvlOverride w:ilvl="0">
      <w:lvl w:ilvl="0">
        <w:numFmt w:val="decimal"/>
        <w:lvlText w:val=""/>
        <w:lvlJc w:val="left"/>
      </w:lvl>
    </w:lvlOverride>
    <w:lvlOverride w:ilvl="1">
      <w:lvl w:ilvl="1">
        <w:start w:val="1"/>
        <w:numFmt w:val="bullet"/>
        <w:lvlText w:val=""/>
        <w:lvlJc w:val="left"/>
        <w:pPr>
          <w:ind w:left="360" w:hanging="360"/>
        </w:pPr>
        <w:rPr>
          <w:rFonts w:ascii="Symbol" w:hAnsi="Symbol" w:hint="default"/>
          <w:color w:val="00A8E1"/>
          <w:sz w:val="22"/>
        </w:rPr>
      </w:lvl>
    </w:lvlOverride>
  </w:num>
  <w:num w:numId="11" w16cid:durableId="1490364248">
    <w:abstractNumId w:val="31"/>
  </w:num>
  <w:num w:numId="12" w16cid:durableId="1923178851">
    <w:abstractNumId w:val="10"/>
  </w:num>
  <w:num w:numId="13" w16cid:durableId="514420091">
    <w:abstractNumId w:val="11"/>
  </w:num>
  <w:num w:numId="14" w16cid:durableId="1262568668">
    <w:abstractNumId w:val="30"/>
  </w:num>
  <w:num w:numId="15" w16cid:durableId="1446805447">
    <w:abstractNumId w:val="29"/>
  </w:num>
  <w:num w:numId="16" w16cid:durableId="2042823718">
    <w:abstractNumId w:val="20"/>
  </w:num>
  <w:num w:numId="17" w16cid:durableId="409499036">
    <w:abstractNumId w:val="27"/>
  </w:num>
  <w:num w:numId="18" w16cid:durableId="1949893702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933053295">
    <w:abstractNumId w:val="28"/>
  </w:num>
  <w:num w:numId="20" w16cid:durableId="1016157369">
    <w:abstractNumId w:val="15"/>
  </w:num>
  <w:num w:numId="21" w16cid:durableId="212271959">
    <w:abstractNumId w:val="14"/>
  </w:num>
  <w:num w:numId="22" w16cid:durableId="478032476">
    <w:abstractNumId w:val="26"/>
  </w:num>
  <w:num w:numId="23" w16cid:durableId="516384065">
    <w:abstractNumId w:val="23"/>
  </w:num>
  <w:num w:numId="24" w16cid:durableId="1285961900">
    <w:abstractNumId w:val="33"/>
  </w:num>
  <w:num w:numId="25" w16cid:durableId="2041930791">
    <w:abstractNumId w:val="21"/>
  </w:num>
  <w:num w:numId="26" w16cid:durableId="1850094957">
    <w:abstractNumId w:val="0"/>
  </w:num>
  <w:num w:numId="27" w16cid:durableId="185365970">
    <w:abstractNumId w:val="1"/>
  </w:num>
  <w:num w:numId="28" w16cid:durableId="576672501">
    <w:abstractNumId w:val="2"/>
  </w:num>
  <w:num w:numId="29" w16cid:durableId="1444837493">
    <w:abstractNumId w:val="3"/>
  </w:num>
  <w:num w:numId="30" w16cid:durableId="1334869509">
    <w:abstractNumId w:val="8"/>
  </w:num>
  <w:num w:numId="31" w16cid:durableId="1739018212">
    <w:abstractNumId w:val="4"/>
  </w:num>
  <w:num w:numId="32" w16cid:durableId="9526135">
    <w:abstractNumId w:val="5"/>
  </w:num>
  <w:num w:numId="33" w16cid:durableId="1903981807">
    <w:abstractNumId w:val="6"/>
  </w:num>
  <w:num w:numId="34" w16cid:durableId="1707681920">
    <w:abstractNumId w:val="7"/>
  </w:num>
  <w:num w:numId="35" w16cid:durableId="1849829692">
    <w:abstractNumId w:val="9"/>
  </w:num>
  <w:num w:numId="36" w16cid:durableId="1364211282">
    <w:abstractNumId w:val="24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5"/>
  <w:displayBackgroundShape/>
  <w:embedTrueTypeFonts/>
  <w:activeWritingStyle w:appName="MSWord" w:lang="fr-FR" w:vendorID="64" w:dllVersion="6" w:nlCheck="1" w:checkStyle="0"/>
  <w:activeWritingStyle w:appName="MSWord" w:lang="en-US" w:vendorID="64" w:dllVersion="6" w:nlCheck="1" w:checkStyle="1"/>
  <w:activeWritingStyle w:appName="MSWord" w:lang="en-GB" w:vendorID="64" w:dllVersion="6" w:nlCheck="1" w:checkStyle="1"/>
  <w:activeWritingStyle w:appName="MSWord" w:lang="en-US" w:vendorID="64" w:dllVersion="4096" w:nlCheck="1" w:checkStyle="0"/>
  <w:activeWritingStyle w:appName="MSWord" w:lang="en-GB" w:vendorID="64" w:dllVersion="4096" w:nlCheck="1" w:checkStyle="0"/>
  <w:activeWritingStyle w:appName="MSWord" w:lang="pt-PT" w:vendorID="64" w:dllVersion="4096" w:nlCheck="1" w:checkStyle="0"/>
  <w:activeWritingStyle w:appName="MSWord" w:lang="en-US" w:vendorID="64" w:dllVersion="0" w:nlCheck="1" w:checkStyle="0"/>
  <w:activeWritingStyle w:appName="MSWord" w:lang="pt-PT" w:vendorID="64" w:dllVersion="0" w:nlCheck="1" w:checkStyle="0"/>
  <w:attachedTemplate r:id="rId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576"/>
  <w:hyphenationZone w:val="425"/>
  <w:defaultTableStyle w:val="DEFAULTGOLDHEADERNOGRID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97911"/>
    <w:rsid w:val="0000284D"/>
    <w:rsid w:val="00003A3A"/>
    <w:rsid w:val="00007CEE"/>
    <w:rsid w:val="000130F7"/>
    <w:rsid w:val="00024148"/>
    <w:rsid w:val="00042678"/>
    <w:rsid w:val="0004377D"/>
    <w:rsid w:val="0005159A"/>
    <w:rsid w:val="00056A8B"/>
    <w:rsid w:val="00064050"/>
    <w:rsid w:val="00084675"/>
    <w:rsid w:val="000B1215"/>
    <w:rsid w:val="000B1604"/>
    <w:rsid w:val="000B2187"/>
    <w:rsid w:val="000C06A6"/>
    <w:rsid w:val="000C3E88"/>
    <w:rsid w:val="000C607A"/>
    <w:rsid w:val="000D1A7D"/>
    <w:rsid w:val="000D36F8"/>
    <w:rsid w:val="000D3AD4"/>
    <w:rsid w:val="000D6412"/>
    <w:rsid w:val="000D6D7F"/>
    <w:rsid w:val="000E1D58"/>
    <w:rsid w:val="000E1DC9"/>
    <w:rsid w:val="000E4E2B"/>
    <w:rsid w:val="000E6685"/>
    <w:rsid w:val="000F0238"/>
    <w:rsid w:val="000F02E2"/>
    <w:rsid w:val="000F3C48"/>
    <w:rsid w:val="0010058A"/>
    <w:rsid w:val="00103AE2"/>
    <w:rsid w:val="001072EB"/>
    <w:rsid w:val="00110E64"/>
    <w:rsid w:val="00111BB6"/>
    <w:rsid w:val="0012066D"/>
    <w:rsid w:val="0012075A"/>
    <w:rsid w:val="00122FC1"/>
    <w:rsid w:val="00124F28"/>
    <w:rsid w:val="00140B7F"/>
    <w:rsid w:val="001556EA"/>
    <w:rsid w:val="00164E03"/>
    <w:rsid w:val="00166430"/>
    <w:rsid w:val="0016707E"/>
    <w:rsid w:val="0017348D"/>
    <w:rsid w:val="001755DF"/>
    <w:rsid w:val="00181622"/>
    <w:rsid w:val="00182DD5"/>
    <w:rsid w:val="00187123"/>
    <w:rsid w:val="00192029"/>
    <w:rsid w:val="001A30DC"/>
    <w:rsid w:val="001A6CE6"/>
    <w:rsid w:val="001B0133"/>
    <w:rsid w:val="001B07AC"/>
    <w:rsid w:val="001B0F8C"/>
    <w:rsid w:val="001B4A26"/>
    <w:rsid w:val="001C2196"/>
    <w:rsid w:val="001C4083"/>
    <w:rsid w:val="001C4306"/>
    <w:rsid w:val="001C65BB"/>
    <w:rsid w:val="001D0607"/>
    <w:rsid w:val="001D083A"/>
    <w:rsid w:val="001D51DB"/>
    <w:rsid w:val="001D6230"/>
    <w:rsid w:val="001F5000"/>
    <w:rsid w:val="00200BAA"/>
    <w:rsid w:val="00203A4C"/>
    <w:rsid w:val="00205953"/>
    <w:rsid w:val="002059A5"/>
    <w:rsid w:val="002137DC"/>
    <w:rsid w:val="00234C19"/>
    <w:rsid w:val="002410C4"/>
    <w:rsid w:val="00250D27"/>
    <w:rsid w:val="00275355"/>
    <w:rsid w:val="00275818"/>
    <w:rsid w:val="00292BD4"/>
    <w:rsid w:val="002A183D"/>
    <w:rsid w:val="002A36AB"/>
    <w:rsid w:val="002A57E9"/>
    <w:rsid w:val="002A6386"/>
    <w:rsid w:val="002B466A"/>
    <w:rsid w:val="002B4C3E"/>
    <w:rsid w:val="002B676D"/>
    <w:rsid w:val="002C0B4E"/>
    <w:rsid w:val="002C39A6"/>
    <w:rsid w:val="002C6ADA"/>
    <w:rsid w:val="002D5D31"/>
    <w:rsid w:val="002D5F25"/>
    <w:rsid w:val="002E20CD"/>
    <w:rsid w:val="002E2C6A"/>
    <w:rsid w:val="002F4BB8"/>
    <w:rsid w:val="003025C3"/>
    <w:rsid w:val="00303D2C"/>
    <w:rsid w:val="00306CED"/>
    <w:rsid w:val="0031576E"/>
    <w:rsid w:val="003157A7"/>
    <w:rsid w:val="00322574"/>
    <w:rsid w:val="00325CEA"/>
    <w:rsid w:val="00330A36"/>
    <w:rsid w:val="003337AB"/>
    <w:rsid w:val="0033492D"/>
    <w:rsid w:val="003353BC"/>
    <w:rsid w:val="00340544"/>
    <w:rsid w:val="00344A8E"/>
    <w:rsid w:val="00345509"/>
    <w:rsid w:val="00345AE9"/>
    <w:rsid w:val="00346354"/>
    <w:rsid w:val="0035397C"/>
    <w:rsid w:val="003550B3"/>
    <w:rsid w:val="00360069"/>
    <w:rsid w:val="00360209"/>
    <w:rsid w:val="00361677"/>
    <w:rsid w:val="003621B8"/>
    <w:rsid w:val="0036547F"/>
    <w:rsid w:val="00391FF0"/>
    <w:rsid w:val="00392CDF"/>
    <w:rsid w:val="00393731"/>
    <w:rsid w:val="00395024"/>
    <w:rsid w:val="003A76BD"/>
    <w:rsid w:val="003A7A3C"/>
    <w:rsid w:val="003B711A"/>
    <w:rsid w:val="003C5A5F"/>
    <w:rsid w:val="003D1359"/>
    <w:rsid w:val="003D7361"/>
    <w:rsid w:val="003F5DC2"/>
    <w:rsid w:val="0040067E"/>
    <w:rsid w:val="00400C1C"/>
    <w:rsid w:val="0041078C"/>
    <w:rsid w:val="00417866"/>
    <w:rsid w:val="00435FBC"/>
    <w:rsid w:val="00436098"/>
    <w:rsid w:val="00436A7F"/>
    <w:rsid w:val="00437F45"/>
    <w:rsid w:val="00444625"/>
    <w:rsid w:val="00460DF4"/>
    <w:rsid w:val="00471717"/>
    <w:rsid w:val="004728F5"/>
    <w:rsid w:val="00486CAE"/>
    <w:rsid w:val="00497911"/>
    <w:rsid w:val="004A22B8"/>
    <w:rsid w:val="004B33EC"/>
    <w:rsid w:val="004C3DB5"/>
    <w:rsid w:val="004C4C72"/>
    <w:rsid w:val="004C5F30"/>
    <w:rsid w:val="004E3AF8"/>
    <w:rsid w:val="004E6E12"/>
    <w:rsid w:val="004F1E84"/>
    <w:rsid w:val="004F6F63"/>
    <w:rsid w:val="00512804"/>
    <w:rsid w:val="00512F4F"/>
    <w:rsid w:val="00522735"/>
    <w:rsid w:val="00522CC8"/>
    <w:rsid w:val="00531933"/>
    <w:rsid w:val="005324DB"/>
    <w:rsid w:val="005404CB"/>
    <w:rsid w:val="005445EB"/>
    <w:rsid w:val="0054717B"/>
    <w:rsid w:val="00550154"/>
    <w:rsid w:val="00550A6C"/>
    <w:rsid w:val="005550EB"/>
    <w:rsid w:val="005566AE"/>
    <w:rsid w:val="00560FC8"/>
    <w:rsid w:val="00563FEB"/>
    <w:rsid w:val="00574863"/>
    <w:rsid w:val="00576D2D"/>
    <w:rsid w:val="00577A5C"/>
    <w:rsid w:val="00581C5C"/>
    <w:rsid w:val="00584127"/>
    <w:rsid w:val="005905BB"/>
    <w:rsid w:val="00594FA0"/>
    <w:rsid w:val="005A10AE"/>
    <w:rsid w:val="005A4AFA"/>
    <w:rsid w:val="005A51C8"/>
    <w:rsid w:val="005B4E1C"/>
    <w:rsid w:val="005C542D"/>
    <w:rsid w:val="005D5416"/>
    <w:rsid w:val="005D6104"/>
    <w:rsid w:val="005E7C00"/>
    <w:rsid w:val="005F3228"/>
    <w:rsid w:val="006064B0"/>
    <w:rsid w:val="006121DF"/>
    <w:rsid w:val="00612F3F"/>
    <w:rsid w:val="006158EF"/>
    <w:rsid w:val="00620652"/>
    <w:rsid w:val="006223B5"/>
    <w:rsid w:val="00624CA5"/>
    <w:rsid w:val="006260DA"/>
    <w:rsid w:val="0063257D"/>
    <w:rsid w:val="00636CFE"/>
    <w:rsid w:val="00640C76"/>
    <w:rsid w:val="006442DB"/>
    <w:rsid w:val="00647577"/>
    <w:rsid w:val="0065109C"/>
    <w:rsid w:val="00651281"/>
    <w:rsid w:val="00662C73"/>
    <w:rsid w:val="006642CC"/>
    <w:rsid w:val="0066702D"/>
    <w:rsid w:val="0067118D"/>
    <w:rsid w:val="00675E03"/>
    <w:rsid w:val="006768A8"/>
    <w:rsid w:val="00676C1D"/>
    <w:rsid w:val="00677783"/>
    <w:rsid w:val="00681491"/>
    <w:rsid w:val="00693662"/>
    <w:rsid w:val="00694A03"/>
    <w:rsid w:val="00697A8B"/>
    <w:rsid w:val="006A5312"/>
    <w:rsid w:val="006B1623"/>
    <w:rsid w:val="006B1B23"/>
    <w:rsid w:val="006B62F7"/>
    <w:rsid w:val="006B68CB"/>
    <w:rsid w:val="006B785B"/>
    <w:rsid w:val="006D7CA3"/>
    <w:rsid w:val="006E197B"/>
    <w:rsid w:val="006E3853"/>
    <w:rsid w:val="006F1211"/>
    <w:rsid w:val="006F5867"/>
    <w:rsid w:val="006F6969"/>
    <w:rsid w:val="00707E9E"/>
    <w:rsid w:val="007131AA"/>
    <w:rsid w:val="00720F8A"/>
    <w:rsid w:val="00723AC7"/>
    <w:rsid w:val="00723C19"/>
    <w:rsid w:val="00731B0D"/>
    <w:rsid w:val="00735666"/>
    <w:rsid w:val="0073713F"/>
    <w:rsid w:val="00742404"/>
    <w:rsid w:val="00743E44"/>
    <w:rsid w:val="00747801"/>
    <w:rsid w:val="00750E96"/>
    <w:rsid w:val="00752D2E"/>
    <w:rsid w:val="00772BC2"/>
    <w:rsid w:val="00782F2B"/>
    <w:rsid w:val="00787997"/>
    <w:rsid w:val="00792DEA"/>
    <w:rsid w:val="007B06D2"/>
    <w:rsid w:val="007D2DF3"/>
    <w:rsid w:val="007D4DC8"/>
    <w:rsid w:val="007E1240"/>
    <w:rsid w:val="0080356A"/>
    <w:rsid w:val="00803DD6"/>
    <w:rsid w:val="008122B9"/>
    <w:rsid w:val="008258C8"/>
    <w:rsid w:val="00825D7D"/>
    <w:rsid w:val="00833BB0"/>
    <w:rsid w:val="00834FA0"/>
    <w:rsid w:val="00836829"/>
    <w:rsid w:val="00843055"/>
    <w:rsid w:val="00850451"/>
    <w:rsid w:val="00854698"/>
    <w:rsid w:val="00854DC0"/>
    <w:rsid w:val="00855AC3"/>
    <w:rsid w:val="00873CBB"/>
    <w:rsid w:val="008759A3"/>
    <w:rsid w:val="00887C41"/>
    <w:rsid w:val="00891E59"/>
    <w:rsid w:val="00896170"/>
    <w:rsid w:val="008A7C9B"/>
    <w:rsid w:val="008B293B"/>
    <w:rsid w:val="008C6295"/>
    <w:rsid w:val="008C79E0"/>
    <w:rsid w:val="00903CCD"/>
    <w:rsid w:val="00920C9B"/>
    <w:rsid w:val="009251A1"/>
    <w:rsid w:val="009313EA"/>
    <w:rsid w:val="0093285B"/>
    <w:rsid w:val="0094017F"/>
    <w:rsid w:val="00947E5E"/>
    <w:rsid w:val="009503EE"/>
    <w:rsid w:val="00951A99"/>
    <w:rsid w:val="00952FCB"/>
    <w:rsid w:val="009563F7"/>
    <w:rsid w:val="00963935"/>
    <w:rsid w:val="0096632B"/>
    <w:rsid w:val="009666AC"/>
    <w:rsid w:val="009703BD"/>
    <w:rsid w:val="009721AC"/>
    <w:rsid w:val="00974EDA"/>
    <w:rsid w:val="00977F22"/>
    <w:rsid w:val="00984342"/>
    <w:rsid w:val="009862F1"/>
    <w:rsid w:val="00993362"/>
    <w:rsid w:val="009964C2"/>
    <w:rsid w:val="009A763A"/>
    <w:rsid w:val="009B3535"/>
    <w:rsid w:val="009B3A36"/>
    <w:rsid w:val="009B41C4"/>
    <w:rsid w:val="009B469C"/>
    <w:rsid w:val="009C2413"/>
    <w:rsid w:val="009C4644"/>
    <w:rsid w:val="009C6F3E"/>
    <w:rsid w:val="009D0EFF"/>
    <w:rsid w:val="009D65A8"/>
    <w:rsid w:val="009D6708"/>
    <w:rsid w:val="009E68CE"/>
    <w:rsid w:val="009F0981"/>
    <w:rsid w:val="009F45CA"/>
    <w:rsid w:val="00A04363"/>
    <w:rsid w:val="00A05CAD"/>
    <w:rsid w:val="00A06CD0"/>
    <w:rsid w:val="00A12203"/>
    <w:rsid w:val="00A252A8"/>
    <w:rsid w:val="00A364F1"/>
    <w:rsid w:val="00A40FDC"/>
    <w:rsid w:val="00A41A85"/>
    <w:rsid w:val="00A47C3A"/>
    <w:rsid w:val="00A53861"/>
    <w:rsid w:val="00A615C9"/>
    <w:rsid w:val="00A622F1"/>
    <w:rsid w:val="00A62FFC"/>
    <w:rsid w:val="00A71192"/>
    <w:rsid w:val="00A83836"/>
    <w:rsid w:val="00A842EE"/>
    <w:rsid w:val="00A8626A"/>
    <w:rsid w:val="00A979DC"/>
    <w:rsid w:val="00AB358A"/>
    <w:rsid w:val="00AC2081"/>
    <w:rsid w:val="00AD43C4"/>
    <w:rsid w:val="00AD7FCD"/>
    <w:rsid w:val="00AE119A"/>
    <w:rsid w:val="00AE1A25"/>
    <w:rsid w:val="00AE3DB1"/>
    <w:rsid w:val="00AE7FB4"/>
    <w:rsid w:val="00AF2C68"/>
    <w:rsid w:val="00B07C05"/>
    <w:rsid w:val="00B13876"/>
    <w:rsid w:val="00B13CB9"/>
    <w:rsid w:val="00B17B5A"/>
    <w:rsid w:val="00B2574D"/>
    <w:rsid w:val="00B26624"/>
    <w:rsid w:val="00B27036"/>
    <w:rsid w:val="00B3641E"/>
    <w:rsid w:val="00B367E9"/>
    <w:rsid w:val="00B503BA"/>
    <w:rsid w:val="00B56082"/>
    <w:rsid w:val="00B6259F"/>
    <w:rsid w:val="00B62AD9"/>
    <w:rsid w:val="00B73D77"/>
    <w:rsid w:val="00B75D20"/>
    <w:rsid w:val="00B873A3"/>
    <w:rsid w:val="00BA5755"/>
    <w:rsid w:val="00BA5764"/>
    <w:rsid w:val="00BA5787"/>
    <w:rsid w:val="00BA640A"/>
    <w:rsid w:val="00BA776E"/>
    <w:rsid w:val="00BC1C65"/>
    <w:rsid w:val="00BC6E03"/>
    <w:rsid w:val="00BC7926"/>
    <w:rsid w:val="00BC7D6D"/>
    <w:rsid w:val="00BD2785"/>
    <w:rsid w:val="00BD679E"/>
    <w:rsid w:val="00BE3D8B"/>
    <w:rsid w:val="00C020C2"/>
    <w:rsid w:val="00C03C4A"/>
    <w:rsid w:val="00C222DD"/>
    <w:rsid w:val="00C279EE"/>
    <w:rsid w:val="00C32669"/>
    <w:rsid w:val="00C40B4B"/>
    <w:rsid w:val="00C419A9"/>
    <w:rsid w:val="00C50962"/>
    <w:rsid w:val="00C50BD6"/>
    <w:rsid w:val="00C50FBD"/>
    <w:rsid w:val="00C55AB5"/>
    <w:rsid w:val="00C562FA"/>
    <w:rsid w:val="00C67579"/>
    <w:rsid w:val="00C67634"/>
    <w:rsid w:val="00C6793E"/>
    <w:rsid w:val="00C70288"/>
    <w:rsid w:val="00C70496"/>
    <w:rsid w:val="00C7294D"/>
    <w:rsid w:val="00C76D1D"/>
    <w:rsid w:val="00C806AD"/>
    <w:rsid w:val="00C841CE"/>
    <w:rsid w:val="00C84353"/>
    <w:rsid w:val="00C84A27"/>
    <w:rsid w:val="00C91FBB"/>
    <w:rsid w:val="00C9583E"/>
    <w:rsid w:val="00C97BD1"/>
    <w:rsid w:val="00CA0EAF"/>
    <w:rsid w:val="00CA12E7"/>
    <w:rsid w:val="00CA4ACD"/>
    <w:rsid w:val="00CC19E9"/>
    <w:rsid w:val="00CC5052"/>
    <w:rsid w:val="00CD0764"/>
    <w:rsid w:val="00CD222B"/>
    <w:rsid w:val="00CE511F"/>
    <w:rsid w:val="00CF18A3"/>
    <w:rsid w:val="00CF3068"/>
    <w:rsid w:val="00D03633"/>
    <w:rsid w:val="00D03E69"/>
    <w:rsid w:val="00D14076"/>
    <w:rsid w:val="00D16B6C"/>
    <w:rsid w:val="00D20793"/>
    <w:rsid w:val="00D20EC6"/>
    <w:rsid w:val="00D25E65"/>
    <w:rsid w:val="00D265C2"/>
    <w:rsid w:val="00D33470"/>
    <w:rsid w:val="00D37738"/>
    <w:rsid w:val="00D43FC4"/>
    <w:rsid w:val="00D441A6"/>
    <w:rsid w:val="00D4462D"/>
    <w:rsid w:val="00D46AB5"/>
    <w:rsid w:val="00D47A1C"/>
    <w:rsid w:val="00D504C8"/>
    <w:rsid w:val="00D52F22"/>
    <w:rsid w:val="00D54D95"/>
    <w:rsid w:val="00D554FA"/>
    <w:rsid w:val="00D627FE"/>
    <w:rsid w:val="00D63A14"/>
    <w:rsid w:val="00D64B6C"/>
    <w:rsid w:val="00D773FC"/>
    <w:rsid w:val="00D848E0"/>
    <w:rsid w:val="00D86708"/>
    <w:rsid w:val="00D936DE"/>
    <w:rsid w:val="00DA661E"/>
    <w:rsid w:val="00DB73C9"/>
    <w:rsid w:val="00DE1589"/>
    <w:rsid w:val="00DE33A3"/>
    <w:rsid w:val="00DE5288"/>
    <w:rsid w:val="00DF1D14"/>
    <w:rsid w:val="00DF4164"/>
    <w:rsid w:val="00DF4191"/>
    <w:rsid w:val="00DF74E0"/>
    <w:rsid w:val="00E16C44"/>
    <w:rsid w:val="00E437C6"/>
    <w:rsid w:val="00E46FE8"/>
    <w:rsid w:val="00E50F8A"/>
    <w:rsid w:val="00E57773"/>
    <w:rsid w:val="00E71FC3"/>
    <w:rsid w:val="00E73830"/>
    <w:rsid w:val="00E76825"/>
    <w:rsid w:val="00E77B3F"/>
    <w:rsid w:val="00E844B2"/>
    <w:rsid w:val="00E9052C"/>
    <w:rsid w:val="00EA7CBC"/>
    <w:rsid w:val="00EB3BE1"/>
    <w:rsid w:val="00EB56A9"/>
    <w:rsid w:val="00EC4E45"/>
    <w:rsid w:val="00ED206D"/>
    <w:rsid w:val="00ED7FFA"/>
    <w:rsid w:val="00EE4DEB"/>
    <w:rsid w:val="00EF2104"/>
    <w:rsid w:val="00EF23E7"/>
    <w:rsid w:val="00EF38A1"/>
    <w:rsid w:val="00EF45F3"/>
    <w:rsid w:val="00F0007C"/>
    <w:rsid w:val="00F0239A"/>
    <w:rsid w:val="00F066B4"/>
    <w:rsid w:val="00F07FC8"/>
    <w:rsid w:val="00F1432F"/>
    <w:rsid w:val="00F2052D"/>
    <w:rsid w:val="00F25F8C"/>
    <w:rsid w:val="00F34569"/>
    <w:rsid w:val="00F36101"/>
    <w:rsid w:val="00F47279"/>
    <w:rsid w:val="00F61A80"/>
    <w:rsid w:val="00F652BC"/>
    <w:rsid w:val="00F741B5"/>
    <w:rsid w:val="00F953A7"/>
    <w:rsid w:val="00FA6394"/>
    <w:rsid w:val="00FA77D8"/>
    <w:rsid w:val="00FC6E36"/>
    <w:rsid w:val="00FD0DF3"/>
    <w:rsid w:val="00FD0F82"/>
    <w:rsid w:val="00FD6B25"/>
    <w:rsid w:val="00FE4A2C"/>
    <w:rsid w:val="00FE4A98"/>
    <w:rsid w:val="00FF07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EC5EC52"/>
  <w15:chartTrackingRefBased/>
  <w15:docId w15:val="{1EC01EC2-665B-284B-9BFB-224199A804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Roboto" w:eastAsia="Raleway" w:hAnsi="Roboto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locked="1" w:uiPriority="9" w:qFormat="1"/>
    <w:lsdException w:name="heading 2" w:locked="1" w:semiHidden="1" w:uiPriority="9" w:unhideWhenUsed="1" w:qFormat="1"/>
    <w:lsdException w:name="heading 3" w:locked="1" w:semiHidden="1" w:uiPriority="9" w:unhideWhenUsed="1" w:qFormat="1"/>
    <w:lsdException w:name="heading 4" w:locked="1" w:semiHidden="1" w:uiPriority="9" w:unhideWhenUsed="1"/>
    <w:lsdException w:name="heading 5" w:locked="1" w:semiHidden="1" w:uiPriority="9" w:unhideWhenUsed="1"/>
    <w:lsdException w:name="heading 6" w:locked="1" w:semiHidden="1" w:uiPriority="9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locked="1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locked="1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22"/>
    <w:lsdException w:name="Emphasis" w:locked="1" w:semiHidden="1" w:uiPriority="20"/>
    <w:lsdException w:name="Document Map" w:semiHidden="1" w:unhideWhenUsed="1"/>
    <w:lsdException w:name="Plain Text" w:locked="1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locked="1" w:semiHidden="1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locked="1" w:uiPriority="34"/>
    <w:lsdException w:name="Quote" w:locked="1" w:uiPriority="29"/>
    <w:lsdException w:name="Intense Quote" w:locked="1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locked="1" w:uiPriority="19"/>
    <w:lsdException w:name="Intense Emphasis" w:locked="1" w:semiHidden="1" w:uiPriority="21"/>
    <w:lsdException w:name="Subtle Reference" w:locked="1" w:semiHidden="1" w:uiPriority="31"/>
    <w:lsdException w:name="Intense Reference" w:locked="1" w:semiHidden="1" w:uiPriority="32"/>
    <w:lsdException w:name="Book Title" w:locked="1" w:semiHidden="1" w:uiPriority="33"/>
    <w:lsdException w:name="Bibliography" w:semiHidden="1" w:uiPriority="37" w:unhideWhenUsed="1"/>
    <w:lsdException w:name="TOC Heading" w:semiHidden="1" w:uiPriority="39" w:unhideWhenUsed="1"/>
    <w:lsdException w:name="Plain Table 1" w:locked="1" w:uiPriority="41"/>
    <w:lsdException w:name="Plain Table 2" w:locked="1" w:uiPriority="42"/>
    <w:lsdException w:name="Plain Table 3" w:locked="1" w:uiPriority="43"/>
    <w:lsdException w:name="Plain Table 4" w:locked="1" w:uiPriority="44"/>
    <w:lsdException w:name="Plain Table 5" w:locked="1" w:uiPriority="45"/>
    <w:lsdException w:name="Grid Table Light" w:uiPriority="40"/>
    <w:lsdException w:name="Grid Table 1 Light" w:locked="1" w:uiPriority="46"/>
    <w:lsdException w:name="Grid Table 2" w:locked="1" w:uiPriority="47"/>
    <w:lsdException w:name="Grid Table 3" w:locked="1" w:uiPriority="48"/>
    <w:lsdException w:name="Grid Table 4" w:locked="1" w:uiPriority="49"/>
    <w:lsdException w:name="Grid Table 5 Dark" w:locked="1" w:uiPriority="50"/>
    <w:lsdException w:name="Grid Table 6 Colorful" w:locked="1" w:uiPriority="51"/>
    <w:lsdException w:name="Grid Table 7 Colorful" w:locked="1" w:uiPriority="52"/>
    <w:lsdException w:name="Grid Table 1 Light Accent 1" w:locked="1" w:uiPriority="46"/>
    <w:lsdException w:name="Grid Table 2 Accent 1" w:locked="1" w:uiPriority="47"/>
    <w:lsdException w:name="Grid Table 3 Accent 1" w:locked="1" w:uiPriority="48"/>
    <w:lsdException w:name="Grid Table 4 Accent 1" w:locked="1" w:uiPriority="49"/>
    <w:lsdException w:name="Grid Table 5 Dark Accent 1" w:locked="1" w:uiPriority="50"/>
    <w:lsdException w:name="Grid Table 6 Colorful Accent 1" w:locked="1" w:uiPriority="51"/>
    <w:lsdException w:name="Grid Table 7 Colorful Accent 1" w:locked="1" w:uiPriority="52"/>
    <w:lsdException w:name="Grid Table 1 Light Accent 2" w:locked="1" w:uiPriority="46"/>
    <w:lsdException w:name="Grid Table 2 Accent 2" w:locked="1" w:uiPriority="47"/>
    <w:lsdException w:name="Grid Table 3 Accent 2" w:locked="1" w:uiPriority="48"/>
    <w:lsdException w:name="Grid Table 4 Accent 2" w:locked="1" w:uiPriority="49"/>
    <w:lsdException w:name="Grid Table 5 Dark Accent 2" w:locked="1" w:uiPriority="50"/>
    <w:lsdException w:name="Grid Table 6 Colorful Accent 2" w:locked="1" w:uiPriority="51"/>
    <w:lsdException w:name="Grid Table 7 Colorful Accent 2" w:locked="1" w:uiPriority="52"/>
    <w:lsdException w:name="Grid Table 1 Light Accent 3" w:locked="1" w:uiPriority="46"/>
    <w:lsdException w:name="Grid Table 2 Accent 3" w:locked="1" w:uiPriority="47"/>
    <w:lsdException w:name="Grid Table 3 Accent 3" w:locked="1" w:uiPriority="48"/>
    <w:lsdException w:name="Grid Table 4 Accent 3" w:locked="1" w:uiPriority="49"/>
    <w:lsdException w:name="Grid Table 5 Dark Accent 3" w:locked="1" w:uiPriority="50"/>
    <w:lsdException w:name="Grid Table 6 Colorful Accent 3" w:locked="1" w:uiPriority="51"/>
    <w:lsdException w:name="Grid Table 7 Colorful Accent 3" w:locked="1" w:uiPriority="52"/>
    <w:lsdException w:name="Grid Table 1 Light Accent 4" w:locked="1" w:uiPriority="46"/>
    <w:lsdException w:name="Grid Table 2 Accent 4" w:locked="1" w:uiPriority="47"/>
    <w:lsdException w:name="Grid Table 3 Accent 4" w:locked="1" w:uiPriority="48"/>
    <w:lsdException w:name="Grid Table 4 Accent 4" w:locked="1" w:uiPriority="49"/>
    <w:lsdException w:name="Grid Table 5 Dark Accent 4" w:locked="1" w:uiPriority="50"/>
    <w:lsdException w:name="Grid Table 6 Colorful Accent 4" w:locked="1" w:uiPriority="51"/>
    <w:lsdException w:name="Grid Table 7 Colorful Accent 4" w:locked="1" w:uiPriority="52"/>
    <w:lsdException w:name="Grid Table 1 Light Accent 5" w:locked="1" w:uiPriority="46"/>
    <w:lsdException w:name="Grid Table 2 Accent 5" w:locked="1" w:uiPriority="47"/>
    <w:lsdException w:name="Grid Table 3 Accent 5" w:locked="1" w:uiPriority="48"/>
    <w:lsdException w:name="Grid Table 4 Accent 5" w:locked="1" w:uiPriority="49"/>
    <w:lsdException w:name="Grid Table 5 Dark Accent 5" w:locked="1" w:uiPriority="50"/>
    <w:lsdException w:name="Grid Table 6 Colorful Accent 5" w:locked="1" w:uiPriority="51"/>
    <w:lsdException w:name="Grid Table 7 Colorful Accent 5" w:locked="1" w:uiPriority="52"/>
    <w:lsdException w:name="Grid Table 1 Light Accent 6" w:locked="1" w:uiPriority="46"/>
    <w:lsdException w:name="Grid Table 2 Accent 6" w:locked="1" w:uiPriority="47"/>
    <w:lsdException w:name="Grid Table 3 Accent 6" w:locked="1" w:uiPriority="48"/>
    <w:lsdException w:name="Grid Table 4 Accent 6" w:locked="1" w:uiPriority="49"/>
    <w:lsdException w:name="Grid Table 5 Dark Accent 6" w:locked="1" w:uiPriority="50"/>
    <w:lsdException w:name="Grid Table 6 Colorful Accent 6" w:locked="1" w:uiPriority="51"/>
    <w:lsdException w:name="Grid Table 7 Colorful Accent 6" w:locked="1" w:uiPriority="52"/>
    <w:lsdException w:name="List Table 1 Light" w:locked="1" w:uiPriority="46"/>
    <w:lsdException w:name="List Table 2" w:locked="1" w:uiPriority="47"/>
    <w:lsdException w:name="List Table 3" w:locked="1" w:uiPriority="48"/>
    <w:lsdException w:name="List Table 4" w:locked="1" w:uiPriority="49"/>
    <w:lsdException w:name="List Table 5 Dark" w:locked="1" w:uiPriority="50"/>
    <w:lsdException w:name="List Table 6 Colorful" w:locked="1" w:uiPriority="51"/>
    <w:lsdException w:name="List Table 7 Colorful" w:locked="1" w:uiPriority="52"/>
    <w:lsdException w:name="List Table 1 Light Accent 1" w:locked="1" w:uiPriority="46"/>
    <w:lsdException w:name="List Table 2 Accent 1" w:locked="1" w:uiPriority="47"/>
    <w:lsdException w:name="List Table 3 Accent 1" w:locked="1" w:uiPriority="48"/>
    <w:lsdException w:name="List Table 4 Accent 1" w:locked="1" w:uiPriority="49"/>
    <w:lsdException w:name="List Table 5 Dark Accent 1" w:locked="1" w:uiPriority="50"/>
    <w:lsdException w:name="List Table 6 Colorful Accent 1" w:locked="1" w:uiPriority="51"/>
    <w:lsdException w:name="List Table 7 Colorful Accent 1" w:locked="1" w:uiPriority="52"/>
    <w:lsdException w:name="List Table 1 Light Accent 2" w:locked="1" w:uiPriority="46"/>
    <w:lsdException w:name="List Table 2 Accent 2" w:locked="1" w:uiPriority="47"/>
    <w:lsdException w:name="List Table 3 Accent 2" w:locked="1" w:uiPriority="48"/>
    <w:lsdException w:name="List Table 4 Accent 2" w:locked="1" w:uiPriority="49"/>
    <w:lsdException w:name="List Table 5 Dark Accent 2" w:locked="1" w:uiPriority="50"/>
    <w:lsdException w:name="List Table 6 Colorful Accent 2" w:locked="1" w:uiPriority="51"/>
    <w:lsdException w:name="List Table 7 Colorful Accent 2" w:locked="1" w:uiPriority="52"/>
    <w:lsdException w:name="List Table 1 Light Accent 3" w:locked="1" w:uiPriority="46"/>
    <w:lsdException w:name="List Table 2 Accent 3" w:locked="1" w:uiPriority="47"/>
    <w:lsdException w:name="List Table 3 Accent 3" w:locked="1" w:uiPriority="48"/>
    <w:lsdException w:name="List Table 4 Accent 3" w:locked="1" w:uiPriority="49"/>
    <w:lsdException w:name="List Table 5 Dark Accent 3" w:locked="1" w:uiPriority="50"/>
    <w:lsdException w:name="List Table 6 Colorful Accent 3" w:locked="1" w:uiPriority="51"/>
    <w:lsdException w:name="List Table 7 Colorful Accent 3" w:locked="1" w:uiPriority="52"/>
    <w:lsdException w:name="List Table 1 Light Accent 4" w:locked="1" w:uiPriority="46"/>
    <w:lsdException w:name="List Table 2 Accent 4" w:locked="1" w:uiPriority="47"/>
    <w:lsdException w:name="List Table 3 Accent 4" w:locked="1" w:uiPriority="48"/>
    <w:lsdException w:name="List Table 4 Accent 4" w:locked="1" w:uiPriority="49"/>
    <w:lsdException w:name="List Table 5 Dark Accent 4" w:locked="1" w:uiPriority="50"/>
    <w:lsdException w:name="List Table 6 Colorful Accent 4" w:locked="1" w:uiPriority="51"/>
    <w:lsdException w:name="List Table 7 Colorful Accent 4" w:locked="1" w:uiPriority="52"/>
    <w:lsdException w:name="List Table 1 Light Accent 5" w:locked="1" w:uiPriority="46"/>
    <w:lsdException w:name="List Table 2 Accent 5" w:locked="1" w:uiPriority="47"/>
    <w:lsdException w:name="List Table 3 Accent 5" w:locked="1" w:uiPriority="48"/>
    <w:lsdException w:name="List Table 4 Accent 5" w:locked="1" w:uiPriority="49"/>
    <w:lsdException w:name="List Table 5 Dark Accent 5" w:locked="1" w:uiPriority="50"/>
    <w:lsdException w:name="List Table 6 Colorful Accent 5" w:locked="1" w:uiPriority="51"/>
    <w:lsdException w:name="List Table 7 Colorful Accent 5" w:locked="1" w:uiPriority="52"/>
    <w:lsdException w:name="List Table 1 Light Accent 6" w:locked="1" w:uiPriority="46"/>
    <w:lsdException w:name="List Table 2 Accent 6" w:locked="1" w:uiPriority="47"/>
    <w:lsdException w:name="List Table 3 Accent 6" w:locked="1" w:uiPriority="48"/>
    <w:lsdException w:name="List Table 4 Accent 6" w:locked="1" w:uiPriority="49"/>
    <w:lsdException w:name="List Table 5 Dark Accent 6" w:locked="1" w:uiPriority="50"/>
    <w:lsdException w:name="List Table 6 Colorful Accent 6" w:locked="1" w:uiPriority="51"/>
    <w:lsdException w:name="List Table 7 Colorful Accent 6" w:locked="1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semiHidden/>
    <w:qFormat/>
    <w:rsid w:val="00560FC8"/>
    <w:pPr>
      <w:spacing w:before="120" w:after="120" w:line="276" w:lineRule="auto"/>
      <w:jc w:val="both"/>
    </w:pPr>
  </w:style>
  <w:style w:type="paragraph" w:styleId="Heading1">
    <w:name w:val="heading 1"/>
    <w:aliases w:val="Subhead 01"/>
    <w:basedOn w:val="Normal"/>
    <w:next w:val="Normal"/>
    <w:link w:val="Heading1Char"/>
    <w:unhideWhenUsed/>
    <w:qFormat/>
    <w:locked/>
    <w:rsid w:val="007B06D2"/>
    <w:pPr>
      <w:spacing w:before="240" w:line="480" w:lineRule="exact"/>
      <w:jc w:val="left"/>
      <w:outlineLvl w:val="0"/>
    </w:pPr>
    <w:rPr>
      <w:b/>
      <w:bCs/>
      <w:sz w:val="36"/>
      <w:szCs w:val="36"/>
    </w:rPr>
  </w:style>
  <w:style w:type="paragraph" w:styleId="Heading2">
    <w:name w:val="heading 2"/>
    <w:aliases w:val="Subhead 02"/>
    <w:basedOn w:val="Normal"/>
    <w:next w:val="Normal"/>
    <w:link w:val="Heading2Char"/>
    <w:unhideWhenUsed/>
    <w:qFormat/>
    <w:locked/>
    <w:rsid w:val="000D6412"/>
    <w:pPr>
      <w:spacing w:before="240" w:line="240" w:lineRule="auto"/>
      <w:jc w:val="left"/>
      <w:outlineLvl w:val="1"/>
    </w:pPr>
    <w:rPr>
      <w:b/>
      <w:bCs/>
      <w:color w:val="000000" w:themeColor="text1"/>
      <w:sz w:val="32"/>
      <w:szCs w:val="32"/>
    </w:rPr>
  </w:style>
  <w:style w:type="paragraph" w:styleId="Heading3">
    <w:name w:val="heading 3"/>
    <w:aliases w:val="Subhead 03"/>
    <w:basedOn w:val="Normal"/>
    <w:next w:val="Normal"/>
    <w:link w:val="Heading3Char"/>
    <w:unhideWhenUsed/>
    <w:qFormat/>
    <w:locked/>
    <w:rsid w:val="001B0F8C"/>
    <w:pPr>
      <w:spacing w:before="240" w:after="80"/>
      <w:jc w:val="left"/>
      <w:outlineLvl w:val="2"/>
    </w:pPr>
    <w:rPr>
      <w:rFonts w:asciiTheme="minorHAnsi" w:hAnsiTheme="minorHAnsi"/>
      <w:b/>
      <w:color w:val="000000" w:themeColor="text1"/>
      <w:sz w:val="28"/>
      <w:szCs w:val="28"/>
    </w:rPr>
  </w:style>
  <w:style w:type="paragraph" w:styleId="Heading4">
    <w:name w:val="heading 4"/>
    <w:aliases w:val="IPN Heading 4.0"/>
    <w:basedOn w:val="Normal"/>
    <w:next w:val="Normal"/>
    <w:link w:val="Heading4Char"/>
    <w:unhideWhenUsed/>
    <w:locked/>
    <w:rsid w:val="006F6969"/>
    <w:pPr>
      <w:numPr>
        <w:ilvl w:val="3"/>
        <w:numId w:val="19"/>
      </w:numPr>
      <w:jc w:val="left"/>
      <w:outlineLvl w:val="3"/>
    </w:pPr>
    <w:rPr>
      <w:rFonts w:asciiTheme="minorHAnsi" w:hAnsiTheme="minorHAnsi"/>
      <w:color w:val="7F7F7F" w:themeColor="text1" w:themeTint="80"/>
    </w:rPr>
  </w:style>
  <w:style w:type="paragraph" w:styleId="Heading5">
    <w:name w:val="heading 5"/>
    <w:aliases w:val="IPN Heading 5.0"/>
    <w:basedOn w:val="Normal"/>
    <w:next w:val="Normal"/>
    <w:link w:val="Heading5Char"/>
    <w:unhideWhenUsed/>
    <w:locked/>
    <w:rsid w:val="006F6969"/>
    <w:pPr>
      <w:numPr>
        <w:ilvl w:val="4"/>
        <w:numId w:val="19"/>
      </w:numPr>
      <w:jc w:val="left"/>
      <w:outlineLvl w:val="4"/>
    </w:pPr>
    <w:rPr>
      <w:rFonts w:asciiTheme="minorHAnsi" w:hAnsiTheme="minorHAnsi"/>
      <w:b/>
      <w:color w:val="000000" w:themeColor="text1"/>
    </w:rPr>
  </w:style>
  <w:style w:type="paragraph" w:styleId="Heading6">
    <w:name w:val="heading 6"/>
    <w:basedOn w:val="Normal"/>
    <w:next w:val="Normal"/>
    <w:link w:val="Heading6Char"/>
    <w:uiPriority w:val="9"/>
    <w:semiHidden/>
    <w:locked/>
    <w:rsid w:val="009563F7"/>
    <w:pPr>
      <w:keepNext/>
      <w:keepLines/>
      <w:numPr>
        <w:ilvl w:val="5"/>
        <w:numId w:val="19"/>
      </w:numPr>
      <w:spacing w:before="40" w:after="0"/>
      <w:outlineLvl w:val="5"/>
    </w:pPr>
    <w:rPr>
      <w:rFonts w:asciiTheme="majorHAnsi" w:eastAsiaTheme="majorEastAsia" w:hAnsiTheme="majorHAnsi" w:cstheme="majorBidi"/>
      <w:color w:val="7F660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9563F7"/>
    <w:pPr>
      <w:keepNext/>
      <w:keepLines/>
      <w:numPr>
        <w:ilvl w:val="6"/>
        <w:numId w:val="19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7F6600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9563F7"/>
    <w:pPr>
      <w:keepNext/>
      <w:keepLines/>
      <w:numPr>
        <w:ilvl w:val="7"/>
        <w:numId w:val="19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9563F7"/>
    <w:pPr>
      <w:keepNext/>
      <w:keepLines/>
      <w:numPr>
        <w:ilvl w:val="8"/>
        <w:numId w:val="19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semiHidden/>
    <w:locked/>
    <w:rsid w:val="00056A8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E33A3"/>
    <w:rPr>
      <w:sz w:val="22"/>
      <w:szCs w:val="22"/>
    </w:rPr>
  </w:style>
  <w:style w:type="paragraph" w:styleId="Footer">
    <w:name w:val="footer"/>
    <w:basedOn w:val="Normal"/>
    <w:link w:val="FooterChar"/>
    <w:uiPriority w:val="99"/>
    <w:unhideWhenUsed/>
    <w:rsid w:val="00581C5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81C5C"/>
  </w:style>
  <w:style w:type="character" w:customStyle="1" w:styleId="Heading1Char">
    <w:name w:val="Heading 1 Char"/>
    <w:aliases w:val="Subhead 01 Char"/>
    <w:link w:val="Heading1"/>
    <w:rsid w:val="007B06D2"/>
    <w:rPr>
      <w:b/>
      <w:bCs/>
      <w:sz w:val="36"/>
      <w:szCs w:val="36"/>
    </w:rPr>
  </w:style>
  <w:style w:type="character" w:customStyle="1" w:styleId="Heading2Char">
    <w:name w:val="Heading 2 Char"/>
    <w:aliases w:val="Subhead 02 Char"/>
    <w:link w:val="Heading2"/>
    <w:rsid w:val="000D6412"/>
    <w:rPr>
      <w:b/>
      <w:bCs/>
      <w:color w:val="000000" w:themeColor="text1"/>
      <w:sz w:val="32"/>
      <w:szCs w:val="32"/>
    </w:rPr>
  </w:style>
  <w:style w:type="character" w:customStyle="1" w:styleId="Heading3Char">
    <w:name w:val="Heading 3 Char"/>
    <w:aliases w:val="Subhead 03 Char"/>
    <w:link w:val="Heading3"/>
    <w:rsid w:val="001B0F8C"/>
    <w:rPr>
      <w:rFonts w:asciiTheme="minorHAnsi" w:hAnsiTheme="minorHAnsi"/>
      <w:b/>
      <w:color w:val="000000" w:themeColor="text1"/>
      <w:sz w:val="28"/>
      <w:szCs w:val="28"/>
    </w:rPr>
  </w:style>
  <w:style w:type="character" w:customStyle="1" w:styleId="Heading4Char">
    <w:name w:val="Heading 4 Char"/>
    <w:aliases w:val="IPN Heading 4.0 Char"/>
    <w:link w:val="Heading4"/>
    <w:rsid w:val="006F6969"/>
    <w:rPr>
      <w:rFonts w:asciiTheme="minorHAnsi" w:hAnsiTheme="minorHAnsi"/>
      <w:color w:val="7F7F7F" w:themeColor="text1" w:themeTint="80"/>
    </w:rPr>
  </w:style>
  <w:style w:type="character" w:customStyle="1" w:styleId="Heading5Char">
    <w:name w:val="Heading 5 Char"/>
    <w:aliases w:val="IPN Heading 5.0 Char"/>
    <w:link w:val="Heading5"/>
    <w:rsid w:val="006F6969"/>
    <w:rPr>
      <w:rFonts w:asciiTheme="minorHAnsi" w:hAnsiTheme="minorHAnsi"/>
      <w:b/>
      <w:color w:val="000000" w:themeColor="text1"/>
    </w:rPr>
  </w:style>
  <w:style w:type="paragraph" w:styleId="Quote">
    <w:name w:val="Quote"/>
    <w:basedOn w:val="Normal"/>
    <w:next w:val="Normal"/>
    <w:link w:val="QuoteChar"/>
    <w:uiPriority w:val="29"/>
    <w:semiHidden/>
    <w:locked/>
    <w:rsid w:val="003157A7"/>
    <w:pPr>
      <w:spacing w:before="0" w:line="240" w:lineRule="auto"/>
      <w:jc w:val="left"/>
    </w:pPr>
    <w:rPr>
      <w:i/>
      <w:color w:val="FFFFFF"/>
      <w:sz w:val="19"/>
      <w:szCs w:val="19"/>
    </w:rPr>
  </w:style>
  <w:style w:type="character" w:customStyle="1" w:styleId="QuoteChar">
    <w:name w:val="Quote Char"/>
    <w:link w:val="Quote"/>
    <w:uiPriority w:val="29"/>
    <w:semiHidden/>
    <w:rsid w:val="00DE33A3"/>
    <w:rPr>
      <w:i/>
      <w:color w:val="FFFFFF"/>
      <w:sz w:val="19"/>
      <w:szCs w:val="19"/>
    </w:rPr>
  </w:style>
  <w:style w:type="paragraph" w:styleId="IntenseQuote">
    <w:name w:val="Intense Quote"/>
    <w:basedOn w:val="Normal"/>
    <w:next w:val="Normal"/>
    <w:link w:val="IntenseQuoteChar"/>
    <w:uiPriority w:val="30"/>
    <w:semiHidden/>
    <w:locked/>
    <w:rsid w:val="005566AE"/>
    <w:pPr>
      <w:pBdr>
        <w:top w:val="single" w:sz="4" w:space="10" w:color="00A8E1"/>
        <w:bottom w:val="single" w:sz="4" w:space="10" w:color="00A8E1"/>
      </w:pBdr>
      <w:spacing w:before="360" w:after="360"/>
      <w:ind w:left="864" w:right="864"/>
      <w:jc w:val="left"/>
    </w:pPr>
    <w:rPr>
      <w:i/>
      <w:iCs/>
      <w:color w:val="00A8E1"/>
      <w:sz w:val="30"/>
    </w:rPr>
  </w:style>
  <w:style w:type="character" w:customStyle="1" w:styleId="IntenseQuoteChar">
    <w:name w:val="Intense Quote Char"/>
    <w:link w:val="IntenseQuote"/>
    <w:uiPriority w:val="30"/>
    <w:semiHidden/>
    <w:rsid w:val="00DE33A3"/>
    <w:rPr>
      <w:i/>
      <w:iCs/>
      <w:color w:val="00A8E1"/>
      <w:sz w:val="30"/>
      <w:szCs w:val="22"/>
    </w:rPr>
  </w:style>
  <w:style w:type="paragraph" w:styleId="ListParagraph">
    <w:name w:val="List Paragraph"/>
    <w:basedOn w:val="Normal"/>
    <w:link w:val="ListParagraphChar"/>
    <w:uiPriority w:val="34"/>
    <w:semiHidden/>
    <w:locked/>
    <w:rsid w:val="005566AE"/>
    <w:pPr>
      <w:ind w:left="720"/>
      <w:contextualSpacing/>
    </w:pPr>
  </w:style>
  <w:style w:type="paragraph" w:styleId="Subtitle">
    <w:name w:val="Subtitle"/>
    <w:aliases w:val="bullet point"/>
    <w:basedOn w:val="ListParagraph"/>
    <w:next w:val="Normal"/>
    <w:link w:val="SubtitleChar"/>
    <w:uiPriority w:val="11"/>
    <w:semiHidden/>
    <w:locked/>
    <w:rsid w:val="00782F2B"/>
    <w:pPr>
      <w:numPr>
        <w:numId w:val="1"/>
      </w:numPr>
    </w:pPr>
    <w:rPr>
      <w:color w:val="646464"/>
      <w:shd w:val="clear" w:color="auto" w:fill="FFFFFF"/>
    </w:rPr>
  </w:style>
  <w:style w:type="character" w:customStyle="1" w:styleId="SubtitleChar">
    <w:name w:val="Subtitle Char"/>
    <w:aliases w:val="bullet point Char"/>
    <w:link w:val="Subtitle"/>
    <w:uiPriority w:val="11"/>
    <w:semiHidden/>
    <w:rsid w:val="00DE33A3"/>
    <w:rPr>
      <w:color w:val="646464"/>
      <w:sz w:val="22"/>
      <w:szCs w:val="22"/>
    </w:rPr>
  </w:style>
  <w:style w:type="table" w:styleId="TableGrid">
    <w:name w:val="Table Grid"/>
    <w:basedOn w:val="TableNormal"/>
    <w:uiPriority w:val="39"/>
    <w:rsid w:val="004A22B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4">
    <w:name w:val="Plain Table 4"/>
    <w:basedOn w:val="TableNormal"/>
    <w:uiPriority w:val="44"/>
    <w:locked/>
    <w:rsid w:val="006158EF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D9D9D9" w:themeFill="background1" w:themeFillShade="D9"/>
      </w:tcPr>
    </w:tblStylePr>
  </w:style>
  <w:style w:type="table" w:styleId="PlainTable2">
    <w:name w:val="Plain Table 2"/>
    <w:aliases w:val="PLAIN TABLE WITH GRID"/>
    <w:basedOn w:val="TableNormal"/>
    <w:uiPriority w:val="42"/>
    <w:locked/>
    <w:rsid w:val="000F3C48"/>
    <w:tblPr>
      <w:tblStyleRowBandSize w:val="1"/>
      <w:tblStyleColBandSize w:val="1"/>
      <w:tblBorders>
        <w:top w:val="single" w:sz="4" w:space="0" w:color="7F7F7F"/>
        <w:bottom w:val="single" w:sz="4" w:space="0" w:color="7F7F7F"/>
      </w:tblBorders>
    </w:tblPr>
    <w:tblStylePr w:type="firstRow">
      <w:rPr>
        <w:b/>
        <w:bCs/>
      </w:rPr>
      <w:tblPr/>
      <w:tcPr>
        <w:tcBorders>
          <w:bottom w:val="single" w:sz="4" w:space="0" w:color="7F7F7F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/>
          <w:right w:val="single" w:sz="4" w:space="0" w:color="7F7F7F"/>
        </w:tcBorders>
      </w:tcPr>
    </w:tblStylePr>
    <w:tblStylePr w:type="band2Vert">
      <w:tblPr/>
      <w:tcPr>
        <w:tcBorders>
          <w:left w:val="single" w:sz="4" w:space="0" w:color="7F7F7F"/>
          <w:right w:val="single" w:sz="4" w:space="0" w:color="7F7F7F"/>
        </w:tcBorders>
      </w:tcPr>
    </w:tblStylePr>
    <w:tblStylePr w:type="band1Horz">
      <w:tblPr/>
      <w:tcPr>
        <w:tcBorders>
          <w:top w:val="single" w:sz="4" w:space="0" w:color="7F7F7F"/>
          <w:bottom w:val="single" w:sz="4" w:space="0" w:color="7F7F7F"/>
        </w:tcBorders>
      </w:tcPr>
    </w:tblStylePr>
  </w:style>
  <w:style w:type="character" w:styleId="SubtleEmphasis">
    <w:name w:val="Subtle Emphasis"/>
    <w:aliases w:val="sub heading,Enfase mono"/>
    <w:uiPriority w:val="19"/>
    <w:semiHidden/>
    <w:locked/>
    <w:rsid w:val="006E3853"/>
    <w:rPr>
      <w:rFonts w:ascii="Raleway" w:hAnsi="Raleway"/>
      <w:color w:val="000000"/>
    </w:rPr>
  </w:style>
  <w:style w:type="paragraph" w:customStyle="1" w:styleId="numberbullet">
    <w:name w:val="number bullet"/>
    <w:basedOn w:val="ListParagraph"/>
    <w:link w:val="numberbulletChar"/>
    <w:autoRedefine/>
    <w:semiHidden/>
    <w:locked/>
    <w:rsid w:val="005905BB"/>
    <w:pPr>
      <w:numPr>
        <w:numId w:val="2"/>
      </w:numPr>
      <w:tabs>
        <w:tab w:val="left" w:pos="7020"/>
      </w:tabs>
    </w:pPr>
  </w:style>
  <w:style w:type="paragraph" w:styleId="NoSpacing">
    <w:name w:val="No Spacing"/>
    <w:link w:val="NoSpacingChar"/>
    <w:uiPriority w:val="1"/>
    <w:locked/>
    <w:rsid w:val="00C67579"/>
    <w:rPr>
      <w:rFonts w:asciiTheme="minorHAnsi" w:eastAsiaTheme="minorEastAsia" w:hAnsiTheme="minorHAnsi" w:cstheme="minorBidi"/>
      <w:sz w:val="22"/>
      <w:szCs w:val="22"/>
      <w:lang w:eastAsia="zh-CN"/>
    </w:rPr>
  </w:style>
  <w:style w:type="character" w:customStyle="1" w:styleId="numberbulletChar">
    <w:name w:val="number bullet Char"/>
    <w:link w:val="numberbullet"/>
    <w:semiHidden/>
    <w:rsid w:val="00DE33A3"/>
    <w:rPr>
      <w:sz w:val="22"/>
      <w:szCs w:val="22"/>
    </w:rPr>
  </w:style>
  <w:style w:type="paragraph" w:styleId="TOC2">
    <w:name w:val="toc 2"/>
    <w:next w:val="Normal"/>
    <w:autoRedefine/>
    <w:uiPriority w:val="39"/>
    <w:unhideWhenUsed/>
    <w:rsid w:val="000B1604"/>
    <w:pPr>
      <w:spacing w:before="120" w:line="276" w:lineRule="auto"/>
      <w:ind w:left="200"/>
    </w:pPr>
    <w:rPr>
      <w:rFonts w:asciiTheme="minorHAnsi" w:hAnsiTheme="minorHAnsi"/>
      <w:b/>
      <w:bCs/>
      <w:sz w:val="22"/>
      <w:szCs w:val="22"/>
    </w:rPr>
  </w:style>
  <w:style w:type="paragraph" w:styleId="TOC1">
    <w:name w:val="toc 1"/>
    <w:next w:val="Normal"/>
    <w:autoRedefine/>
    <w:uiPriority w:val="39"/>
    <w:unhideWhenUsed/>
    <w:rsid w:val="00581C5C"/>
    <w:pPr>
      <w:spacing w:before="120" w:line="276" w:lineRule="auto"/>
    </w:pPr>
    <w:rPr>
      <w:rFonts w:asciiTheme="minorHAnsi" w:hAnsiTheme="minorHAnsi"/>
      <w:b/>
      <w:bCs/>
      <w:iCs/>
      <w:sz w:val="24"/>
      <w:szCs w:val="24"/>
    </w:rPr>
  </w:style>
  <w:style w:type="paragraph" w:styleId="TOC3">
    <w:name w:val="toc 3"/>
    <w:next w:val="Normal"/>
    <w:autoRedefine/>
    <w:uiPriority w:val="39"/>
    <w:unhideWhenUsed/>
    <w:rsid w:val="00C76D1D"/>
    <w:pPr>
      <w:spacing w:before="120" w:line="276" w:lineRule="auto"/>
      <w:ind w:left="403"/>
    </w:pPr>
    <w:rPr>
      <w:rFonts w:asciiTheme="minorHAnsi" w:hAnsiTheme="minorHAnsi"/>
    </w:rPr>
  </w:style>
  <w:style w:type="character" w:styleId="Hyperlink">
    <w:name w:val="Hyperlink"/>
    <w:uiPriority w:val="99"/>
    <w:unhideWhenUsed/>
    <w:rsid w:val="00E16C44"/>
    <w:rPr>
      <w:rFonts w:asciiTheme="minorHAnsi" w:hAnsiTheme="minorHAnsi"/>
      <w:b/>
      <w:color w:val="0000FF"/>
      <w:sz w:val="20"/>
      <w:u w:val="single"/>
    </w:rPr>
  </w:style>
  <w:style w:type="paragraph" w:styleId="TOC4">
    <w:name w:val="toc 4"/>
    <w:basedOn w:val="Normal"/>
    <w:next w:val="Normal"/>
    <w:autoRedefine/>
    <w:uiPriority w:val="39"/>
    <w:unhideWhenUsed/>
    <w:rsid w:val="00140B7F"/>
    <w:pPr>
      <w:spacing w:before="0" w:after="0"/>
      <w:ind w:left="600"/>
      <w:jc w:val="left"/>
    </w:pPr>
    <w:rPr>
      <w:rFonts w:asciiTheme="minorHAnsi" w:hAnsiTheme="minorHAnsi"/>
    </w:rPr>
  </w:style>
  <w:style w:type="paragraph" w:styleId="TOC5">
    <w:name w:val="toc 5"/>
    <w:basedOn w:val="Normal"/>
    <w:next w:val="Normal"/>
    <w:autoRedefine/>
    <w:uiPriority w:val="39"/>
    <w:unhideWhenUsed/>
    <w:rsid w:val="005324DB"/>
    <w:pPr>
      <w:spacing w:before="0" w:after="0"/>
      <w:ind w:left="800"/>
      <w:jc w:val="left"/>
    </w:pPr>
    <w:rPr>
      <w:rFonts w:asciiTheme="minorHAnsi" w:hAnsiTheme="minorHAnsi"/>
    </w:rPr>
  </w:style>
  <w:style w:type="paragraph" w:styleId="PlainText">
    <w:name w:val="Plain Text"/>
    <w:basedOn w:val="Normal"/>
    <w:link w:val="PlainTextChar"/>
    <w:uiPriority w:val="99"/>
    <w:semiHidden/>
    <w:locked/>
    <w:rsid w:val="00550154"/>
    <w:pPr>
      <w:spacing w:before="0" w:after="0" w:line="240" w:lineRule="auto"/>
      <w:jc w:val="left"/>
    </w:pPr>
    <w:rPr>
      <w:rFonts w:ascii="Gotham Light" w:eastAsia="Times New Roman" w:hAnsi="Gotham Light"/>
      <w:szCs w:val="21"/>
      <w:lang w:val="en-GB"/>
    </w:rPr>
  </w:style>
  <w:style w:type="character" w:customStyle="1" w:styleId="PlainTextChar">
    <w:name w:val="Plain Text Char"/>
    <w:link w:val="PlainText"/>
    <w:uiPriority w:val="99"/>
    <w:semiHidden/>
    <w:rsid w:val="00DE33A3"/>
    <w:rPr>
      <w:rFonts w:ascii="Gotham Light" w:eastAsia="Times New Roman" w:hAnsi="Gotham Light"/>
      <w:sz w:val="22"/>
      <w:szCs w:val="21"/>
      <w:lang w:val="en-GB"/>
    </w:rPr>
  </w:style>
  <w:style w:type="paragraph" w:styleId="FootnoteText">
    <w:name w:val="footnote text"/>
    <w:basedOn w:val="Normal"/>
    <w:link w:val="FootnoteTextChar"/>
    <w:uiPriority w:val="99"/>
    <w:rsid w:val="00395024"/>
    <w:pPr>
      <w:spacing w:before="0" w:after="0" w:line="240" w:lineRule="auto"/>
    </w:pPr>
    <w:rPr>
      <w:sz w:val="18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395024"/>
    <w:rPr>
      <w:sz w:val="18"/>
    </w:rPr>
  </w:style>
  <w:style w:type="character" w:styleId="FootnoteReference">
    <w:name w:val="footnote reference"/>
    <w:uiPriority w:val="99"/>
    <w:semiHidden/>
    <w:unhideWhenUsed/>
    <w:rsid w:val="00DF74E0"/>
    <w:rPr>
      <w:vertAlign w:val="superscript"/>
    </w:rPr>
  </w:style>
  <w:style w:type="paragraph" w:styleId="EndnoteText">
    <w:name w:val="endnote text"/>
    <w:basedOn w:val="Normal"/>
    <w:link w:val="EndnoteTextChar"/>
    <w:uiPriority w:val="99"/>
    <w:semiHidden/>
    <w:locked/>
    <w:rsid w:val="00DF74E0"/>
    <w:pPr>
      <w:spacing w:before="0" w:after="0" w:line="240" w:lineRule="auto"/>
      <w:jc w:val="left"/>
    </w:pPr>
    <w:rPr>
      <w:rFonts w:eastAsia="Times New Roman"/>
      <w:lang w:val="en-GB"/>
    </w:rPr>
  </w:style>
  <w:style w:type="character" w:customStyle="1" w:styleId="EndnoteTextChar">
    <w:name w:val="Endnote Text Char"/>
    <w:link w:val="EndnoteText"/>
    <w:uiPriority w:val="99"/>
    <w:semiHidden/>
    <w:rsid w:val="00DE33A3"/>
    <w:rPr>
      <w:rFonts w:eastAsia="Times New Roman"/>
      <w:sz w:val="22"/>
      <w:lang w:val="en-GB"/>
    </w:rPr>
  </w:style>
  <w:style w:type="character" w:styleId="EndnoteReference">
    <w:name w:val="endnote reference"/>
    <w:uiPriority w:val="99"/>
    <w:semiHidden/>
    <w:unhideWhenUsed/>
    <w:rsid w:val="00DF74E0"/>
    <w:rPr>
      <w:vertAlign w:val="superscript"/>
    </w:rPr>
  </w:style>
  <w:style w:type="character" w:styleId="Strong">
    <w:name w:val="Strong"/>
    <w:aliases w:val="footnote"/>
    <w:uiPriority w:val="22"/>
    <w:semiHidden/>
    <w:locked/>
    <w:rsid w:val="000C06A6"/>
    <w:rPr>
      <w:i/>
      <w:color w:val="646464"/>
      <w:sz w:val="18"/>
      <w:vertAlign w:val="superscript"/>
    </w:rPr>
  </w:style>
  <w:style w:type="paragraph" w:customStyle="1" w:styleId="bullet2warpcom">
    <w:name w:val="bullet 2 warpcom"/>
    <w:basedOn w:val="WRPBodyText"/>
    <w:link w:val="bullet2warpcomChar"/>
    <w:semiHidden/>
    <w:rsid w:val="00DE33A3"/>
  </w:style>
  <w:style w:type="character" w:customStyle="1" w:styleId="bullet2warpcomChar">
    <w:name w:val="bullet 2 warpcom Char"/>
    <w:link w:val="bullet2warpcom"/>
    <w:semiHidden/>
    <w:rsid w:val="00DE33A3"/>
    <w:rPr>
      <w:rFonts w:asciiTheme="minorHAnsi" w:eastAsiaTheme="minorEastAsia" w:hAnsiTheme="minorHAnsi" w:cstheme="minorHAnsi"/>
      <w:sz w:val="22"/>
      <w:szCs w:val="22"/>
      <w:lang w:val="pt-PT"/>
    </w:rPr>
  </w:style>
  <w:style w:type="paragraph" w:customStyle="1" w:styleId="Tabletext">
    <w:name w:val="Table text"/>
    <w:basedOn w:val="Normal"/>
    <w:link w:val="TabletextChar"/>
    <w:semiHidden/>
    <w:locked/>
    <w:rsid w:val="000E4E2B"/>
    <w:pPr>
      <w:spacing w:before="0" w:after="0" w:line="240" w:lineRule="auto"/>
      <w:contextualSpacing/>
      <w:jc w:val="left"/>
    </w:pPr>
    <w:rPr>
      <w:rFonts w:ascii="Gotham Light" w:hAnsi="Gotham Light"/>
      <w:bCs/>
      <w:color w:val="FFFFFF"/>
    </w:rPr>
  </w:style>
  <w:style w:type="character" w:customStyle="1" w:styleId="TabletextChar">
    <w:name w:val="Table text Char"/>
    <w:link w:val="Tabletext"/>
    <w:semiHidden/>
    <w:rsid w:val="00DE33A3"/>
    <w:rPr>
      <w:rFonts w:ascii="Gotham Light" w:hAnsi="Gotham Light"/>
      <w:bCs/>
      <w:color w:val="FFFFFF"/>
      <w:sz w:val="22"/>
      <w:szCs w:val="22"/>
    </w:rPr>
  </w:style>
  <w:style w:type="paragraph" w:customStyle="1" w:styleId="bulletwarpcom">
    <w:name w:val="bullet warpcom"/>
    <w:basedOn w:val="ListParagraph"/>
    <w:link w:val="bulletwarpcomChar"/>
    <w:semiHidden/>
    <w:rsid w:val="00E16C44"/>
    <w:pPr>
      <w:ind w:left="0"/>
    </w:pPr>
  </w:style>
  <w:style w:type="table" w:styleId="PlainTable1">
    <w:name w:val="Plain Table 1"/>
    <w:aliases w:val="DEFAULT - BLACK WITH GRID"/>
    <w:basedOn w:val="TableNormal"/>
    <w:uiPriority w:val="41"/>
    <w:locked/>
    <w:rsid w:val="004A22B8"/>
    <w:rPr>
      <w:rFonts w:asciiTheme="minorHAnsi" w:hAnsiTheme="minorHAnsi"/>
    </w:rPr>
    <w:tblPr>
      <w:tblStyleRowBandSize w:val="1"/>
      <w:tblStyleColBandSize w:val="1"/>
      <w:tblBorders>
        <w:insideV w:val="single" w:sz="4" w:space="0" w:color="auto"/>
      </w:tblBorders>
    </w:tblPr>
    <w:tblStylePr w:type="firstRow">
      <w:rPr>
        <w:rFonts w:asciiTheme="majorHAnsi" w:hAnsiTheme="majorHAnsi"/>
        <w:b w:val="0"/>
        <w:bCs/>
      </w:rPr>
      <w:tblPr/>
      <w:tcPr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BFBF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D9D9D9" w:themeFill="background1" w:themeFillShade="D9"/>
      </w:tcPr>
    </w:tblStylePr>
  </w:style>
  <w:style w:type="character" w:customStyle="1" w:styleId="ListParagraphChar">
    <w:name w:val="List Paragraph Char"/>
    <w:basedOn w:val="DefaultParagraphFont"/>
    <w:link w:val="ListParagraph"/>
    <w:uiPriority w:val="34"/>
    <w:semiHidden/>
    <w:rsid w:val="00DE33A3"/>
    <w:rPr>
      <w:sz w:val="22"/>
      <w:szCs w:val="22"/>
    </w:rPr>
  </w:style>
  <w:style w:type="character" w:customStyle="1" w:styleId="bulletwarpcomChar">
    <w:name w:val="bullet warpcom Char"/>
    <w:basedOn w:val="ListParagraphChar"/>
    <w:link w:val="bulletwarpcom"/>
    <w:semiHidden/>
    <w:rsid w:val="00DE33A3"/>
    <w:rPr>
      <w:sz w:val="22"/>
      <w:szCs w:val="22"/>
    </w:rPr>
  </w:style>
  <w:style w:type="paragraph" w:customStyle="1" w:styleId="TextoCorpo">
    <w:name w:val="Texto Corpo"/>
    <w:basedOn w:val="Normal"/>
    <w:link w:val="TextoCorpoChar"/>
    <w:semiHidden/>
    <w:locked/>
    <w:rsid w:val="004728F5"/>
    <w:pPr>
      <w:spacing w:before="180" w:line="300" w:lineRule="atLeast"/>
      <w:ind w:left="850"/>
    </w:pPr>
    <w:rPr>
      <w:rFonts w:eastAsia="Times New Roman" w:cs="Arial"/>
      <w:color w:val="000000"/>
      <w:spacing w:val="10"/>
      <w:lang w:val="pt-PT"/>
    </w:rPr>
  </w:style>
  <w:style w:type="character" w:customStyle="1" w:styleId="TextoCorpoChar">
    <w:name w:val="Texto Corpo Char"/>
    <w:link w:val="TextoCorpo"/>
    <w:semiHidden/>
    <w:rsid w:val="00DE33A3"/>
    <w:rPr>
      <w:rFonts w:eastAsia="Times New Roman" w:cs="Arial"/>
      <w:color w:val="000000"/>
      <w:spacing w:val="10"/>
      <w:lang w:val="pt-PT"/>
    </w:rPr>
  </w:style>
  <w:style w:type="table" w:customStyle="1" w:styleId="DEFAULTGOLDHEADERNOGRID">
    <w:name w:val="DEFAULT – GOLD HEADER NO GRID"/>
    <w:basedOn w:val="TableNormal"/>
    <w:uiPriority w:val="99"/>
    <w:rsid w:val="00CA4ACD"/>
    <w:rPr>
      <w:rFonts w:asciiTheme="minorHAnsi" w:hAnsiTheme="minorHAnsi"/>
    </w:rPr>
    <w:tblPr>
      <w:tblStyleRowBandSize w:val="1"/>
    </w:tblPr>
    <w:tcPr>
      <w:shd w:val="clear" w:color="auto" w:fill="FFCD00" w:themeFill="accent1"/>
    </w:tcPr>
    <w:tblStylePr w:type="firstRow">
      <w:rPr>
        <w:rFonts w:asciiTheme="majorHAnsi" w:hAnsiTheme="majorHAnsi"/>
        <w:color w:val="auto"/>
        <w:sz w:val="20"/>
      </w:rPr>
      <w:tblPr/>
      <w:tcPr>
        <w:shd w:val="clear" w:color="auto" w:fill="FFCD00" w:themeFill="accent1"/>
      </w:tcPr>
    </w:tblStylePr>
    <w:tblStylePr w:type="lastRow">
      <w:tblPr/>
      <w:tcPr>
        <w:shd w:val="clear" w:color="auto" w:fill="FFFFFF" w:themeFill="background1"/>
      </w:tcPr>
    </w:tblStylePr>
    <w:tblStylePr w:type="band1Horz">
      <w:rPr>
        <w:rFonts w:asciiTheme="minorHAnsi" w:hAnsiTheme="minorHAnsi"/>
        <w:sz w:val="18"/>
      </w:rPr>
      <w:tblPr/>
      <w:tcPr>
        <w:shd w:val="clear" w:color="auto" w:fill="E3E4E4" w:themeFill="background2" w:themeFillTint="66"/>
      </w:tcPr>
    </w:tblStylePr>
    <w:tblStylePr w:type="band2Horz">
      <w:pPr>
        <w:wordWrap/>
        <w:spacing w:beforeLines="0" w:before="0" w:beforeAutospacing="0" w:afterLines="0" w:after="0" w:afterAutospacing="0" w:line="120" w:lineRule="auto"/>
      </w:pPr>
      <w:rPr>
        <w:rFonts w:asciiTheme="minorHAnsi" w:hAnsiTheme="minorHAnsi"/>
        <w:sz w:val="18"/>
      </w:rPr>
      <w:tblPr/>
      <w:tcPr>
        <w:shd w:val="clear" w:color="auto" w:fill="FFFFFF" w:themeFill="background1"/>
      </w:tcPr>
    </w:tblStylePr>
  </w:style>
  <w:style w:type="table" w:styleId="ListTable2-Accent5">
    <w:name w:val="List Table 2 Accent 5"/>
    <w:basedOn w:val="TableNormal"/>
    <w:uiPriority w:val="47"/>
    <w:locked/>
    <w:rsid w:val="004728F5"/>
    <w:tblPr>
      <w:tblStyleRowBandSize w:val="1"/>
      <w:tblStyleColBandSize w:val="1"/>
      <w:tblBorders>
        <w:top w:val="single" w:sz="4" w:space="0" w:color="7CD7F9"/>
        <w:bottom w:val="single" w:sz="4" w:space="0" w:color="7CD7F9"/>
        <w:insideH w:val="single" w:sz="4" w:space="0" w:color="7CD7F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F1FD"/>
      </w:tcPr>
    </w:tblStylePr>
    <w:tblStylePr w:type="band1Horz">
      <w:tblPr/>
      <w:tcPr>
        <w:shd w:val="clear" w:color="auto" w:fill="D3F1FD"/>
      </w:tcPr>
    </w:tblStylePr>
  </w:style>
  <w:style w:type="table" w:styleId="ListTable1Light">
    <w:name w:val="List Table 1 Light"/>
    <w:basedOn w:val="TableNormal"/>
    <w:uiPriority w:val="46"/>
    <w:locked/>
    <w:rsid w:val="000E1D58"/>
    <w:tblPr>
      <w:tblStyleRowBandSize w:val="1"/>
      <w:tblStyleColBandSize w:val="1"/>
      <w:tblBorders>
        <w:insideH w:val="single" w:sz="4" w:space="0" w:color="00A8E1"/>
      </w:tblBorders>
    </w:tblPr>
    <w:tblStylePr w:type="firstRow">
      <w:pPr>
        <w:jc w:val="left"/>
      </w:pPr>
      <w:rPr>
        <w:b/>
        <w:bCs/>
        <w:color w:val="FFFFFF"/>
      </w:rPr>
      <w:tblPr/>
      <w:tcPr>
        <w:shd w:val="clear" w:color="auto" w:fill="00A8E1"/>
        <w:vAlign w:val="center"/>
      </w:tcPr>
    </w:tblStylePr>
    <w:tblStylePr w:type="lastRow">
      <w:rPr>
        <w:b/>
        <w:bCs/>
      </w:rPr>
      <w:tblPr/>
      <w:tcPr>
        <w:tcBorders>
          <w:top w:val="single" w:sz="4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E7E6E6"/>
      </w:tcPr>
    </w:tblStylePr>
  </w:style>
  <w:style w:type="paragraph" w:customStyle="1" w:styleId="DecimalAligned">
    <w:name w:val="Decimal Aligned"/>
    <w:basedOn w:val="Normal"/>
    <w:uiPriority w:val="40"/>
    <w:semiHidden/>
    <w:locked/>
    <w:rsid w:val="000E1D58"/>
    <w:pPr>
      <w:tabs>
        <w:tab w:val="decimal" w:pos="360"/>
      </w:tabs>
      <w:spacing w:before="0" w:after="200"/>
      <w:jc w:val="left"/>
    </w:pPr>
    <w:rPr>
      <w:rFonts w:eastAsia="Times New Roman"/>
    </w:rPr>
  </w:style>
  <w:style w:type="numbering" w:customStyle="1" w:styleId="WRPbulletlist">
    <w:name w:val="WRP bullet list"/>
    <w:uiPriority w:val="99"/>
    <w:rsid w:val="00DE33A3"/>
    <w:pPr>
      <w:numPr>
        <w:numId w:val="3"/>
      </w:numPr>
    </w:pPr>
  </w:style>
  <w:style w:type="paragraph" w:customStyle="1" w:styleId="WRPAppendixHeading2">
    <w:name w:val="WRP Appendix Heading 2"/>
    <w:next w:val="Normal"/>
    <w:uiPriority w:val="5"/>
    <w:rsid w:val="00C03C4A"/>
    <w:pPr>
      <w:numPr>
        <w:ilvl w:val="1"/>
        <w:numId w:val="5"/>
      </w:numPr>
      <w:spacing w:before="240" w:after="60"/>
      <w:outlineLvl w:val="1"/>
    </w:pPr>
    <w:rPr>
      <w:rFonts w:eastAsia="Times New Roman" w:cs="Arial"/>
      <w:b/>
      <w:bCs/>
      <w:color w:val="000000" w:themeColor="text1"/>
      <w:kern w:val="32"/>
      <w:sz w:val="24"/>
      <w:szCs w:val="32"/>
      <w:lang w:val="pt-PT"/>
    </w:rPr>
  </w:style>
  <w:style w:type="character" w:customStyle="1" w:styleId="NoSpacingChar">
    <w:name w:val="No Spacing Char"/>
    <w:basedOn w:val="DefaultParagraphFont"/>
    <w:link w:val="NoSpacing"/>
    <w:uiPriority w:val="1"/>
    <w:rsid w:val="00C67579"/>
    <w:rPr>
      <w:rFonts w:asciiTheme="minorHAnsi" w:eastAsiaTheme="minorEastAsia" w:hAnsiTheme="minorHAnsi" w:cstheme="minorBidi"/>
      <w:sz w:val="22"/>
      <w:szCs w:val="22"/>
      <w:lang w:eastAsia="zh-CN"/>
    </w:rPr>
  </w:style>
  <w:style w:type="paragraph" w:customStyle="1" w:styleId="IPNAppendixHeading3">
    <w:name w:val="IPN Appendix Heading 3"/>
    <w:next w:val="Normal"/>
    <w:uiPriority w:val="5"/>
    <w:rsid w:val="00C03C4A"/>
    <w:pPr>
      <w:keepNext/>
      <w:keepLines/>
      <w:numPr>
        <w:ilvl w:val="2"/>
        <w:numId w:val="5"/>
      </w:numPr>
      <w:spacing w:before="240" w:after="60" w:line="300" w:lineRule="atLeast"/>
      <w:outlineLvl w:val="2"/>
    </w:pPr>
    <w:rPr>
      <w:rFonts w:eastAsia="Times New Roman" w:cs="Arial"/>
      <w:b/>
      <w:bCs/>
      <w:color w:val="000000" w:themeColor="text1"/>
      <w:kern w:val="32"/>
      <w:sz w:val="22"/>
      <w:szCs w:val="22"/>
      <w:lang w:val="pt-PT"/>
    </w:rPr>
  </w:style>
  <w:style w:type="paragraph" w:customStyle="1" w:styleId="WRPBodyText">
    <w:name w:val="WRP Body Text"/>
    <w:basedOn w:val="Normal"/>
    <w:link w:val="WRPBodyTextChar"/>
    <w:locked/>
    <w:rsid w:val="00FE4A98"/>
    <w:pPr>
      <w:spacing w:before="0" w:after="160" w:line="259" w:lineRule="auto"/>
      <w:jc w:val="left"/>
    </w:pPr>
    <w:rPr>
      <w:rFonts w:asciiTheme="minorHAnsi" w:eastAsiaTheme="minorEastAsia" w:hAnsiTheme="minorHAnsi" w:cstheme="minorHAnsi"/>
      <w:lang w:val="pt-PT"/>
    </w:rPr>
  </w:style>
  <w:style w:type="character" w:customStyle="1" w:styleId="WRPBodyTextChar">
    <w:name w:val="WRP Body Text Char"/>
    <w:basedOn w:val="DefaultParagraphFont"/>
    <w:link w:val="WRPBodyText"/>
    <w:rsid w:val="00FE4A98"/>
    <w:rPr>
      <w:rFonts w:asciiTheme="minorHAnsi" w:eastAsiaTheme="minorEastAsia" w:hAnsiTheme="minorHAnsi" w:cstheme="minorHAnsi"/>
      <w:szCs w:val="22"/>
      <w:lang w:val="pt-PT"/>
    </w:rPr>
  </w:style>
  <w:style w:type="paragraph" w:customStyle="1" w:styleId="BulletedList">
    <w:name w:val="Bulleted List"/>
    <w:basedOn w:val="WRPBullet5"/>
    <w:qFormat/>
    <w:rsid w:val="00344A8E"/>
    <w:pPr>
      <w:spacing w:after="80" w:line="276" w:lineRule="auto"/>
    </w:pPr>
  </w:style>
  <w:style w:type="paragraph" w:customStyle="1" w:styleId="PullQuote">
    <w:name w:val="Pull Quote"/>
    <w:basedOn w:val="BodyText1"/>
    <w:qFormat/>
    <w:rsid w:val="009251A1"/>
    <w:rPr>
      <w:rFonts w:ascii="Antonio" w:hAnsi="Antonio"/>
      <w:b/>
      <w:bCs/>
      <w:sz w:val="28"/>
    </w:rPr>
  </w:style>
  <w:style w:type="paragraph" w:customStyle="1" w:styleId="WRPBullet5">
    <w:name w:val="WRP Bullet 5"/>
    <w:basedOn w:val="WRPBodyText"/>
    <w:uiPriority w:val="9"/>
    <w:rsid w:val="00DE33A3"/>
    <w:pPr>
      <w:numPr>
        <w:numId w:val="36"/>
      </w:numPr>
    </w:pPr>
  </w:style>
  <w:style w:type="paragraph" w:customStyle="1" w:styleId="WRPBodyBoldText">
    <w:name w:val="WRP Body Bold Text"/>
    <w:basedOn w:val="Normal"/>
    <w:next w:val="Normal"/>
    <w:link w:val="WRPBodyBoldTextChar"/>
    <w:uiPriority w:val="9"/>
    <w:rsid w:val="00BC1C65"/>
    <w:pPr>
      <w:keepNext/>
      <w:keepLines/>
      <w:spacing w:before="180" w:line="300" w:lineRule="atLeast"/>
    </w:pPr>
    <w:rPr>
      <w:rFonts w:eastAsia="Times New Roman" w:cs="Arial"/>
      <w:b/>
      <w:color w:val="000000"/>
      <w:spacing w:val="10"/>
      <w:lang w:val="pt-PT"/>
    </w:rPr>
  </w:style>
  <w:style w:type="character" w:customStyle="1" w:styleId="WRPBodyBoldTextChar">
    <w:name w:val="WRP Body Bold Text Char"/>
    <w:basedOn w:val="DefaultParagraphFont"/>
    <w:link w:val="WRPBodyBoldText"/>
    <w:uiPriority w:val="9"/>
    <w:rsid w:val="00BC1C65"/>
    <w:rPr>
      <w:rFonts w:eastAsia="Times New Roman" w:cs="Arial"/>
      <w:b/>
      <w:color w:val="000000"/>
      <w:spacing w:val="10"/>
      <w:lang w:val="pt-PT"/>
    </w:rPr>
  </w:style>
  <w:style w:type="paragraph" w:styleId="TableofFigures">
    <w:name w:val="table of figures"/>
    <w:basedOn w:val="Normal"/>
    <w:next w:val="Normal"/>
    <w:uiPriority w:val="99"/>
    <w:semiHidden/>
    <w:unhideWhenUsed/>
    <w:rsid w:val="00A40FDC"/>
    <w:pPr>
      <w:spacing w:after="0"/>
    </w:pPr>
  </w:style>
  <w:style w:type="paragraph" w:styleId="Caption">
    <w:name w:val="caption"/>
    <w:basedOn w:val="Normal"/>
    <w:next w:val="Normal"/>
    <w:uiPriority w:val="35"/>
    <w:unhideWhenUsed/>
    <w:qFormat/>
    <w:rsid w:val="00581C5C"/>
    <w:pPr>
      <w:spacing w:line="240" w:lineRule="auto"/>
    </w:pPr>
    <w:rPr>
      <w:rFonts w:asciiTheme="minorHAnsi" w:hAnsiTheme="minorHAnsi"/>
      <w:i/>
      <w:iCs/>
      <w:color w:val="62666A" w:themeColor="text2"/>
      <w:sz w:val="18"/>
      <w:szCs w:val="18"/>
    </w:rPr>
  </w:style>
  <w:style w:type="paragraph" w:customStyle="1" w:styleId="WRPHeading1">
    <w:name w:val="WRP Heading 1"/>
    <w:basedOn w:val="WRPBodyText"/>
    <w:next w:val="WRPBodyText"/>
    <w:link w:val="WRPHeading1Char"/>
    <w:autoRedefine/>
    <w:semiHidden/>
    <w:qFormat/>
    <w:rsid w:val="00C03C4A"/>
    <w:pPr>
      <w:numPr>
        <w:numId w:val="7"/>
      </w:numPr>
      <w:shd w:val="clear" w:color="auto" w:fill="FFCD00" w:themeFill="accent1"/>
    </w:pPr>
    <w:rPr>
      <w:rFonts w:cs="Roboto (Body)"/>
      <w:b/>
      <w:color w:val="000000" w:themeColor="text1"/>
      <w:sz w:val="30"/>
      <w:szCs w:val="32"/>
    </w:rPr>
  </w:style>
  <w:style w:type="character" w:customStyle="1" w:styleId="WRPHeading1Char">
    <w:name w:val="WRP Heading 1 Char"/>
    <w:basedOn w:val="WRPBodyBoldTextChar"/>
    <w:link w:val="WRPHeading1"/>
    <w:semiHidden/>
    <w:rsid w:val="00C03C4A"/>
    <w:rPr>
      <w:rFonts w:asciiTheme="minorHAnsi" w:eastAsiaTheme="minorEastAsia" w:hAnsiTheme="minorHAnsi" w:cs="Roboto (Body)"/>
      <w:b/>
      <w:color w:val="000000" w:themeColor="text1"/>
      <w:spacing w:val="10"/>
      <w:sz w:val="30"/>
      <w:szCs w:val="32"/>
      <w:shd w:val="clear" w:color="auto" w:fill="FFCD00" w:themeFill="accent1"/>
      <w:lang w:val="pt-PT"/>
    </w:rPr>
  </w:style>
  <w:style w:type="paragraph" w:customStyle="1" w:styleId="WRPHeading2">
    <w:name w:val="WRP Heading 2"/>
    <w:basedOn w:val="Normal"/>
    <w:next w:val="WRPBodyText"/>
    <w:link w:val="WRPHeading2Char"/>
    <w:semiHidden/>
    <w:qFormat/>
    <w:rsid w:val="00707E9E"/>
    <w:pPr>
      <w:numPr>
        <w:ilvl w:val="1"/>
        <w:numId w:val="7"/>
      </w:numPr>
      <w:pBdr>
        <w:bottom w:val="single" w:sz="4" w:space="1" w:color="FFCD00" w:themeColor="accent1"/>
      </w:pBdr>
      <w:spacing w:before="0" w:after="80" w:line="259" w:lineRule="auto"/>
      <w:jc w:val="left"/>
    </w:pPr>
    <w:rPr>
      <w:rFonts w:ascii="Raleway ExtraBold" w:eastAsiaTheme="minorEastAsia" w:hAnsi="Raleway ExtraBold" w:cstheme="minorHAnsi"/>
      <w:smallCaps/>
      <w:color w:val="FFCD00" w:themeColor="accent1"/>
      <w:sz w:val="28"/>
      <w:szCs w:val="28"/>
      <w:lang w:val="pt-PT"/>
    </w:rPr>
  </w:style>
  <w:style w:type="character" w:customStyle="1" w:styleId="WRPHeading2Char">
    <w:name w:val="WRP Heading 2 Char"/>
    <w:basedOn w:val="DefaultParagraphFont"/>
    <w:link w:val="WRPHeading2"/>
    <w:semiHidden/>
    <w:rsid w:val="000F02E2"/>
    <w:rPr>
      <w:rFonts w:ascii="Raleway ExtraBold" w:eastAsia="Times New Roman" w:hAnsi="Raleway ExtraBold" w:cs="Arial"/>
      <w:smallCaps/>
      <w:color w:val="FFCD00" w:themeColor="accent1"/>
      <w:spacing w:val="10"/>
      <w:sz w:val="28"/>
      <w:szCs w:val="28"/>
      <w:lang w:val="pt-PT"/>
    </w:rPr>
  </w:style>
  <w:style w:type="paragraph" w:customStyle="1" w:styleId="WRPHeading3">
    <w:name w:val="WRP Heading 3"/>
    <w:basedOn w:val="Normal"/>
    <w:next w:val="WRPBodyText"/>
    <w:link w:val="WRPHeading3Char"/>
    <w:semiHidden/>
    <w:qFormat/>
    <w:rsid w:val="00707E9E"/>
    <w:pPr>
      <w:numPr>
        <w:ilvl w:val="2"/>
        <w:numId w:val="7"/>
      </w:numPr>
      <w:spacing w:before="0" w:after="80" w:line="259" w:lineRule="auto"/>
      <w:jc w:val="left"/>
    </w:pPr>
    <w:rPr>
      <w:rFonts w:asciiTheme="minorHAnsi" w:eastAsiaTheme="minorEastAsia" w:hAnsiTheme="minorHAnsi" w:cstheme="minorHAnsi"/>
      <w:b/>
      <w:smallCaps/>
      <w:color w:val="FFCD00" w:themeColor="accent1"/>
      <w:sz w:val="26"/>
      <w:szCs w:val="28"/>
      <w:lang w:val="pt-PT"/>
    </w:rPr>
  </w:style>
  <w:style w:type="character" w:customStyle="1" w:styleId="WRPHeading3Char">
    <w:name w:val="WRP Heading 3 Char"/>
    <w:basedOn w:val="DefaultParagraphFont"/>
    <w:link w:val="WRPHeading3"/>
    <w:semiHidden/>
    <w:rsid w:val="000F02E2"/>
    <w:rPr>
      <w:rFonts w:eastAsia="Times New Roman" w:cs="Arial"/>
      <w:b/>
      <w:smallCaps/>
      <w:color w:val="FFCD00" w:themeColor="accent1"/>
      <w:spacing w:val="10"/>
      <w:sz w:val="26"/>
      <w:szCs w:val="28"/>
      <w:lang w:val="pt-PT"/>
    </w:rPr>
  </w:style>
  <w:style w:type="paragraph" w:customStyle="1" w:styleId="WRPHeading4">
    <w:name w:val="WRP Heading 4"/>
    <w:basedOn w:val="Normal"/>
    <w:next w:val="WRPBodyText"/>
    <w:link w:val="WRPHeading4Char"/>
    <w:semiHidden/>
    <w:qFormat/>
    <w:rsid w:val="00707E9E"/>
    <w:pPr>
      <w:numPr>
        <w:ilvl w:val="3"/>
        <w:numId w:val="7"/>
      </w:numPr>
      <w:spacing w:before="0" w:after="80" w:line="259" w:lineRule="auto"/>
      <w:jc w:val="left"/>
    </w:pPr>
    <w:rPr>
      <w:rFonts w:asciiTheme="minorHAnsi" w:eastAsiaTheme="minorEastAsia" w:hAnsiTheme="minorHAnsi" w:cstheme="minorHAnsi"/>
      <w:b/>
      <w:smallCaps/>
      <w:sz w:val="24"/>
      <w:szCs w:val="28"/>
      <w:lang w:val="pt-PT"/>
    </w:rPr>
  </w:style>
  <w:style w:type="character" w:customStyle="1" w:styleId="WRPHeading4Char">
    <w:name w:val="WRP Heading 4 Char"/>
    <w:basedOn w:val="WRPHeading3Char"/>
    <w:link w:val="WRPHeading4"/>
    <w:semiHidden/>
    <w:rsid w:val="000F02E2"/>
    <w:rPr>
      <w:rFonts w:eastAsia="Times New Roman" w:cs="Arial"/>
      <w:b/>
      <w:smallCaps/>
      <w:color w:val="000000"/>
      <w:spacing w:val="10"/>
      <w:sz w:val="24"/>
      <w:szCs w:val="28"/>
      <w:lang w:val="pt-PT"/>
    </w:rPr>
  </w:style>
  <w:style w:type="paragraph" w:customStyle="1" w:styleId="WRPHeading5">
    <w:name w:val="WRP Heading 5"/>
    <w:basedOn w:val="Normal"/>
    <w:next w:val="WRPBodyText"/>
    <w:link w:val="WRPHeading5Char"/>
    <w:semiHidden/>
    <w:qFormat/>
    <w:rsid w:val="00707E9E"/>
    <w:pPr>
      <w:numPr>
        <w:ilvl w:val="4"/>
        <w:numId w:val="7"/>
      </w:numPr>
      <w:spacing w:before="0" w:after="80" w:line="259" w:lineRule="auto"/>
      <w:jc w:val="left"/>
    </w:pPr>
    <w:rPr>
      <w:rFonts w:ascii="Raleway Medium" w:eastAsiaTheme="minorEastAsia" w:hAnsi="Raleway Medium" w:cstheme="minorHAnsi"/>
      <w:color w:val="62666A" w:themeColor="text2"/>
      <w:sz w:val="22"/>
      <w:szCs w:val="28"/>
      <w:lang w:val="pt-PT"/>
    </w:rPr>
  </w:style>
  <w:style w:type="character" w:customStyle="1" w:styleId="WRPHeading5Char">
    <w:name w:val="WRP Heading 5 Char"/>
    <w:basedOn w:val="WRPHeading4Char"/>
    <w:link w:val="WRPHeading5"/>
    <w:semiHidden/>
    <w:rsid w:val="000F02E2"/>
    <w:rPr>
      <w:rFonts w:ascii="Raleway Medium" w:eastAsia="Times New Roman" w:hAnsi="Raleway Medium" w:cs="Arial"/>
      <w:b w:val="0"/>
      <w:smallCaps w:val="0"/>
      <w:color w:val="62666A" w:themeColor="text2"/>
      <w:spacing w:val="10"/>
      <w:sz w:val="22"/>
      <w:szCs w:val="28"/>
      <w:lang w:val="pt-PT"/>
    </w:rPr>
  </w:style>
  <w:style w:type="paragraph" w:customStyle="1" w:styleId="WRPEspecial">
    <w:name w:val="WRP Especial"/>
    <w:basedOn w:val="WRPBodyText"/>
    <w:link w:val="WRPEspecialChar"/>
    <w:rsid w:val="0000284D"/>
    <w:pPr>
      <w:spacing w:after="0"/>
    </w:pPr>
  </w:style>
  <w:style w:type="character" w:customStyle="1" w:styleId="WRPEspecialChar">
    <w:name w:val="WRP Especial Char"/>
    <w:basedOn w:val="DefaultParagraphFont"/>
    <w:link w:val="WRPEspecial"/>
    <w:rsid w:val="0000284D"/>
    <w:rPr>
      <w:rFonts w:asciiTheme="minorHAnsi" w:eastAsiaTheme="minorEastAsia" w:hAnsiTheme="minorHAnsi" w:cstheme="minorHAnsi"/>
      <w:szCs w:val="22"/>
      <w:lang w:val="pt-PT"/>
    </w:rPr>
  </w:style>
  <w:style w:type="paragraph" w:customStyle="1" w:styleId="SpecialTitleHighlight">
    <w:name w:val="Special Title – Highlight"/>
    <w:basedOn w:val="Normal"/>
    <w:link w:val="SpecialTitleHighlightChar"/>
    <w:qFormat/>
    <w:rsid w:val="003550B3"/>
    <w:pPr>
      <w:shd w:val="clear" w:color="auto" w:fill="FFCD00" w:themeFill="accent1"/>
      <w:spacing w:before="240" w:after="240" w:line="240" w:lineRule="auto"/>
      <w:jc w:val="left"/>
    </w:pPr>
    <w:rPr>
      <w:rFonts w:asciiTheme="minorHAnsi" w:hAnsiTheme="minorHAnsi"/>
      <w:b/>
      <w:bCs/>
      <w:sz w:val="32"/>
      <w:szCs w:val="32"/>
    </w:rPr>
  </w:style>
  <w:style w:type="character" w:customStyle="1" w:styleId="SpecialTitleHighlightChar">
    <w:name w:val="Special Title – Highlight Char"/>
    <w:basedOn w:val="WRPBodyTextChar"/>
    <w:link w:val="SpecialTitleHighlight"/>
    <w:rsid w:val="003550B3"/>
    <w:rPr>
      <w:rFonts w:asciiTheme="minorHAnsi" w:eastAsiaTheme="minorEastAsia" w:hAnsiTheme="minorHAnsi" w:cstheme="minorHAnsi"/>
      <w:b/>
      <w:bCs/>
      <w:sz w:val="32"/>
      <w:szCs w:val="32"/>
      <w:shd w:val="clear" w:color="auto" w:fill="FFCD00" w:themeFill="accent1"/>
      <w:lang w:val="pt-PT"/>
    </w:rPr>
  </w:style>
  <w:style w:type="paragraph" w:customStyle="1" w:styleId="DOCUMENTTITLE">
    <w:name w:val="DOCUMENT TITLE"/>
    <w:next w:val="Normal"/>
    <w:link w:val="DOCUMENTTITLEChar"/>
    <w:qFormat/>
    <w:rsid w:val="00DF1D14"/>
    <w:pPr>
      <w:spacing w:line="1360" w:lineRule="exact"/>
      <w:ind w:left="202" w:right="-43"/>
    </w:pPr>
    <w:rPr>
      <w:rFonts w:ascii="Antonio" w:hAnsi="Antonio"/>
      <w:b/>
      <w:bCs/>
      <w:sz w:val="120"/>
      <w:szCs w:val="120"/>
    </w:rPr>
  </w:style>
  <w:style w:type="character" w:customStyle="1" w:styleId="DOCUMENTTITLEChar">
    <w:name w:val="DOCUMENT TITLE Char"/>
    <w:basedOn w:val="DefaultParagraphFont"/>
    <w:link w:val="DOCUMENTTITLE"/>
    <w:rsid w:val="00DF1D14"/>
    <w:rPr>
      <w:rFonts w:ascii="Antonio" w:hAnsi="Antonio"/>
      <w:b/>
      <w:bCs/>
      <w:sz w:val="120"/>
      <w:szCs w:val="120"/>
    </w:rPr>
  </w:style>
  <w:style w:type="table" w:styleId="ColorfulList-Accent1">
    <w:name w:val="Colorful List Accent 1"/>
    <w:basedOn w:val="TableNormal"/>
    <w:uiPriority w:val="72"/>
    <w:semiHidden/>
    <w:unhideWhenUsed/>
    <w:rsid w:val="000C607A"/>
    <w:rPr>
      <w:color w:val="000000" w:themeColor="text1"/>
    </w:rPr>
    <w:tblPr>
      <w:tblStyleRowBandSize w:val="1"/>
      <w:tblStyleColBandSize w:val="1"/>
    </w:tblPr>
    <w:tcPr>
      <w:shd w:val="clear" w:color="auto" w:fill="FFFAE6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000000" w:themeFill="accent2" w:themeFillShade="CC"/>
      </w:tcPr>
    </w:tblStylePr>
    <w:tblStylePr w:type="lastRow">
      <w:rPr>
        <w:b/>
        <w:bCs/>
        <w:color w:val="000000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2C0" w:themeFill="accent1" w:themeFillTint="3F"/>
      </w:tcPr>
    </w:tblStylePr>
    <w:tblStylePr w:type="band1Horz">
      <w:tblPr/>
      <w:tcPr>
        <w:shd w:val="clear" w:color="auto" w:fill="FFF5CC" w:themeFill="accent1" w:themeFillTint="33"/>
      </w:tcPr>
    </w:tblStylePr>
  </w:style>
  <w:style w:type="paragraph" w:customStyle="1" w:styleId="IPNGuidanceText">
    <w:name w:val="IPN Guidance Text"/>
    <w:basedOn w:val="WRPEspecial"/>
    <w:link w:val="IPNGuidanceTextChar"/>
    <w:rsid w:val="00306CED"/>
    <w:pPr>
      <w:pBdr>
        <w:top w:val="single" w:sz="4" w:space="1" w:color="C00000"/>
        <w:left w:val="single" w:sz="4" w:space="4" w:color="C00000"/>
        <w:bottom w:val="single" w:sz="4" w:space="1" w:color="C00000"/>
        <w:right w:val="single" w:sz="4" w:space="4" w:color="C00000"/>
      </w:pBdr>
      <w:shd w:val="clear" w:color="auto" w:fill="FFCC99"/>
    </w:pPr>
    <w:rPr>
      <w:rFonts w:ascii="Raleway Medium" w:hAnsi="Raleway Medium"/>
      <w:caps/>
      <w:color w:val="900000"/>
      <w:sz w:val="24"/>
    </w:rPr>
  </w:style>
  <w:style w:type="character" w:customStyle="1" w:styleId="IPNGuidanceTextChar">
    <w:name w:val="IPN Guidance Text Char"/>
    <w:basedOn w:val="WRPEspecialChar"/>
    <w:link w:val="IPNGuidanceText"/>
    <w:rsid w:val="00306CED"/>
    <w:rPr>
      <w:rFonts w:ascii="Raleway Medium" w:eastAsiaTheme="minorEastAsia" w:hAnsi="Raleway Medium" w:cstheme="minorHAnsi"/>
      <w:b w:val="0"/>
      <w:bCs w:val="0"/>
      <w:caps/>
      <w:color w:val="900000"/>
      <w:sz w:val="24"/>
      <w:szCs w:val="22"/>
      <w:shd w:val="clear" w:color="auto" w:fill="FFCC99"/>
      <w:lang w:val="pt-PT"/>
    </w:rPr>
  </w:style>
  <w:style w:type="paragraph" w:customStyle="1" w:styleId="WRPTableBodyText">
    <w:name w:val="WRP Table Body Text"/>
    <w:basedOn w:val="Normal"/>
    <w:uiPriority w:val="14"/>
    <w:rsid w:val="00855AC3"/>
    <w:pPr>
      <w:jc w:val="left"/>
    </w:pPr>
    <w:rPr>
      <w:lang w:val="en-GB"/>
    </w:rPr>
  </w:style>
  <w:style w:type="paragraph" w:styleId="NormalIndent">
    <w:name w:val="Normal Indent"/>
    <w:basedOn w:val="Normal"/>
    <w:uiPriority w:val="99"/>
    <w:semiHidden/>
    <w:unhideWhenUsed/>
    <w:rsid w:val="00D554FA"/>
    <w:pPr>
      <w:ind w:left="720"/>
    </w:pPr>
  </w:style>
  <w:style w:type="paragraph" w:styleId="NormalWeb">
    <w:name w:val="Normal (Web)"/>
    <w:basedOn w:val="Normal"/>
    <w:uiPriority w:val="99"/>
    <w:semiHidden/>
    <w:unhideWhenUsed/>
    <w:rsid w:val="00C562FA"/>
    <w:pPr>
      <w:spacing w:before="100" w:beforeAutospacing="1" w:after="100" w:afterAutospacing="1" w:line="240" w:lineRule="auto"/>
      <w:jc w:val="left"/>
    </w:pPr>
    <w:rPr>
      <w:rFonts w:ascii="Times New Roman" w:eastAsiaTheme="minorEastAsia" w:hAnsi="Times New Roman"/>
      <w:sz w:val="24"/>
      <w:szCs w:val="24"/>
    </w:rPr>
  </w:style>
  <w:style w:type="table" w:styleId="GridTable1Light-Accent2">
    <w:name w:val="Grid Table 1 Light Accent 2"/>
    <w:basedOn w:val="TableNormal"/>
    <w:uiPriority w:val="46"/>
    <w:locked/>
    <w:rsid w:val="00ED7FFA"/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  <w:tblStylePr w:type="firstRow">
      <w:rPr>
        <w:b/>
        <w:bCs/>
      </w:rPr>
      <w:tblPr/>
      <w:tcPr>
        <w:tcBorders>
          <w:top w:val="single" w:sz="12" w:space="0" w:color="000000" w:themeColor="text1"/>
          <w:left w:val="single" w:sz="12" w:space="0" w:color="000000" w:themeColor="text1"/>
          <w:bottom w:val="single" w:sz="12" w:space="0" w:color="000000" w:themeColor="text1"/>
          <w:right w:val="single" w:sz="12" w:space="0" w:color="000000" w:themeColor="text1"/>
          <w:insideH w:val="single" w:sz="12" w:space="0" w:color="000000" w:themeColor="text1"/>
          <w:insideV w:val="single" w:sz="12" w:space="0" w:color="000000" w:themeColor="text1"/>
          <w:tl2br w:val="nil"/>
          <w:tr2bl w:val="nil"/>
        </w:tcBorders>
      </w:tcPr>
    </w:tblStylePr>
    <w:tblStylePr w:type="lastRow">
      <w:rPr>
        <w:b/>
        <w:bCs/>
      </w:rPr>
      <w:tblPr/>
      <w:tcPr>
        <w:tcBorders>
          <w:top w:val="double" w:sz="2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leGridLight">
    <w:name w:val="Grid Table Light"/>
    <w:basedOn w:val="TableNormal"/>
    <w:uiPriority w:val="40"/>
    <w:rsid w:val="0000284D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customStyle="1" w:styleId="Heading6Char">
    <w:name w:val="Heading 6 Char"/>
    <w:basedOn w:val="DefaultParagraphFont"/>
    <w:link w:val="Heading6"/>
    <w:uiPriority w:val="9"/>
    <w:semiHidden/>
    <w:rsid w:val="009563F7"/>
    <w:rPr>
      <w:rFonts w:asciiTheme="majorHAnsi" w:eastAsiaTheme="majorEastAsia" w:hAnsiTheme="majorHAnsi" w:cstheme="majorBidi"/>
      <w:color w:val="7F6600" w:themeColor="accent1" w:themeShade="7F"/>
      <w:sz w:val="22"/>
      <w:szCs w:val="22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9563F7"/>
    <w:rPr>
      <w:rFonts w:asciiTheme="majorHAnsi" w:eastAsiaTheme="majorEastAsia" w:hAnsiTheme="majorHAnsi" w:cstheme="majorBidi"/>
      <w:i/>
      <w:iCs/>
      <w:color w:val="7F6600" w:themeColor="accent1" w:themeShade="7F"/>
      <w:sz w:val="22"/>
      <w:szCs w:val="22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9563F7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9563F7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customStyle="1" w:styleId="ParagraphCallout">
    <w:name w:val="Paragraph Callout"/>
    <w:basedOn w:val="Normal"/>
    <w:link w:val="ParagraphCalloutChar"/>
    <w:qFormat/>
    <w:rsid w:val="00707E9E"/>
    <w:pPr>
      <w:spacing w:before="0" w:after="160"/>
      <w:ind w:left="360"/>
      <w:contextualSpacing/>
    </w:pPr>
    <w:rPr>
      <w:b/>
      <w:bCs/>
      <w:noProof/>
    </w:rPr>
  </w:style>
  <w:style w:type="table" w:customStyle="1" w:styleId="GOLDLEFTCOLUMN">
    <w:name w:val="GOLD LEFT COLUMN"/>
    <w:basedOn w:val="TableNormal"/>
    <w:uiPriority w:val="99"/>
    <w:rsid w:val="006158EF"/>
    <w:pPr>
      <w:spacing w:before="100" w:beforeAutospacing="1" w:after="100" w:afterAutospacing="1"/>
      <w:ind w:left="144"/>
    </w:pPr>
    <w:rPr>
      <w:color w:val="000000" w:themeColor="text1"/>
    </w:rPr>
    <w:tblPr>
      <w:tblStyleRowBandSize w:val="1"/>
      <w:tblStyleColBandSize w:val="1"/>
      <w:tblBorders>
        <w:insideV w:val="single" w:sz="4" w:space="0" w:color="auto"/>
      </w:tblBorders>
    </w:tblPr>
    <w:tcPr>
      <w:shd w:val="clear" w:color="auto" w:fill="auto"/>
      <w:vAlign w:val="center"/>
    </w:tcPr>
    <w:tblStylePr w:type="firstRow">
      <w:rPr>
        <w:b/>
        <w:color w:val="auto"/>
      </w:rPr>
    </w:tblStylePr>
    <w:tblStylePr w:type="firstCol">
      <w:pPr>
        <w:wordWrap/>
        <w:spacing w:beforeLines="0" w:before="120" w:beforeAutospacing="0" w:afterLines="0" w:after="120" w:afterAutospacing="0" w:line="240" w:lineRule="auto"/>
      </w:pPr>
      <w:rPr>
        <w:rFonts w:asciiTheme="minorHAnsi" w:hAnsiTheme="minorHAnsi"/>
        <w:b/>
        <w:color w:val="000000" w:themeColor="text1"/>
        <w:sz w:val="20"/>
      </w:rPr>
      <w:tblPr/>
      <w:tcPr>
        <w:shd w:val="clear" w:color="auto" w:fill="FFCD00" w:themeFill="accent1"/>
        <w:vAlign w:val="top"/>
      </w:tcPr>
    </w:tblStylePr>
    <w:tblStylePr w:type="lastCol">
      <w:rPr>
        <w:rFonts w:asciiTheme="minorHAnsi" w:hAnsiTheme="minorHAnsi"/>
        <w:sz w:val="20"/>
      </w:rPr>
      <w:tblPr/>
      <w:tcPr>
        <w:shd w:val="clear" w:color="auto" w:fill="D9D9D9" w:themeFill="background1" w:themeFillShade="D9"/>
      </w:tcPr>
    </w:tblStylePr>
    <w:tblStylePr w:type="band1Vert">
      <w:tblPr/>
      <w:tcPr>
        <w:shd w:val="clear" w:color="auto" w:fill="D9D9D9" w:themeFill="background1" w:themeFillShade="D9"/>
      </w:tcPr>
    </w:tblStylePr>
    <w:tblStylePr w:type="band2Vert">
      <w:tblPr/>
      <w:tcPr>
        <w:shd w:val="clear" w:color="auto" w:fill="D9D9D9" w:themeFill="background1" w:themeFillShade="D9"/>
      </w:tcPr>
    </w:tblStylePr>
  </w:style>
  <w:style w:type="character" w:customStyle="1" w:styleId="ParagraphCalloutChar">
    <w:name w:val="Paragraph Callout Char"/>
    <w:basedOn w:val="DefaultParagraphFont"/>
    <w:link w:val="ParagraphCallout"/>
    <w:rsid w:val="00707E9E"/>
    <w:rPr>
      <w:b/>
      <w:bCs/>
      <w:noProof/>
      <w:sz w:val="22"/>
      <w:szCs w:val="22"/>
    </w:rPr>
  </w:style>
  <w:style w:type="paragraph" w:customStyle="1" w:styleId="BodyText1">
    <w:name w:val="Body Text1"/>
    <w:basedOn w:val="Normal"/>
    <w:link w:val="bodytextChar"/>
    <w:qFormat/>
    <w:rsid w:val="00581C5C"/>
    <w:pPr>
      <w:jc w:val="left"/>
    </w:pPr>
    <w:rPr>
      <w:rFonts w:asciiTheme="minorHAnsi" w:hAnsiTheme="minorHAnsi"/>
    </w:rPr>
  </w:style>
  <w:style w:type="character" w:customStyle="1" w:styleId="bodytextChar">
    <w:name w:val="body text Char"/>
    <w:basedOn w:val="DefaultParagraphFont"/>
    <w:link w:val="BodyText1"/>
    <w:rsid w:val="00581C5C"/>
    <w:rPr>
      <w:rFonts w:asciiTheme="minorHAnsi" w:hAnsiTheme="minorHAnsi"/>
    </w:rPr>
  </w:style>
  <w:style w:type="paragraph" w:styleId="BodyText">
    <w:name w:val="Body Text"/>
    <w:basedOn w:val="Normal"/>
    <w:link w:val="BodyTextChar0"/>
    <w:uiPriority w:val="99"/>
    <w:semiHidden/>
    <w:unhideWhenUsed/>
    <w:rsid w:val="006B68CB"/>
    <w:rPr>
      <w:rFonts w:asciiTheme="minorHAnsi" w:hAnsiTheme="minorHAnsi"/>
    </w:rPr>
  </w:style>
  <w:style w:type="character" w:customStyle="1" w:styleId="BodyTextChar0">
    <w:name w:val="Body Text Char"/>
    <w:basedOn w:val="DefaultParagraphFont"/>
    <w:link w:val="BodyText"/>
    <w:uiPriority w:val="99"/>
    <w:semiHidden/>
    <w:rsid w:val="006B68CB"/>
    <w:rPr>
      <w:rFonts w:asciiTheme="minorHAnsi" w:hAnsiTheme="minorHAnsi"/>
      <w:szCs w:val="22"/>
    </w:rPr>
  </w:style>
  <w:style w:type="paragraph" w:styleId="Title">
    <w:name w:val="Title"/>
    <w:aliases w:val="Page Title"/>
    <w:basedOn w:val="Normal"/>
    <w:next w:val="Normal"/>
    <w:link w:val="TitleChar"/>
    <w:uiPriority w:val="10"/>
    <w:qFormat/>
    <w:locked/>
    <w:rsid w:val="00581C5C"/>
    <w:pPr>
      <w:spacing w:before="0" w:after="240" w:line="800" w:lineRule="exact"/>
      <w:contextualSpacing/>
      <w:jc w:val="left"/>
    </w:pPr>
    <w:rPr>
      <w:rFonts w:ascii="Antonio" w:hAnsi="Antonio"/>
      <w:b/>
      <w:bCs/>
      <w:caps/>
      <w:sz w:val="72"/>
      <w:szCs w:val="72"/>
    </w:rPr>
  </w:style>
  <w:style w:type="character" w:customStyle="1" w:styleId="TitleChar">
    <w:name w:val="Title Char"/>
    <w:aliases w:val="Page Title Char"/>
    <w:basedOn w:val="DefaultParagraphFont"/>
    <w:link w:val="Title"/>
    <w:uiPriority w:val="10"/>
    <w:rsid w:val="00581C5C"/>
    <w:rPr>
      <w:rFonts w:ascii="Antonio" w:hAnsi="Antonio"/>
      <w:b/>
      <w:bCs/>
      <w:caps/>
      <w:sz w:val="72"/>
      <w:szCs w:val="72"/>
    </w:rPr>
  </w:style>
  <w:style w:type="paragraph" w:customStyle="1" w:styleId="CoverPageDescription">
    <w:name w:val="Cover Page Description"/>
    <w:basedOn w:val="Normal"/>
    <w:qFormat/>
    <w:rsid w:val="00581C5C"/>
    <w:pPr>
      <w:spacing w:line="480" w:lineRule="exact"/>
      <w:ind w:left="270" w:right="1044"/>
      <w:jc w:val="left"/>
    </w:pPr>
    <w:rPr>
      <w:rFonts w:asciiTheme="minorHAnsi" w:hAnsiTheme="minorHAnsi"/>
      <w:color w:val="000000" w:themeColor="text1"/>
      <w:sz w:val="28"/>
      <w:szCs w:val="28"/>
    </w:rPr>
  </w:style>
  <w:style w:type="paragraph" w:styleId="TOC6">
    <w:name w:val="toc 6"/>
    <w:basedOn w:val="Normal"/>
    <w:next w:val="Normal"/>
    <w:autoRedefine/>
    <w:uiPriority w:val="39"/>
    <w:semiHidden/>
    <w:unhideWhenUsed/>
    <w:rsid w:val="001C65BB"/>
    <w:pPr>
      <w:spacing w:before="0" w:after="0"/>
      <w:ind w:left="1000"/>
      <w:jc w:val="left"/>
    </w:pPr>
    <w:rPr>
      <w:rFonts w:asciiTheme="minorHAnsi" w:hAnsiTheme="minorHAnsi"/>
    </w:rPr>
  </w:style>
  <w:style w:type="paragraph" w:styleId="TOC7">
    <w:name w:val="toc 7"/>
    <w:basedOn w:val="Normal"/>
    <w:next w:val="Normal"/>
    <w:autoRedefine/>
    <w:uiPriority w:val="39"/>
    <w:semiHidden/>
    <w:unhideWhenUsed/>
    <w:rsid w:val="001C65BB"/>
    <w:pPr>
      <w:spacing w:before="0" w:after="0"/>
      <w:ind w:left="1200"/>
      <w:jc w:val="left"/>
    </w:pPr>
    <w:rPr>
      <w:rFonts w:asciiTheme="minorHAnsi" w:hAnsiTheme="minorHAnsi"/>
    </w:rPr>
  </w:style>
  <w:style w:type="paragraph" w:styleId="TOC8">
    <w:name w:val="toc 8"/>
    <w:basedOn w:val="Normal"/>
    <w:next w:val="Normal"/>
    <w:autoRedefine/>
    <w:uiPriority w:val="39"/>
    <w:semiHidden/>
    <w:unhideWhenUsed/>
    <w:rsid w:val="001C65BB"/>
    <w:pPr>
      <w:spacing w:before="0" w:after="0"/>
      <w:ind w:left="1400"/>
      <w:jc w:val="left"/>
    </w:pPr>
    <w:rPr>
      <w:rFonts w:asciiTheme="minorHAnsi" w:hAnsiTheme="minorHAnsi"/>
    </w:rPr>
  </w:style>
  <w:style w:type="paragraph" w:styleId="TOC9">
    <w:name w:val="toc 9"/>
    <w:basedOn w:val="Normal"/>
    <w:next w:val="Normal"/>
    <w:autoRedefine/>
    <w:uiPriority w:val="39"/>
    <w:semiHidden/>
    <w:unhideWhenUsed/>
    <w:rsid w:val="001C65BB"/>
    <w:pPr>
      <w:spacing w:before="0" w:after="0"/>
      <w:ind w:left="1600"/>
      <w:jc w:val="left"/>
    </w:pPr>
    <w:rPr>
      <w:rFonts w:asciiTheme="minorHAnsi" w:hAnsiTheme="minorHAnsi"/>
    </w:rPr>
  </w:style>
  <w:style w:type="paragraph" w:customStyle="1" w:styleId="TOCTitle">
    <w:name w:val="TOC Title"/>
    <w:basedOn w:val="Title"/>
    <w:rsid w:val="00581C5C"/>
  </w:style>
  <w:style w:type="table" w:styleId="PlainTable3">
    <w:name w:val="Plain Table 3"/>
    <w:basedOn w:val="TableNormal"/>
    <w:uiPriority w:val="43"/>
    <w:locked/>
    <w:rsid w:val="006158EF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D9D9D9" w:themeFill="background1" w:themeFillShade="D9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PlainTable5">
    <w:name w:val="Plain Table 5"/>
    <w:basedOn w:val="TableNormal"/>
    <w:uiPriority w:val="45"/>
    <w:locked/>
    <w:rsid w:val="006158EF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D9D9D9" w:themeFill="background1" w:themeFillShade="D9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GridTable2-Accent3">
    <w:name w:val="Grid Table 2 Accent 3"/>
    <w:basedOn w:val="TableNormal"/>
    <w:uiPriority w:val="47"/>
    <w:locked/>
    <w:rsid w:val="006158EF"/>
    <w:tblPr>
      <w:tblStyleRowBandSize w:val="1"/>
      <w:tblStyleColBandSize w:val="1"/>
      <w:tblBorders>
        <w:top w:val="single" w:sz="2" w:space="0" w:color="D6D6D6" w:themeColor="accent3" w:themeTint="99"/>
        <w:bottom w:val="single" w:sz="2" w:space="0" w:color="D6D6D6" w:themeColor="accent3" w:themeTint="99"/>
        <w:insideH w:val="single" w:sz="2" w:space="0" w:color="D6D6D6" w:themeColor="accent3" w:themeTint="99"/>
        <w:insideV w:val="single" w:sz="2" w:space="0" w:color="D6D6D6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D6D6D6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D6D6D6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F1F1" w:themeFill="accent3" w:themeFillTint="33"/>
      </w:tcPr>
    </w:tblStylePr>
    <w:tblStylePr w:type="band1Horz">
      <w:tblPr/>
      <w:tcPr>
        <w:shd w:val="clear" w:color="auto" w:fill="F1F1F1" w:themeFill="accent3" w:themeFillTint="33"/>
      </w:tcPr>
    </w:tblStylePr>
  </w:style>
  <w:style w:type="table" w:styleId="GridTable1Light-Accent5">
    <w:name w:val="Grid Table 1 Light Accent 5"/>
    <w:basedOn w:val="TableNormal"/>
    <w:uiPriority w:val="46"/>
    <w:locked/>
    <w:rsid w:val="006158EF"/>
    <w:tblPr>
      <w:tblStyleRowBandSize w:val="1"/>
      <w:tblStyleColBandSize w:val="1"/>
      <w:tblBorders>
        <w:top w:val="single" w:sz="4" w:space="0" w:color="79FFC6" w:themeColor="accent5" w:themeTint="66"/>
        <w:left w:val="single" w:sz="4" w:space="0" w:color="79FFC6" w:themeColor="accent5" w:themeTint="66"/>
        <w:bottom w:val="single" w:sz="4" w:space="0" w:color="79FFC6" w:themeColor="accent5" w:themeTint="66"/>
        <w:right w:val="single" w:sz="4" w:space="0" w:color="79FFC6" w:themeColor="accent5" w:themeTint="66"/>
        <w:insideH w:val="single" w:sz="4" w:space="0" w:color="79FFC6" w:themeColor="accent5" w:themeTint="66"/>
        <w:insideV w:val="single" w:sz="4" w:space="0" w:color="79FFC6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36FFAA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36FFAA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1Light-Accent4">
    <w:name w:val="Grid Table 1 Light Accent 4"/>
    <w:basedOn w:val="TableNormal"/>
    <w:uiPriority w:val="46"/>
    <w:locked/>
    <w:rsid w:val="006158EF"/>
    <w:tblPr>
      <w:tblStyleRowBandSize w:val="1"/>
      <w:tblStyleColBandSize w:val="1"/>
      <w:tblBorders>
        <w:top w:val="single" w:sz="4" w:space="0" w:color="8CE2FF" w:themeColor="accent4" w:themeTint="66"/>
        <w:left w:val="single" w:sz="4" w:space="0" w:color="8CE2FF" w:themeColor="accent4" w:themeTint="66"/>
        <w:bottom w:val="single" w:sz="4" w:space="0" w:color="8CE2FF" w:themeColor="accent4" w:themeTint="66"/>
        <w:right w:val="single" w:sz="4" w:space="0" w:color="8CE2FF" w:themeColor="accent4" w:themeTint="66"/>
        <w:insideH w:val="single" w:sz="4" w:space="0" w:color="8CE2FF" w:themeColor="accent4" w:themeTint="66"/>
        <w:insideV w:val="single" w:sz="4" w:space="0" w:color="8CE2FF" w:themeColor="accent4" w:themeTint="66"/>
      </w:tblBorders>
    </w:tblPr>
    <w:tblStylePr w:type="firstRow">
      <w:rPr>
        <w:b/>
        <w:bCs/>
      </w:rPr>
      <w:tblPr/>
      <w:tcPr>
        <w:tcBorders>
          <w:bottom w:val="single" w:sz="12" w:space="0" w:color="53D4FF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53D4FF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NOGRID">
    <w:name w:val="NO GRID"/>
    <w:basedOn w:val="TableNormal"/>
    <w:uiPriority w:val="99"/>
    <w:rsid w:val="00843055"/>
    <w:tblPr/>
  </w:style>
  <w:style w:type="character" w:styleId="CommentReference">
    <w:name w:val="annotation reference"/>
    <w:basedOn w:val="DefaultParagraphFont"/>
    <w:uiPriority w:val="99"/>
    <w:semiHidden/>
    <w:unhideWhenUsed/>
    <w:rsid w:val="0084305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843055"/>
    <w:pPr>
      <w:spacing w:line="240" w:lineRule="auto"/>
    </w:p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43055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4305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43055"/>
    <w:rPr>
      <w:b/>
      <w:bCs/>
    </w:rPr>
  </w:style>
  <w:style w:type="table" w:customStyle="1" w:styleId="DEFAULTGOLDWITHGRID">
    <w:name w:val="DEFAULT GOLD WITH GRID"/>
    <w:basedOn w:val="TableNormal"/>
    <w:uiPriority w:val="99"/>
    <w:rsid w:val="004A22B8"/>
    <w:rPr>
      <w:rFonts w:asciiTheme="minorHAnsi" w:hAnsiTheme="minorHAnsi"/>
    </w:rPr>
    <w:tblPr>
      <w:tblStyleRowBandSize w:val="1"/>
      <w:tblBorders>
        <w:insideV w:val="single" w:sz="4" w:space="0" w:color="62666A" w:themeColor="text2"/>
      </w:tblBorders>
    </w:tblPr>
    <w:tcPr>
      <w:shd w:val="clear" w:color="auto" w:fill="FFCD00" w:themeFill="accent1"/>
    </w:tcPr>
    <w:tblStylePr w:type="firstRow">
      <w:rPr>
        <w:rFonts w:asciiTheme="majorHAnsi" w:hAnsiTheme="majorHAnsi"/>
        <w:color w:val="auto"/>
        <w:sz w:val="20"/>
      </w:rPr>
      <w:tblPr/>
      <w:tcPr>
        <w:shd w:val="clear" w:color="auto" w:fill="FFCD00" w:themeFill="accent1"/>
      </w:tcPr>
    </w:tblStylePr>
    <w:tblStylePr w:type="lastRow">
      <w:tblPr/>
      <w:tcPr>
        <w:shd w:val="clear" w:color="auto" w:fill="FFFFFF" w:themeFill="background1"/>
      </w:tcPr>
    </w:tblStylePr>
    <w:tblStylePr w:type="band1Horz">
      <w:rPr>
        <w:rFonts w:asciiTheme="minorHAnsi" w:hAnsiTheme="minorHAnsi"/>
        <w:sz w:val="18"/>
      </w:rPr>
      <w:tblPr/>
      <w:tcPr>
        <w:shd w:val="clear" w:color="auto" w:fill="E3E4E4" w:themeFill="background2" w:themeFillTint="66"/>
      </w:tcPr>
    </w:tblStylePr>
    <w:tblStylePr w:type="band2Horz">
      <w:pPr>
        <w:wordWrap/>
        <w:spacing w:beforeLines="0" w:before="0" w:beforeAutospacing="0" w:afterLines="0" w:after="0" w:afterAutospacing="0" w:line="120" w:lineRule="auto"/>
      </w:pPr>
      <w:rPr>
        <w:rFonts w:asciiTheme="minorHAnsi" w:hAnsiTheme="minorHAnsi"/>
        <w:sz w:val="18"/>
      </w:rPr>
      <w:tblPr/>
      <w:tcPr>
        <w:shd w:val="clear" w:color="auto" w:fill="FFFFFF" w:themeFill="background1"/>
      </w:tcPr>
    </w:tblStylePr>
  </w:style>
  <w:style w:type="paragraph" w:customStyle="1" w:styleId="UnitName">
    <w:name w:val="Unit Name"/>
    <w:basedOn w:val="Normal"/>
    <w:qFormat/>
    <w:rsid w:val="000D6412"/>
    <w:pPr>
      <w:spacing w:before="0" w:after="0" w:line="320" w:lineRule="exact"/>
      <w:ind w:right="-43"/>
      <w:jc w:val="right"/>
    </w:pPr>
    <w:rPr>
      <w:b/>
      <w:sz w:val="28"/>
    </w:rPr>
  </w:style>
  <w:style w:type="character" w:styleId="PageNumber">
    <w:name w:val="page number"/>
    <w:basedOn w:val="DefaultParagraphFont"/>
    <w:uiPriority w:val="99"/>
    <w:semiHidden/>
    <w:unhideWhenUsed/>
    <w:rsid w:val="00F47279"/>
  </w:style>
  <w:style w:type="paragraph" w:customStyle="1" w:styleId="UnitName-CoverPage">
    <w:name w:val="Unit Name - Cover Page"/>
    <w:basedOn w:val="UnitName"/>
    <w:qFormat/>
    <w:rsid w:val="004C5F30"/>
    <w:pPr>
      <w:spacing w:line="360" w:lineRule="exact"/>
      <w:ind w:left="270"/>
      <w:jc w:val="left"/>
    </w:pPr>
    <w:rPr>
      <w:sz w:val="36"/>
      <w:szCs w:val="36"/>
    </w:rPr>
  </w:style>
  <w:style w:type="paragraph" w:customStyle="1" w:styleId="Disclaimer">
    <w:name w:val="Disclaimer"/>
    <w:basedOn w:val="Normal"/>
    <w:qFormat/>
    <w:rsid w:val="0067118D"/>
    <w:pPr>
      <w:spacing w:line="269" w:lineRule="auto"/>
      <w:ind w:right="360"/>
      <w:jc w:val="left"/>
    </w:pPr>
    <w:rPr>
      <w:noProof/>
      <w:sz w:val="12"/>
      <w:shd w:val="clear" w:color="auto" w:fill="FFFFFF"/>
    </w:rPr>
  </w:style>
  <w:style w:type="character" w:styleId="FollowedHyperlink">
    <w:name w:val="FollowedHyperlink"/>
    <w:basedOn w:val="DefaultParagraphFont"/>
    <w:uiPriority w:val="99"/>
    <w:semiHidden/>
    <w:unhideWhenUsed/>
    <w:rsid w:val="00920C9B"/>
    <w:rPr>
      <w:color w:val="636669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7713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03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chart" Target="charts/chart1.xml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18" Type="http://schemas.openxmlformats.org/officeDocument/2006/relationships/font" Target="fonts/font18.odttf"/><Relationship Id="rId3" Type="http://schemas.openxmlformats.org/officeDocument/2006/relationships/font" Target="fonts/font3.odttf"/><Relationship Id="rId21" Type="http://schemas.openxmlformats.org/officeDocument/2006/relationships/font" Target="fonts/font21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17" Type="http://schemas.openxmlformats.org/officeDocument/2006/relationships/font" Target="fonts/font17.odttf"/><Relationship Id="rId2" Type="http://schemas.openxmlformats.org/officeDocument/2006/relationships/font" Target="fonts/font2.odttf"/><Relationship Id="rId16" Type="http://schemas.openxmlformats.org/officeDocument/2006/relationships/font" Target="fonts/font16.odttf"/><Relationship Id="rId20" Type="http://schemas.openxmlformats.org/officeDocument/2006/relationships/font" Target="fonts/font20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24" Type="http://schemas.openxmlformats.org/officeDocument/2006/relationships/font" Target="fonts/font24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23" Type="http://schemas.openxmlformats.org/officeDocument/2006/relationships/font" Target="fonts/font23.odttf"/><Relationship Id="rId10" Type="http://schemas.openxmlformats.org/officeDocument/2006/relationships/font" Target="fonts/font10.odttf"/><Relationship Id="rId19" Type="http://schemas.openxmlformats.org/officeDocument/2006/relationships/font" Target="fonts/font19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Relationship Id="rId22" Type="http://schemas.openxmlformats.org/officeDocument/2006/relationships/font" Target="fonts/font22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jcorliss/OneDrive%20-%20University%20of%20Iowa/WFH%20Spring%202020/Brand%20Files/IOWA-StylizedWordDoc-Template.dotx" TargetMode="Externa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.xlsx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 b="1">
                <a:solidFill>
                  <a:schemeClr val="tx1"/>
                </a:solidFill>
              </a:rPr>
              <a:t>Chart Title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Sheet1!$B$1</c:f>
              <c:strCache>
                <c:ptCount val="1"/>
                <c:pt idx="0">
                  <c:v>Series 1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n-US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Sheet1!$A$2:$A$5</c:f>
              <c:strCache>
                <c:ptCount val="4"/>
                <c:pt idx="0">
                  <c:v>Category 1</c:v>
                </c:pt>
                <c:pt idx="1">
                  <c:v>Category 2</c:v>
                </c:pt>
                <c:pt idx="2">
                  <c:v>Category 3</c:v>
                </c:pt>
                <c:pt idx="3">
                  <c:v>Category 4</c:v>
                </c:pt>
              </c:strCache>
            </c:strRef>
          </c:cat>
          <c:val>
            <c:numRef>
              <c:f>Sheet1!$B$2:$B$5</c:f>
              <c:numCache>
                <c:formatCode>General</c:formatCode>
                <c:ptCount val="4"/>
                <c:pt idx="0">
                  <c:v>4.3</c:v>
                </c:pt>
                <c:pt idx="1">
                  <c:v>2.5</c:v>
                </c:pt>
                <c:pt idx="2">
                  <c:v>3.5</c:v>
                </c:pt>
                <c:pt idx="3">
                  <c:v>4.5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87C4-5543-AC94-C850F00A4E9D}"/>
            </c:ext>
          </c:extLst>
        </c:ser>
        <c:ser>
          <c:idx val="1"/>
          <c:order val="1"/>
          <c:tx>
            <c:strRef>
              <c:f>Sheet1!$C$1</c:f>
              <c:strCache>
                <c:ptCount val="1"/>
                <c:pt idx="0">
                  <c:v>Series 2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n-US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Sheet1!$A$2:$A$5</c:f>
              <c:strCache>
                <c:ptCount val="4"/>
                <c:pt idx="0">
                  <c:v>Category 1</c:v>
                </c:pt>
                <c:pt idx="1">
                  <c:v>Category 2</c:v>
                </c:pt>
                <c:pt idx="2">
                  <c:v>Category 3</c:v>
                </c:pt>
                <c:pt idx="3">
                  <c:v>Category 4</c:v>
                </c:pt>
              </c:strCache>
            </c:strRef>
          </c:cat>
          <c:val>
            <c:numRef>
              <c:f>Sheet1!$C$2:$C$5</c:f>
              <c:numCache>
                <c:formatCode>General</c:formatCode>
                <c:ptCount val="4"/>
                <c:pt idx="0">
                  <c:v>2.4</c:v>
                </c:pt>
                <c:pt idx="1">
                  <c:v>4.4000000000000004</c:v>
                </c:pt>
                <c:pt idx="2">
                  <c:v>1.8</c:v>
                </c:pt>
                <c:pt idx="3">
                  <c:v>2.8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87C4-5543-AC94-C850F00A4E9D}"/>
            </c:ext>
          </c:extLst>
        </c:ser>
        <c:ser>
          <c:idx val="2"/>
          <c:order val="2"/>
          <c:tx>
            <c:strRef>
              <c:f>Sheet1!$D$1</c:f>
              <c:strCache>
                <c:ptCount val="1"/>
                <c:pt idx="0">
                  <c:v>Series 3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n-US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Sheet1!$A$2:$A$5</c:f>
              <c:strCache>
                <c:ptCount val="4"/>
                <c:pt idx="0">
                  <c:v>Category 1</c:v>
                </c:pt>
                <c:pt idx="1">
                  <c:v>Category 2</c:v>
                </c:pt>
                <c:pt idx="2">
                  <c:v>Category 3</c:v>
                </c:pt>
                <c:pt idx="3">
                  <c:v>Category 4</c:v>
                </c:pt>
              </c:strCache>
            </c:strRef>
          </c:cat>
          <c:val>
            <c:numRef>
              <c:f>Sheet1!$D$2:$D$5</c:f>
              <c:numCache>
                <c:formatCode>General</c:formatCode>
                <c:ptCount val="4"/>
                <c:pt idx="0">
                  <c:v>2</c:v>
                </c:pt>
                <c:pt idx="1">
                  <c:v>2</c:v>
                </c:pt>
                <c:pt idx="2">
                  <c:v>3</c:v>
                </c:pt>
                <c:pt idx="3">
                  <c:v>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87C4-5543-AC94-C850F00A4E9D}"/>
            </c:ext>
          </c:extLst>
        </c:ser>
        <c:ser>
          <c:idx val="3"/>
          <c:order val="3"/>
          <c:tx>
            <c:strRef>
              <c:f>Sheet1!$E$1</c:f>
              <c:strCache>
                <c:ptCount val="1"/>
                <c:pt idx="0">
                  <c:v>Series 4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n-US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Sheet1!$A$2:$A$5</c:f>
              <c:strCache>
                <c:ptCount val="4"/>
                <c:pt idx="0">
                  <c:v>Category 1</c:v>
                </c:pt>
                <c:pt idx="1">
                  <c:v>Category 2</c:v>
                </c:pt>
                <c:pt idx="2">
                  <c:v>Category 3</c:v>
                </c:pt>
                <c:pt idx="3">
                  <c:v>Category 4</c:v>
                </c:pt>
              </c:strCache>
            </c:strRef>
          </c:cat>
          <c:val>
            <c:numRef>
              <c:f>Sheet1!$E$2:$E$5</c:f>
              <c:numCache>
                <c:formatCode>General</c:formatCode>
                <c:ptCount val="4"/>
                <c:pt idx="0">
                  <c:v>6</c:v>
                </c:pt>
                <c:pt idx="1">
                  <c:v>3</c:v>
                </c:pt>
                <c:pt idx="2">
                  <c:v>1</c:v>
                </c:pt>
                <c:pt idx="3">
                  <c:v>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87C4-5543-AC94-C850F00A4E9D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axId val="1818252175"/>
        <c:axId val="1818422863"/>
      </c:barChart>
      <c:catAx>
        <c:axId val="1818252175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1818422863"/>
        <c:crosses val="autoZero"/>
        <c:auto val="1"/>
        <c:lblAlgn val="ctr"/>
        <c:lblOffset val="100"/>
        <c:noMultiLvlLbl val="0"/>
      </c:catAx>
      <c:valAx>
        <c:axId val="1818422863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1818252175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showDLblsOverMax val="0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Office Theme">
  <a:themeElements>
    <a:clrScheme name="UIOWA BRAND 2021">
      <a:dk1>
        <a:srgbClr val="000000"/>
      </a:dk1>
      <a:lt1>
        <a:srgbClr val="FFFFFF"/>
      </a:lt1>
      <a:dk2>
        <a:srgbClr val="62666A"/>
      </a:dk2>
      <a:lt2>
        <a:srgbClr val="BBBCBC"/>
      </a:lt2>
      <a:accent1>
        <a:srgbClr val="FFCD00"/>
      </a:accent1>
      <a:accent2>
        <a:srgbClr val="000000"/>
      </a:accent2>
      <a:accent3>
        <a:srgbClr val="BBBCBC"/>
      </a:accent3>
      <a:accent4>
        <a:srgbClr val="00A9E0"/>
      </a:accent4>
      <a:accent5>
        <a:srgbClr val="00AF66"/>
      </a:accent5>
      <a:accent6>
        <a:srgbClr val="FF8200"/>
      </a:accent6>
      <a:hlink>
        <a:srgbClr val="00558C"/>
      </a:hlink>
      <a:folHlink>
        <a:srgbClr val="636669"/>
      </a:folHlink>
    </a:clrScheme>
    <a:fontScheme name="IOWA">
      <a:majorFont>
        <a:latin typeface="Roboto Black"/>
        <a:ea typeface=""/>
        <a:cs typeface=""/>
      </a:majorFont>
      <a:minorFont>
        <a:latin typeface="Roboto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994B02E0-E1AE-A94B-BEA6-7055A84462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IOWA-StylizedWordDoc-Template.dotx</Template>
  <TotalTime>25</TotalTime>
  <Pages>5</Pages>
  <Words>470</Words>
  <Characters>2683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3147</CharactersWithSpaces>
  <SharedDoc>false</SharedDoc>
  <HLinks>
    <vt:vector size="54" baseType="variant">
      <vt:variant>
        <vt:i4>1835057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_Toc23287767</vt:lpwstr>
      </vt:variant>
      <vt:variant>
        <vt:i4>1900593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_Toc23287766</vt:lpwstr>
      </vt:variant>
      <vt:variant>
        <vt:i4>1966129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_Toc23287765</vt:lpwstr>
      </vt:variant>
      <vt:variant>
        <vt:i4>2031665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_Toc23287764</vt:lpwstr>
      </vt:variant>
      <vt:variant>
        <vt:i4>1572913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_Toc23287763</vt:lpwstr>
      </vt:variant>
      <vt:variant>
        <vt:i4>1638449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_Toc23287762</vt:lpwstr>
      </vt:variant>
      <vt:variant>
        <vt:i4>1703985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_Toc23287761</vt:lpwstr>
      </vt:variant>
      <vt:variant>
        <vt:i4>1769521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_Toc23287760</vt:lpwstr>
      </vt:variant>
      <vt:variant>
        <vt:i4>1179698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_Toc23287759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Corliss, Jessica A</dc:creator>
  <cp:keywords/>
  <dc:description/>
  <cp:lastModifiedBy>Corliss, Jessica A</cp:lastModifiedBy>
  <cp:revision>19</cp:revision>
  <cp:lastPrinted>2021-01-18T03:13:00Z</cp:lastPrinted>
  <dcterms:created xsi:type="dcterms:W3CDTF">2024-06-13T17:25:00Z</dcterms:created>
  <dcterms:modified xsi:type="dcterms:W3CDTF">2025-11-20T19:09:00Z</dcterms:modified>
  <cp:contentStatus/>
</cp:coreProperties>
</file>